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3f70" w14:paraId="73f3f7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125274">
        <w:t>1779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367CB">
        <w:rPr>
          <w:lang w:val="hr-HR"/>
        </w:rPr>
        <w:t>GRADINE-KUJUNDŽIĆ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C367CB">
        <w:rPr>
          <w:lang w:val="hr-HR"/>
        </w:rPr>
        <w:t xml:space="preserve"> Ivanbegovina (Općina Podbablje)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C367CB">
        <w:rPr>
          <w:lang w:val="hr-HR"/>
        </w:rPr>
        <w:t xml:space="preserve"> 20928271928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C367CB">
        <w:rPr>
          <w:lang w:val="hr-HR"/>
        </w:rPr>
        <w:t xml:space="preserve"> 060024319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</w:t>
      </w:r>
      <w:r w:rsidR="007F31C7" w:rsidRPr="007F31C7">
        <w:rPr>
          <w:lang w:val="hr-HR"/>
        </w:rPr>
        <w:t xml:space="preserve"> </w:t>
      </w:r>
      <w:r w:rsidR="00C367CB" w:rsidRPr="00C367CB">
        <w:rPr>
          <w:lang w:val="hr-HR"/>
        </w:rPr>
        <w:t>GRADINE-KUJUNDŽIĆ d.o.o., Ivanbegovina (Općina Podbablje), OIB: 20928271928, MBS: 060024319</w:t>
      </w:r>
      <w:r w:rsidR="00C367C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35ED5" w:rsidR="00435ED5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35ED5">
        <w:t>Jelenko Lehki, dipl.pravnik iz Zagreba, Pavla Hatza 10, OIB:96068307857.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367CB" w:rsidRPr="00C367CB">
        <w:rPr>
          <w:lang w:val="hr-HR"/>
        </w:rPr>
        <w:t xml:space="preserve">GRADINE-KUJUNDŽIĆ d.o.o., Ivanbegovina (Općina Podbablje), OIB: 20928271928, MBS: 060024319.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284DF4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C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F15DA">
      <w:t>7</w:t>
    </w:r>
    <w:r w:rsidR="00125274">
      <w:t>79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5274"/>
    <w:rsid w:val="001276AB"/>
    <w:rsid w:val="00143FED"/>
    <w:rsid w:val="001533EC"/>
    <w:rsid w:val="0015489F"/>
    <w:rsid w:val="00175FF0"/>
    <w:rsid w:val="0018497B"/>
    <w:rsid w:val="001B0C60"/>
    <w:rsid w:val="001B3378"/>
    <w:rsid w:val="00207DE4"/>
    <w:rsid w:val="0024279B"/>
    <w:rsid w:val="00245F8C"/>
    <w:rsid w:val="00280614"/>
    <w:rsid w:val="00284DF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35ED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7F31C7"/>
    <w:rsid w:val="008050FA"/>
    <w:rsid w:val="008536B5"/>
    <w:rsid w:val="00882DA7"/>
    <w:rsid w:val="008832F3"/>
    <w:rsid w:val="0089160F"/>
    <w:rsid w:val="008949BF"/>
    <w:rsid w:val="00895867"/>
    <w:rsid w:val="008B758A"/>
    <w:rsid w:val="008C68AB"/>
    <w:rsid w:val="008E1461"/>
    <w:rsid w:val="008F15DA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BE3270"/>
    <w:rsid w:val="00C216B8"/>
    <w:rsid w:val="00C319B2"/>
    <w:rsid w:val="00C367CB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C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C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C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C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0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C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C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C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C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St-1779/2015</izvorni_sadrzaj>
    <derivirana_varijabla naziv="DomainObject.Predmet.OznakaBroj_1">St-1779/2015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GRADINE-KUJUNDŽIĆ d.o.o. za graditeljstvo, trgovinu i ugostiteljstvo</izvorni_sadrzaj>
    <derivirana_varijabla naziv="DomainObject.Predmet.ProtustrankaFormated_1">  GRADINE-KUJUNDŽIĆ d.o.o. za graditeljstvo, trgovinu i ugostiteljstvo</derivirana_varijabla>
  </DomainObject.Predmet.ProtustrankaFormated>
  <DomainObject.Predmet.ProtustrankaFormatedOIB>
    <izvorni_sadrzaj>  GRADINE-KUJUNDŽIĆ d.o.o. za graditeljstvo, trgovinu i ugostiteljstvo, OIB 20928271928</izvorni_sadrzaj>
    <derivirana_varijabla naziv="DomainObject.Predmet.ProtustrankaFormatedOIB_1">  GRADINE-KUJUNDŽIĆ d.o.o. za graditeljstvo, trgovinu i ugostiteljstvo, OIB 20928271928</derivirana_varijabla>
  </DomainObject.Predmet.ProtustrankaFormatedOIB>
  <DomainObject.Predmet.ProtustrankaFormatedWithAdress>
    <izvorni_sadrzaj> GRADINE-KUJUNDŽIĆ d.o.o. za graditeljstvo, trgovinu i ugostiteljstvo, 21260 Ivanbegovina</izvorni_sadrzaj>
    <derivirana_varijabla naziv="DomainObject.Predmet.ProtustrankaFormatedWithAdress_1"> GRADINE-KUJUNDŽIĆ d.o.o. za graditeljstvo, trgovinu i ugostiteljstvo, 21260 Ivanbegovina</derivirana_varijabla>
  </DomainObject.Predmet.ProtustrankaFormatedWithAdress>
  <DomainObject.Predmet.ProtustrankaFormatedWithAdressOIB>
    <izvorni_sadrzaj> GRADINE-KUJUNDŽIĆ d.o.o. za graditeljstvo, trgovinu i ugostiteljstvo, OIB 20928271928, 21260 Ivanbegovina</izvorni_sadrzaj>
    <derivirana_varijabla naziv="DomainObject.Predmet.ProtustrankaFormatedWithAdressOIB_1"> GRADINE-KUJUNDŽIĆ d.o.o. za graditeljstvo, trgovinu i ugostiteljstvo, OIB 20928271928, 21260 Ivanbegovina</derivirana_varijabla>
  </DomainObject.Predmet.ProtustrankaFormatedWithAdressOIB>
  <DomainObject.Predmet.ProtustrankaWithAdress>
    <izvorni_sadrzaj>GRADINE-KUJUNDŽIĆ d.o.o. za graditeljstvo, trgovinu i ugostiteljstvo 21260 Ivanbegovina</izvorni_sadrzaj>
    <derivirana_varijabla naziv="DomainObject.Predmet.ProtustrankaWithAdress_1">GRADINE-KUJUNDŽIĆ d.o.o. za graditeljstvo, trgovinu i ugostiteljstvo 21260 Ivanbegovina</derivirana_varijabla>
  </DomainObject.Predmet.ProtustrankaWithAdress>
  <DomainObject.Predmet.ProtustrankaWithAdressOIB>
    <izvorni_sadrzaj>GRADINE-KUJUNDŽIĆ d.o.o. za graditeljstvo, trgovinu i ugostiteljstvo, OIB 20928271928, 21260 Ivanbegovina</izvorni_sadrzaj>
    <derivirana_varijabla naziv="DomainObject.Predmet.ProtustrankaWithAdressOIB_1">GRADINE-KUJUNDŽIĆ d.o.o. za graditeljstvo, trgovinu i ugostiteljstvo, OIB 20928271928, 21260 Ivanbegovina</derivirana_varijabla>
  </DomainObject.Predmet.ProtustrankaWithAdressOIB>
  <DomainObject.Predmet.ProtustrankaNazivFormated>
    <izvorni_sadrzaj>GRADINE-KUJUNDŽIĆ d.o.o. za graditeljstvo, trgovinu i ugostiteljstvo</izvorni_sadrzaj>
    <derivirana_varijabla naziv="DomainObject.Predmet.ProtustrankaNazivFormated_1">GRADINE-KUJUNDŽIĆ d.o.o. za graditeljstvo, trgovinu i ugostiteljstvo</derivirana_varijabla>
  </DomainObject.Predmet.ProtustrankaNazivFormated>
  <DomainObject.Predmet.ProtustrankaNazivFormatedOIB>
    <izvorni_sadrzaj>GRADINE-KUJUNDŽIĆ d.o.o. za graditeljstvo, trgovinu i ugostiteljstvo, OIB 20928271928</izvorni_sadrzaj>
    <derivirana_varijabla naziv="DomainObject.Predmet.ProtustrankaNazivFormatedOIB_1">GRADINE-KUJUNDŽIĆ d.o.o. za graditeljstvo, trgovinu i ugostiteljstvo, OIB 20928271928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222559.20</izvorni_sadrzaj>
    <derivirana_varijabla naziv="DomainObject.Predmet.TrenutnaVrijednost_1">222559.20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GRADINE-KUJUNDŽIĆ d.o.o. za graditeljstvo, trgovinu i ugostiteljstvo</item>
    </izvorni_sadrzaj>
    <derivirana_varijabla naziv="DomainObject.Predmet.ProtuStrankaListFormated_1">
      <item>GRADINE-KUJUNDŽIĆ d.o.o. za graditeljstvo, trgovinu i ugostiteljstvo</item>
    </derivirana_varijabla>
  </DomainObject.Predmet.ProtuStrankaListFormated>
  <DomainObject.Predmet.ProtuStrankaListFormatedOIB>
    <izvorni_sadrzaj>
      <item>GRADINE-KUJUNDŽIĆ d.o.o. za graditeljstvo, trgovinu i ugostiteljstvo, OIB 20928271928</item>
    </izvorni_sadrzaj>
    <derivirana_varijabla naziv="DomainObject.Predmet.ProtuStrankaListFormatedOIB_1">
      <item>GRADINE-KUJUNDŽIĆ d.o.o. za graditeljstvo, trgovinu i ugostiteljstvo, OIB 20928271928</item>
    </derivirana_varijabla>
  </DomainObject.Predmet.ProtuStrankaListFormatedOIB>
  <DomainObject.Predmet.ProtuStrankaListFormatedWithAdress>
    <izvorni_sadrzaj>
      <item>GRADINE-KUJUNDŽIĆ d.o.o. za graditeljstvo, trgovinu i ugostiteljstvo, 21260 Ivanbegovina</item>
    </izvorni_sadrzaj>
    <derivirana_varijabla naziv="DomainObject.Predmet.ProtuStrankaListFormatedWithAdress_1">
      <item>GRADINE-KUJUNDŽIĆ d.o.o. za graditeljstvo, trgovinu i ugostiteljstvo, 21260 Ivanbegovina</item>
    </derivirana_varijabla>
  </DomainObject.Predmet.ProtuStrankaListFormatedWithAdress>
  <DomainObject.Predmet.ProtuStrankaListFormatedWithAdressOIB>
    <izvorni_sadrzaj>
      <item>GRADINE-KUJUNDŽIĆ d.o.o. za graditeljstvo, trgovinu i ugostiteljstvo, OIB 20928271928, 21260 Ivanbegovina</item>
    </izvorni_sadrzaj>
    <derivirana_varijabla naziv="DomainObject.Predmet.ProtuStrankaListFormatedWithAdressOIB_1">
      <item>GRADINE-KUJUNDŽIĆ d.o.o. za graditeljstvo, trgovinu i ugostiteljstvo, OIB 20928271928, 21260 Ivanbegovina</item>
    </derivirana_varijabla>
  </DomainObject.Predmet.ProtuStrankaListFormatedWithAdressOIB>
  <DomainObject.Predmet.ProtuStrankaListNazivFormated>
    <izvorni_sadrzaj>
      <item>GRADINE-KUJUNDŽIĆ d.o.o. za graditeljstvo, trgovinu i ugostiteljstvo</item>
    </izvorni_sadrzaj>
    <derivirana_varijabla naziv="DomainObject.Predmet.ProtuStrankaListNazivFormated_1">
      <item>GRADINE-KUJUNDŽIĆ d.o.o. za graditeljstvo, trgovinu i ugostiteljstvo</item>
    </derivirana_varijabla>
  </DomainObject.Predmet.ProtuStrankaListNazivFormated>
  <DomainObject.Predmet.ProtuStrankaListNazivFormatedOIB>
    <izvorni_sadrzaj>
      <item>GRADINE-KUJUNDŽIĆ d.o.o. za graditeljstvo, trgovinu i ugostiteljstvo, OIB 20928271928</item>
    </izvorni_sadrzaj>
    <derivirana_varijabla naziv="DomainObject.Predmet.ProtuStrankaListNazivFormatedOIB_1">
      <item>GRADINE-KUJUNDŽIĆ d.o.o. za graditeljstvo, trgovinu i ugostiteljstvo, OIB 20928271928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GRADINE-KUJUNDŽIĆ d.o.o. za graditeljstvo, trgovinu i ugostiteljstvo</izvorni_sadrzaj>
    <derivirana_varijabla naziv="DomainObject.Predmet.ProtustrankaIDrugi_1">GRADINE-KUJUNDŽIĆ d.o.o. za graditeljstvo,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GRADINE-KUJUNDŽIĆ d.o.o. za graditeljstvo, trgovinu i ugostiteljstvo, OIB 20928271928, 21260 Ivanbegovina</izvorni_sadrzaj>
    <derivirana_varijabla naziv="DomainObject.Predmet.ProtustrankaIDrugiAdressOIB_1">GRADINE-KUJUNDŽIĆ d.o.o. za graditeljstvo, trgovinu i ugostiteljstvo, OIB 20928271928, 21260 Ivanbegovina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GRADINE-KUJUNDŽIĆ d.o.o. za graditeljstvo, trgovinu i ugostiteljstvo</item>
      <item>FINANCIJSKA AGENCIJA RC SPLIT</item>
    </izvorni_sadrzaj>
    <derivirana_varijabla naziv="DomainObject.Predmet.SudioniciListNaziv_1">
      <item>GRADINE-KUJUNDŽIĆ d.o.o. za graditeljstvo, trgovinu i ugostiteljstvo</item>
      <item>FINANCIJSKA AGENCIJA RC SPLIT</item>
    </derivirana_varijabla>
  </DomainObject.Predmet.SudioniciListNaziv>
  <DomainObject.Predmet.SudioniciListAdressOIB>
    <izvorni_sadrzaj>
      <item>GRADINE-KUJUNDŽIĆ d.o.o. za graditeljstvo, trgovinu i ugostiteljstvo, OIB 20928271928, 21260 Ivanbegovina</item>
      <item>FINANCIJSKA AGENCIJA RC SPLIT, OIB 85821130368, Mažuranićevo šetalište 24b,21000 Split</item>
    </izvorni_sadrzaj>
    <derivirana_varijabla naziv="DomainObject.Predmet.SudioniciListAdressOIB_1">
      <item>GRADINE-KUJUNDŽIĆ d.o.o. za graditeljstvo, trgovinu i ugostiteljstvo, OIB 20928271928, 21260 Ivanbegovina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20928271928</item>
      <item>, OIB 85821130368</item>
    </izvorni_sadrzaj>
    <derivirana_varijabla naziv="DomainObject.Predmet.SudioniciListNazivOIB_1">
      <item>, OIB 20928271928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599</properties:Words>
  <properties:Characters>3347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2016-03-23T07:14:00Z</dcterms:created>
  <dc:creator>Lari Glavaš</dc:creator>
  <cp:lastModifiedBy>Lari Glavaš</cp:lastModifiedBy>
  <cp:lastPrinted>2016-03-23T07:13:00Z</cp:lastPrinted>
  <dcterms:modified xmlns:xsi="http://www.w3.org/2001/XMLSchema-instance" xsi:type="dcterms:W3CDTF">2016-03-23T07:14:00Z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