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475e" w14:paraId="0bb475e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0E342A">
        <w:rPr>
          <w:b/>
          <w:lang w:val="hr-HR"/>
        </w:rPr>
        <w:t>46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E342A">
        <w:rPr>
          <w:lang w:val="hr-HR"/>
        </w:rPr>
        <w:t>JADRANMONT d.o.o. u likvidaciji, Split, Hrvatske mornarice 1, OIB: 67459308521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E342A">
        <w:rPr>
          <w:lang w:val="hr-HR"/>
        </w:rPr>
        <w:t>JADRANMONT d.o.o. u likvidaciji, Split, OIB: 67459308521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3532B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0E342A">
        <w:rPr>
          <w:lang w:val="hr-HR"/>
        </w:rPr>
        <w:t>2</w:t>
      </w:r>
      <w:r w:rsidR="009D46D2">
        <w:rPr>
          <w:lang w:val="hr-HR"/>
        </w:rPr>
        <w:t>1.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0E342A">
        <w:rPr>
          <w:lang w:val="hr-HR"/>
        </w:rPr>
        <w:t>JADRANMONT d.o.o. u likvidaciji,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F5255F" w:rsidR="00F5255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F5255F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F5255F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F5255F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F5255F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B77BD" w:rsidRPr="003B77BD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0E342A">
      <w:t>46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0E342A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3B77BD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32B"/>
    <w:rsid w:val="00EB167D"/>
    <w:rsid w:val="00EB78C8"/>
    <w:rsid w:val="00EC0B4A"/>
    <w:rsid w:val="00F5255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77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77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77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77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77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77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77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77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36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JADRANMONT društvo s ograničenom odgovornošću za proizvodnju, građevinarstvo i projektiranje u likvidaciji</izvorni_sadrzaj>
    <derivirana_varijabla naziv="DomainObject.Predmet.ProtustrankaFormated_1">  JADRANMONT društvo s ograničenom odgovornošću za proizvodnju, građevinarstvo i projektiranje u likvidaciji</derivirana_varijabla>
  </DomainObject.Predmet.ProtustrankaFormated>
  <DomainObject.Predmet.ProtustrankaFormatedOIB>
    <izvorni_sadrzaj>  JADRANMONT društvo s ograničenom odgovornošću za proizvodnju, građevinarstvo i projektiranje u likvidaciji, OIB 67459308521</izvorni_sadrzaj>
    <derivirana_varijabla naziv="DomainObject.Predmet.ProtustrankaFormatedOIB_1">  JADRANMONT društvo s ograničenom odgovornošću za proizvodnju, građevinarstvo i projektiranje u likvidaciji, OIB 67459308521</derivirana_varijabla>
  </DomainObject.Predmet.ProtustrankaFormatedOIB>
  <DomainObject.Predmet.ProtustrankaFormatedWithAdress>
    <izvorni_sadrzaj> JADRANMONT društvo s ograničenom odgovornošću za proizvodnju, građevinarstvo i projektiranje u likvidaciji, Hrvatske mornarice 1/F, 21000 Split</izvorni_sadrzaj>
    <derivirana_varijabla naziv="DomainObject.Predmet.ProtustrankaFormatedWithAdress_1"> JADRANMONT društvo s ograničenom odgovornošću za proizvodnju, građevinarstvo i projektiranje u likvidaciji, Hrvatske mornarice 1/F, 21000 Split</derivirana_varijabla>
  </DomainObject.Predmet.ProtustrankaFormatedWithAdress>
  <DomainObject.Predmet.ProtustrankaFormatedWithAdressOIB>
    <izvorni_sadrzaj> JADRANMONT društvo s ograničenom odgovornošću za proizvodnju, građevinarstvo i projektiranje u likvidaciji, OIB 67459308521, Hrvatske mornarice 1/F, 21000 Split</izvorni_sadrzaj>
    <derivirana_varijabla naziv="DomainObject.Predmet.ProtustrankaFormatedWithAdressOIB_1"> JADRANMONT društvo s ograničenom odgovornošću za proizvodnju, građevinarstvo i projektiranje u likvidaciji, OIB 67459308521, Hrvatske mornarice 1/F, 21000 Split</derivirana_varijabla>
  </DomainObject.Predmet.ProtustrankaFormatedWithAdressOIB>
  <DomainObject.Predmet.ProtustrankaWithAdress>
    <izvorni_sadrzaj>JADRANMONT društvo s ograničenom odgovornošću za proizvodnju, građevinarstvo i projektiranje u likvidaciji Hrvatske mornarice 1/F, 21000 Split</izvorni_sadrzaj>
    <derivirana_varijabla naziv="DomainObject.Predmet.ProtustrankaWithAdress_1">JADRANMONT društvo s ograničenom odgovornošću za proizvodnju, građevinarstvo i projektiranje u likvidaciji Hrvatske mornarice 1/F, 21000 Split</derivirana_varijabla>
  </DomainObject.Predmet.ProtustrankaWithAdress>
  <DomainObject.Predmet.ProtustrankaWithAdressOIB>
    <izvorni_sadrzaj>JADRANMONT društvo s ograničenom odgovornošću za proizvodnju, građevinarstvo i projektiranje u likvidaciji, OIB 67459308521, Hrvatske mornarice 1/F, 21000 Split</izvorni_sadrzaj>
    <derivirana_varijabla naziv="DomainObject.Predmet.ProtustrankaWithAdressOIB_1">JADRANMONT društvo s ograničenom odgovornošću za proizvodnju, građevinarstvo i projektiranje u likvidaciji, OIB 67459308521, Hrvatske mornarice 1/F, 21000 Split</derivirana_varijabla>
  </DomainObject.Predmet.ProtustrankaWithAdressOIB>
  <DomainObject.Predmet.ProtustrankaNazivFormated>
    <izvorni_sadrzaj>JADRANMONT društvo s ograničenom odgovornošću za proizvodnju, građevinarstvo i projektiranje u likvidaciji</izvorni_sadrzaj>
    <derivirana_varijabla naziv="DomainObject.Predmet.ProtustrankaNazivFormated_1">JADRANMONT društvo s ograničenom odgovornošću za proizvodnju, građevinarstvo i projektiranje u likvidaciji</derivirana_varijabla>
  </DomainObject.Predmet.ProtustrankaNazivFormated>
  <DomainObject.Predmet.ProtustrankaNazivFormatedOIB>
    <izvorni_sadrzaj>JADRANMONT društvo s ograničenom odgovornošću za proizvodnju, građevinarstvo i projektiranje u likvidaciji, OIB 67459308521</izvorni_sadrzaj>
    <derivirana_varijabla naziv="DomainObject.Predmet.ProtustrankaNazivFormatedOIB_1">JADRANMONT društvo s ograničenom odgovornošću za proizvodnju, građevinarstvo i projektiranje u likvidaciji, OIB 67459308521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5197.40</izvorni_sadrzaj>
    <derivirana_varijabla naziv="DomainObject.Predmet.TrenutnaVrijednost_1">5197.40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JADRANMONT društvo s ograničenom odgovornošću za proizvodnju, građevinarstvo i projektiranje u likvidaciji</item>
    </izvorni_sadrzaj>
    <derivirana_varijabla naziv="DomainObject.Predmet.ProtuStrankaListFormated_1">
      <item>JADRANMONT društvo s ograničenom odgovornošću za proizvodnju, građevinarstvo i projektiranje u likvidaciji</item>
    </derivirana_varijabla>
  </DomainObject.Predmet.ProtuStrankaListFormated>
  <DomainObject.Predmet.ProtuStrankaListFormatedOIB>
    <izvorni_sadrzaj>
      <item>JADRANMONT društvo s ograničenom odgovornošću za proizvodnju, građevinarstvo i projektiranje u likvidaciji, OIB 67459308521</item>
    </izvorni_sadrzaj>
    <derivirana_varijabla naziv="DomainObject.Predmet.ProtuStrankaListFormatedOIB_1">
      <item>JADRANMONT društvo s ograničenom odgovornošću za proizvodnju, građevinarstvo i projektiranje u likvidaciji, OIB 67459308521</item>
    </derivirana_varijabla>
  </DomainObject.Predmet.ProtuStrankaListFormatedOIB>
  <DomainObject.Predmet.ProtuStrankaListFormatedWithAdress>
    <izvorni_sadrzaj>
      <item>JADRANMONT društvo s ograničenom odgovornošću za proizvodnju, građevinarstvo i projektiranje u likvidaciji, Hrvatske mornarice 1/F, 21000 Split</item>
    </izvorni_sadrzaj>
    <derivirana_varijabla naziv="DomainObject.Predmet.ProtuStrankaListFormatedWithAdress_1">
      <item>JADRANMONT društvo s ograničenom odgovornošću za proizvodnju, građevinarstvo i projektiranje u likvidaciji, Hrvatske mornarice 1/F, 21000 Split</item>
    </derivirana_varijabla>
  </DomainObject.Predmet.ProtuStrankaListFormatedWithAdress>
  <DomainObject.Predmet.ProtuStrankaListFormatedWithAdressOIB>
    <izvorni_sadrzaj>
      <item>JADRANMONT društvo s ograničenom odgovornošću za proizvodnju, građevinarstvo i projektiranje u likvidaciji, OIB 67459308521, Hrvatske mornarice 1/F, 21000 Split</item>
    </izvorni_sadrzaj>
    <derivirana_varijabla naziv="DomainObject.Predmet.ProtuStrankaListFormatedWithAdressOIB_1">
      <item>JADRANMONT društvo s ograničenom odgovornošću za proizvodnju, građevinarstvo i projektiranje u likvidaciji, OIB 67459308521, Hrvatske mornarice 1/F, 21000 Split</item>
    </derivirana_varijabla>
  </DomainObject.Predmet.ProtuStrankaListFormatedWithAdressOIB>
  <DomainObject.Predmet.ProtuStrankaListNazivFormated>
    <izvorni_sadrzaj>
      <item>JADRANMONT društvo s ograničenom odgovornošću za proizvodnju, građevinarstvo i projektiranje u likvidaciji</item>
    </izvorni_sadrzaj>
    <derivirana_varijabla naziv="DomainObject.Predmet.ProtuStrankaListNazivFormated_1">
      <item>JADRANMONT društvo s ograničenom odgovornošću za proizvodnju, građevinarstvo i projektiranje u likvidaciji</item>
    </derivirana_varijabla>
  </DomainObject.Predmet.ProtuStrankaListNazivFormated>
  <DomainObject.Predmet.ProtuStrankaListNazivFormatedOIB>
    <izvorni_sadrzaj>
      <item>JADRANMONT društvo s ograničenom odgovornošću za proizvodnju, građevinarstvo i projektiranje u likvidaciji, OIB 67459308521</item>
    </izvorni_sadrzaj>
    <derivirana_varijabla naziv="DomainObject.Predmet.ProtuStrankaListNazivFormatedOIB_1">
      <item>JADRANMONT društvo s ograničenom odgovornošću za proizvodnju, građevinarstvo i projektiranje u likvidaciji, OIB 67459308521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JADRANMONT društvo s ograničenom odgovornošću za proizvodnju, građevinarstvo i projektiranje u likvidaciji</izvorni_sadrzaj>
    <derivirana_varijabla naziv="DomainObject.Predmet.ProtustrankaIDrugi_1">JADRANMONT društvo s ograničenom odgovornošću za proizvodnju, građevinarstvo i projektiranje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JADRANMONT društvo s ograničenom odgovornošću za proizvodnju, građevinarstvo i projektiranje u likvidaciji, OIB 67459308521, Hrvatske mornarice 1/F, 21000 Split</izvorni_sadrzaj>
    <derivirana_varijabla naziv="DomainObject.Predmet.ProtustrankaIDrugiAdressOIB_1">JADRANMONT društvo s ograničenom odgovornošću za proizvodnju, građevinarstvo i projektiranje u likvidaciji, OIB 67459308521, Hrvatske mornarice 1/F,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JADRANMONT društvo s ograničenom odgovornošću za proizvodnju, građevinarstvo i projektiranje u likvidaciji</item>
    </izvorni_sadrzaj>
    <derivirana_varijabla naziv="DomainObject.Predmet.SudioniciListNaziv_1">
      <item>FINANCIJSKA AGENCIJA, RC SPLIT</item>
      <item>JADRANMONT društvo s ograničenom odgovornošću za proizvodnju, građevinarstvo i projektiranje u likvidaciji</item>
    </derivirana_varijabla>
  </DomainObject.Predmet.SudioniciListNaziv>
  <DomainObject.Predmet.SudioniciListAdressOIB>
    <izvorni_sadrzaj>
      <item>FINANCIJSKA AGENCIJA, RC SPLIT, OIB 85821130368, Mažuranićevo šetalište 24 b,21000 Split</item>
      <item>JADRANMONT društvo s ograničenom odgovornošću za proizvodnju, građevinarstvo i projektiranje u likvidaciji, OIB 67459308521, Hrvatske mornarice 1/F,21000 Split</item>
    </izvorni_sadrzaj>
    <derivirana_varijabla naziv="DomainObject.Predmet.SudioniciListAdressOIB_1">
      <item>FINANCIJSKA AGENCIJA, RC SPLIT, OIB 85821130368, Mažuranićevo šetalište 24 b,21000 Split</item>
      <item>JADRANMONT društvo s ograničenom odgovornošću za proizvodnju, građevinarstvo i projektiranje u likvidaciji, OIB 67459308521, Hrvatske mornarice 1/F,21000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67459308521</item>
    </izvorni_sadrzaj>
    <derivirana_varijabla naziv="DomainObject.Predmet.SudioniciListNazivOIB_1">
      <item>, OIB 85821130368</item>
      <item>, OIB 67459308521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1D74E-2D11-4EE3-BC7A-EE375C8DF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794</properties:Words>
  <properties:Characters>4255</properties:Characters>
  <properties:Lines>106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