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dc1d" w14:paraId="3d3dc1d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1405BE">
        <w:t>1713/16-5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1405BE">
        <w:t xml:space="preserve">Financijska agencija OIB 85821130368, Regionalni centar Osijek, Podružnica Osijek L. Jagera 3 za otvaranje stečajnog postupka nad dužnikom </w:t>
      </w:r>
      <w:r w:rsidR="001405BE" w:rsidRPr="001405BE">
        <w:t>ASTRON j.d.o.o., Novi Čeminac, Kralja Zvonimira 7a, MBS: 030124765, OIB: 37528042025</w:t>
      </w:r>
      <w:r w:rsidR="00686ACA">
        <w:t xml:space="preserve">, </w:t>
      </w:r>
      <w:r w:rsidR="003B4C28">
        <w:t xml:space="preserve">dana </w:t>
      </w:r>
      <w:r w:rsidR="001405BE">
        <w:t>18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1405BE" w:rsidRPr="001405BE">
        <w:t>Ivana Kukovec, OIB: 53037835651, Novi Čeminac, Kralja Zvonimira 7/A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1405BE">
        <w:t>1713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1405BE" w:rsidRPr="001405BE">
        <w:t>ASTRON j.d.o.o., Novi Čeminac, Kralja Zvonimira 7a, MBS: 030124765, OIB: 37528042025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1405BE" w:rsidRPr="001405BE">
        <w:t>Ivana Kukovec, OIB: 53037835651, Novi Čeminac, Kralja Zvonimira 7/A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405BE">
        <w:t>18</w:t>
      </w:r>
      <w:r w:rsidR="00BA0594">
        <w:t>.</w:t>
      </w:r>
      <w:r w:rsidR="008F2EFA">
        <w:t xml:space="preserve">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1405BE">
        <w:t>18/2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45B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45B6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4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4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ASTRON jednostavno društvo s ograničenom odgovornošću za trgovinu, prijevoz i usluge</izvorni_sadrzaj>
    <derivirana_varijabla naziv="DomainObject.Predmet.ProtustrankaFormated_1">  ASTRON jednostavno društvo s ograničenom odgovornošću za trgovinu, prijevoz i usluge</derivirana_varijabla>
  </DomainObject.Predmet.ProtustrankaFormated>
  <DomainObject.Predmet.ProtustrankaFormatedOIB>
    <izvorni_sadrzaj>  ASTRON jednostavno društvo s ograničenom odgovornošću za trgovinu, prijevoz i usluge, OIB 37528042025</izvorni_sadrzaj>
    <derivirana_varijabla naziv="DomainObject.Predmet.ProtustrankaFormatedOIB_1">  ASTRON jednostavno društvo s ograničenom odgovornošću za trgovinu, prijevoz i usluge, OIB 37528042025</derivirana_varijabla>
  </DomainObject.Predmet.ProtustrankaFormatedOIB>
  <DomainObject.Predmet.ProtustrankaFormatedWithAdress>
    <izvorni_sadrzaj> ASTRON jednostavno društvo s ograničenom odgovornošću za trgovinu, prijevoz i usluge, Kralja Zvonimira 7a , 31326 Novi Čeminac</izvorni_sadrzaj>
    <derivirana_varijabla naziv="DomainObject.Predmet.ProtustrankaFormatedWithAdress_1"> ASTRON jednostavno društvo s ograničenom odgovornošću za trgovinu, prijevoz i usluge, Kralja Zvonimira 7a , 31326 Novi Čeminac</derivirana_varijabla>
  </DomainObject.Predmet.ProtustrankaFormatedWithAdress>
  <DomainObject.Predmet.ProtustrankaFormatedWithAdressOIB>
    <izvorni_sadrzaj> ASTRON jednostavno društvo s ograničenom odgovornošću za trgovinu, prijevoz i usluge, OIB 37528042025, Kralja Zvonimira 7a , 31326 Novi Čeminac</izvorni_sadrzaj>
    <derivirana_varijabla naziv="DomainObject.Predmet.ProtustrankaFormatedWithAdressOIB_1"> ASTRON jednostavno društvo s ograničenom odgovornošću za trgovinu, prijevoz i usluge, OIB 37528042025, Kralja Zvonimira 7a , 31326 Novi Čeminac</derivirana_varijabla>
  </DomainObject.Predmet.ProtustrankaFormatedWithAdressOIB>
  <DomainObject.Predmet.ProtustrankaWithAdress>
    <izvorni_sadrzaj>ASTRON jednostavno društvo s ograničenom odgovornošću za trgovinu, prijevoz i usluge Kralja Zvonimira 7a , 31326 Novi Čeminac</izvorni_sadrzaj>
    <derivirana_varijabla naziv="DomainObject.Predmet.ProtustrankaWithAdress_1">ASTRON jednostavno društvo s ograničenom odgovornošću za trgovinu, prijevoz i usluge Kralja Zvonimira 7a , 31326 Novi Čeminac</derivirana_varijabla>
  </DomainObject.Predmet.ProtustrankaWithAdress>
  <DomainObject.Predmet.ProtustrankaWithAdressOIB>
    <izvorni_sadrzaj>ASTRON jednostavno društvo s ograničenom odgovornošću za trgovinu, prijevoz i usluge, OIB 37528042025, Kralja Zvonimira 7a , 31326 Novi Čeminac</izvorni_sadrzaj>
    <derivirana_varijabla naziv="DomainObject.Predmet.ProtustrankaWithAdressOIB_1">ASTRON jednostavno društvo s ograničenom odgovornošću za trgovinu, prijevoz i usluge, OIB 37528042025, Kralja Zvonimira 7a , 31326 Novi Čeminac</derivirana_varijabla>
  </DomainObject.Predmet.ProtustrankaWithAdressOIB>
  <DomainObject.Predmet.ProtustrankaNazivFormated>
    <izvorni_sadrzaj>ASTRON jednostavno društvo s ograničenom odgovornošću za trgovinu, prijevoz i usluge</izvorni_sadrzaj>
    <derivirana_varijabla naziv="DomainObject.Predmet.ProtustrankaNazivFormated_1">ASTRON jednostavno društvo s ograničenom odgovornošću za trgovinu, prijevoz i usluge</derivirana_varijabla>
  </DomainObject.Predmet.ProtustrankaNazivFormated>
  <DomainObject.Predmet.ProtustrankaNazivFormatedOIB>
    <izvorni_sadrzaj>ASTRON jednostavno društvo s ograničenom odgovornošću za trgovinu, prijevoz i usluge, OIB 37528042025</izvorni_sadrzaj>
    <derivirana_varijabla naziv="DomainObject.Predmet.ProtustrankaNazivFormatedOIB_1">ASTRON jednostavno društvo s ograničenom odgovornošću za trgovinu, prijevoz i usluge, OIB 37528042025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ASTRON jednostavno društvo s ograničenom odgovornošću za trgovinu, prijevoz i usluge</item>
    </izvorni_sadrzaj>
    <derivirana_varijabla naziv="DomainObject.Predmet.ProtuStrankaListFormated_1">
      <item>ASTRON jednostavno društvo s ograničenom odgovornošću za trgovinu, prijevoz i usluge</item>
    </derivirana_varijabla>
  </DomainObject.Predmet.ProtuStrankaListFormated>
  <DomainObject.Predmet.ProtuStrankaListFormatedOIB>
    <izvorni_sadrzaj>
      <item>ASTRON jednostavno društvo s ograničenom odgovornošću za trgovinu, prijevoz i usluge, OIB 37528042025</item>
    </izvorni_sadrzaj>
    <derivirana_varijabla naziv="DomainObject.Predmet.ProtuStrankaListFormatedOIB_1">
      <item>ASTRON jednostavno društvo s ograničenom odgovornošću za trgovinu, prijevoz i usluge, OIB 37528042025</item>
    </derivirana_varijabla>
  </DomainObject.Predmet.ProtuStrankaListFormatedOIB>
  <DomainObject.Predmet.ProtuStrankaListFormatedWithAdress>
    <izvorni_sadrzaj>
      <item>ASTRON jednostavno društvo s ograničenom odgovornošću za trgovinu, prijevoz i usluge, Kralja Zvonimira 7a , 31326 Novi Čeminac</item>
    </izvorni_sadrzaj>
    <derivirana_varijabla naziv="DomainObject.Predmet.ProtuStrankaListFormatedWithAdress_1">
      <item>ASTRON jednostavno društvo s ograničenom odgovornošću za trgovinu, prijevoz i usluge, Kralja Zvonimira 7a , 31326 Novi Čeminac</item>
    </derivirana_varijabla>
  </DomainObject.Predmet.ProtuStrankaListFormatedWithAdress>
  <DomainObject.Predmet.ProtuStrankaListFormatedWithAdressOIB>
    <izvorni_sadrzaj>
      <item>ASTRON jednostavno društvo s ograničenom odgovornošću za trgovinu, prijevoz i usluge, OIB 37528042025, Kralja Zvonimira 7a , 31326 Novi Čeminac</item>
    </izvorni_sadrzaj>
    <derivirana_varijabla naziv="DomainObject.Predmet.ProtuStrankaListFormatedWithAdressOIB_1">
      <item>ASTRON jednostavno društvo s ograničenom odgovornošću za trgovinu, prijevoz i usluge, OIB 37528042025, Kralja Zvonimira 7a , 31326 Novi Čeminac</item>
    </derivirana_varijabla>
  </DomainObject.Predmet.ProtuStrankaListFormatedWithAdressOIB>
  <DomainObject.Predmet.ProtuStrankaListNazivFormated>
    <izvorni_sadrzaj>
      <item>ASTRON jednostavno društvo s ograničenom odgovornošću za trgovinu, prijevoz i usluge</item>
    </izvorni_sadrzaj>
    <derivirana_varijabla naziv="DomainObject.Predmet.ProtuStrankaListNazivFormated_1">
      <item>ASTRON jednostavno društvo s ograničenom odgovornošću za trgovinu, prijevoz i usluge</item>
    </derivirana_varijabla>
  </DomainObject.Predmet.ProtuStrankaListNazivFormated>
  <DomainObject.Predmet.ProtuStrankaListNazivFormatedOIB>
    <izvorni_sadrzaj>
      <item>ASTRON jednostavno društvo s ograničenom odgovornošću za trgovinu, prijevoz i usluge, OIB 37528042025</item>
    </izvorni_sadrzaj>
    <derivirana_varijabla naziv="DomainObject.Predmet.ProtuStrankaListNazivFormatedOIB_1">
      <item>ASTRON jednostavno društvo s ograničenom odgovornošću za trgovinu, prijevoz i usluge, OIB 37528042025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ASTRON jednostavno društvo s ograničenom odgovornošću za trgovinu, prijevoz i usluge</izvorni_sadrzaj>
    <derivirana_varijabla naziv="DomainObject.Predmet.ProtustrankaIDrugi_1">ASTRON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ASTRON jednostavno društvo s ograničenom odgovornošću za trgovinu, prijevoz i usluge, OIB 37528042025, Kralja Zvonimira 7a , 31326 Novi Čeminac</izvorni_sadrzaj>
    <derivirana_varijabla naziv="DomainObject.Predmet.ProtustrankaIDrugiAdressOIB_1">ASTRON jednostavno društvo s ograničenom odgovornošću za trgovinu, prijevoz i usluge, OIB 37528042025, Kralja Zvonimira 7a , 31326 Novi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ASTRON jednostavno društvo s ograničenom odgovornošću za trgovinu, prijevoz i usluge</item>
    </izvorni_sadrzaj>
    <derivirana_varijabla naziv="DomainObject.Predmet.SudioniciListNaziv_1">
      <item>FINA RC OSIJEK</item>
      <item>ASTRON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ASTRON jednostavno društvo s ograničenom odgovornošću za trgovinu, prijevoz i usluge, OIB 37528042025, Kralja Zvonimira 7a ,31326 Novi Čeminac</item>
    </izvorni_sadrzaj>
    <derivirana_varijabla naziv="DomainObject.Predmet.SudioniciListAdressOIB_1">
      <item>FINA RC OSIJEK, OIB 85821130368</item>
      <item>ASTRON jednostavno društvo s ograničenom odgovornošću za trgovinu, prijevoz i usluge, OIB 37528042025, Kralja Zvonimira 7a ,31326 Novi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37528042025</item>
    </izvorni_sadrzaj>
    <derivirana_varijabla naziv="DomainObject.Predmet.SudioniciListNazivOIB_1">
      <item>, OIB 85821130368</item>
      <item>, OIB 37528042025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D96CF-1451-4E93-B8DB-59A886483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1254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2017-01-18T08:28:00Z</dcterms:created>
  <dc:creator>hermanj</dc:creator>
  <cp:lastModifiedBy>Žana Bem</cp:lastModifiedBy>
  <cp:lastPrinted>2017-01-04T08:21:00Z</cp:lastPrinted>
  <dcterms:modified xmlns:xsi="http://www.w3.org/2001/XMLSchema-instance" xsi:type="dcterms:W3CDTF">2017-01-18T08:30:00Z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