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d63a" w14:paraId="18fd63a" w:rsidRDefault="002B011D" w:rsidP="002B011D" w:rsidR="002B011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110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2B011D" w:rsidP="002B011D" w:rsidR="002B011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B011D" w:rsidP="002B011D" w:rsidR="002B011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B011D" w:rsidP="002B011D" w:rsidR="002B011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B011D" w:rsidP="002B011D" w:rsidR="002B011D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ETNO ZADRUGA GARESTIN sa sjedištem u </w:t>
      </w:r>
      <w:proofErr w:type="spellStart"/>
      <w:r>
        <w:t>Banjščina</w:t>
      </w:r>
      <w:proofErr w:type="spellEnd"/>
      <w:r>
        <w:t xml:space="preserve"> 159a, Varaždin, OIB: 79944297560</w:t>
      </w:r>
      <w:r>
        <w:t>, dana 10. ožujka 2016. godine</w:t>
      </w:r>
    </w:p>
    <w:p w:rsidRDefault="002B011D" w:rsidP="002B011D" w:rsidR="002B011D">
      <w:pPr>
        <w:jc w:val="both"/>
      </w:pPr>
    </w:p>
    <w:p w:rsidRDefault="002B011D" w:rsidP="002B011D" w:rsidR="002B011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ETNO ZADRUGA GARESTIN sa sjedištem u </w:t>
      </w:r>
      <w:proofErr w:type="spellStart"/>
      <w:r>
        <w:t>Banjščina</w:t>
      </w:r>
      <w:proofErr w:type="spellEnd"/>
      <w:r>
        <w:t xml:space="preserve"> 159a, Varaždin, OIB: 79944297560</w:t>
      </w:r>
      <w:r>
        <w:rPr>
          <w:szCs w:val="24"/>
        </w:rPr>
        <w:t>, s danom 10. ožujka 2016. u 13,00 sati.</w:t>
      </w:r>
    </w:p>
    <w:p w:rsidRDefault="002B011D" w:rsidP="002B011D" w:rsidR="002B011D">
      <w:pPr>
        <w:jc w:val="both"/>
        <w:rPr>
          <w:szCs w:val="24"/>
        </w:rPr>
      </w:pPr>
    </w:p>
    <w:p w:rsidRDefault="002B011D" w:rsidP="002B011D" w:rsidR="002B011D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ETNO ZADRUGA GARESTIN sa sjedištem u </w:t>
      </w:r>
      <w:proofErr w:type="spellStart"/>
      <w:r>
        <w:t>Banjščina</w:t>
      </w:r>
      <w:proofErr w:type="spellEnd"/>
      <w:r>
        <w:t xml:space="preserve"> 159a, Varaždin, OIB: 79944297560.</w:t>
      </w:r>
    </w:p>
    <w:p w:rsidRDefault="002B011D" w:rsidP="002B011D" w:rsidR="002B011D">
      <w:pPr>
        <w:jc w:val="both"/>
      </w:pPr>
    </w:p>
    <w:p w:rsidRDefault="002B011D" w:rsidP="002B011D" w:rsidR="002B011D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Hudoletnjak</w:t>
      </w:r>
      <w:proofErr w:type="spellEnd"/>
      <w:r>
        <w:t>, Zavojna ulica 3, Ivanec.</w:t>
      </w:r>
    </w:p>
    <w:p w:rsidRDefault="002B011D" w:rsidP="002B011D" w:rsidR="002B011D">
      <w:pPr>
        <w:jc w:val="both"/>
        <w:rPr>
          <w:color w:val="FF0000"/>
        </w:rPr>
      </w:pP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B011D" w:rsidP="002B011D" w:rsidR="002B011D">
      <w:pPr>
        <w:jc w:val="both"/>
        <w:rPr>
          <w:szCs w:val="24"/>
        </w:rPr>
      </w:pP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ETNO ZADRUGA GARESTIN sa sjedištem u </w:t>
      </w:r>
      <w:proofErr w:type="spellStart"/>
      <w:r>
        <w:t>Banjščina</w:t>
      </w:r>
      <w:proofErr w:type="spellEnd"/>
      <w:r>
        <w:t xml:space="preserve"> 159a, Varaždin, OIB: 79944297560</w:t>
      </w:r>
      <w:r>
        <w:rPr>
          <w:szCs w:val="24"/>
        </w:rPr>
        <w:t>, bit će brisan iz sudskog registra.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17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jc w:val="center"/>
        <w:rPr>
          <w:szCs w:val="24"/>
        </w:rPr>
      </w:pPr>
      <w:r>
        <w:rPr>
          <w:szCs w:val="24"/>
        </w:rPr>
        <w:t>U Varaždinu, 10. ožujka 2016.</w:t>
      </w:r>
    </w:p>
    <w:p w:rsidRDefault="002B011D" w:rsidP="002B011D" w:rsidR="002B011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B011D" w:rsidP="002B011D" w:rsidR="002B011D">
      <w:pPr>
        <w:rPr>
          <w:szCs w:val="24"/>
        </w:rPr>
      </w:pPr>
      <w:r>
        <w:rPr>
          <w:szCs w:val="24"/>
        </w:rPr>
        <w:t xml:space="preserve">     </w:t>
      </w:r>
    </w:p>
    <w:p w:rsidRDefault="002B011D" w:rsidP="002B011D" w:rsidR="002B011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B011D" w:rsidP="002B011D" w:rsidR="002B011D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2B011D" w:rsidP="002B011D" w:rsidR="002B011D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B011D" w:rsidP="002B011D" w:rsidR="002B011D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B011D" w:rsidP="002B011D" w:rsidR="002B011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  <w:r>
        <w:rPr>
          <w:szCs w:val="24"/>
        </w:rPr>
        <w:t>DNA:</w:t>
      </w:r>
    </w:p>
    <w:p w:rsidRDefault="002B011D" w:rsidP="002B011D" w:rsidR="002B011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B011D" w:rsidP="002B011D" w:rsidR="002B011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B011D" w:rsidP="002B011D" w:rsidR="002B01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ETNO ZADRUGA GARESTIN sa sjedištem u </w:t>
      </w:r>
      <w:proofErr w:type="spellStart"/>
      <w:r>
        <w:t>Banjščina</w:t>
      </w:r>
      <w:proofErr w:type="spellEnd"/>
      <w:r>
        <w:t xml:space="preserve"> 159a, Varaždin, OIB: 79944297560</w:t>
      </w:r>
    </w:p>
    <w:p w:rsidRDefault="002B011D" w:rsidP="002B011D" w:rsidR="002B011D">
      <w:pPr>
        <w:numPr>
          <w:ilvl w:val="0"/>
          <w:numId w:val="47"/>
        </w:numPr>
        <w:rPr>
          <w:szCs w:val="24"/>
        </w:rPr>
      </w:pPr>
      <w:r>
        <w:t xml:space="preserve">Upravitelj zadruge Jadranko </w:t>
      </w:r>
      <w:proofErr w:type="spellStart"/>
      <w:r>
        <w:t>Gjerek</w:t>
      </w:r>
      <w:proofErr w:type="spellEnd"/>
      <w:r>
        <w:t xml:space="preserve">, G. </w:t>
      </w:r>
      <w:proofErr w:type="spellStart"/>
      <w:r>
        <w:t>Kućan</w:t>
      </w:r>
      <w:proofErr w:type="spellEnd"/>
      <w:r>
        <w:t>, Nova 14</w:t>
      </w:r>
    </w:p>
    <w:p w:rsidRDefault="002B011D" w:rsidP="002B011D" w:rsidR="002B01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B011D" w:rsidP="002B011D" w:rsidR="002B01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B011D" w:rsidP="002B011D" w:rsidR="002B011D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Zavojna ulica 3, Ivanec</w:t>
      </w:r>
    </w:p>
    <w:p w:rsidRDefault="002B011D" w:rsidP="002B011D" w:rsidR="002B01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>
      <w:pPr>
        <w:rPr>
          <w:szCs w:val="24"/>
        </w:rPr>
      </w:pPr>
    </w:p>
    <w:p w:rsidRDefault="002B011D" w:rsidP="002B011D" w:rsidR="002B011D"/>
    <w:p w:rsidRDefault="002B011D" w:rsidP="002B011D" w:rsidR="002B011D"/>
    <w:p w:rsidRDefault="002B011D" w:rsidP="002B011D" w:rsidR="002B011D"/>
    <w:p w:rsidRDefault="002B011D" w:rsidP="002B011D" w:rsidR="002B011D"/>
    <w:p w:rsidRDefault="002B011D" w:rsidP="002B011D" w:rsidR="002B011D"/>
    <w:p w:rsidRDefault="00DA0242" w:rsidP="002B011D" w:rsidR="00DA0242" w:rsidRPr="002B011D"/>
    <w:sectPr w:rsidSect="00EB0D4C" w:rsidR="00DA0242" w:rsidRPr="002B011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11D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B011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B011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30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St-1110/2015-5</izvorni_sadrzaj>
    <derivirana_varijabla naziv="DomainObject.Oznaka_1">St-1110/2015-5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ETNO ZADRUGA GARESTIN</izvorni_sadrzaj>
    <derivirana_varijabla naziv="DomainObject.Predmet.ProtustrankaFormated_1">  ETNO ZADRUGA GARESTIN</derivirana_varijabla>
  </DomainObject.Predmet.ProtustrankaFormated>
  <DomainObject.Predmet.ProtustrankaFormatedOIB>
    <izvorni_sadrzaj>  ETNO ZADRUGA GARESTIN, OIB 79944297560</izvorni_sadrzaj>
    <derivirana_varijabla naziv="DomainObject.Predmet.ProtustrankaFormatedOIB_1">  ETNO ZADRUGA GARESTIN, OIB 79944297560</derivirana_varijabla>
  </DomainObject.Predmet.ProtustrankaFormatedOIB>
  <DomainObject.Predmet.ProtustrankaFormatedWithAdress>
    <izvorni_sadrzaj> ETNO ZADRUGA GARESTIN, Banjščina 159/a, 42204 Varaždin Breg</izvorni_sadrzaj>
    <derivirana_varijabla naziv="DomainObject.Predmet.ProtustrankaFormatedWithAdress_1"> ETNO ZADRUGA GARESTIN, Banjščina 159/a, 42204 Varaždin Breg</derivirana_varijabla>
  </DomainObject.Predmet.ProtustrankaFormatedWithAdress>
  <DomainObject.Predmet.ProtustrankaFormatedWithAdressOIB>
    <izvorni_sadrzaj> ETNO ZADRUGA GARESTIN, OIB 79944297560, Banjščina 159/a, 42204 Varaždin Breg</izvorni_sadrzaj>
    <derivirana_varijabla naziv="DomainObject.Predmet.ProtustrankaFormatedWithAdressOIB_1"> ETNO ZADRUGA GARESTIN, OIB 79944297560, Banjščina 159/a, 42204 Varaždin Breg</derivirana_varijabla>
  </DomainObject.Predmet.ProtustrankaFormatedWithAdressOIB>
  <DomainObject.Predmet.ProtustrankaWithAdress>
    <izvorni_sadrzaj>ETNO ZADRUGA GARESTIN Banjščina 159/a, 42204 Varaždin Breg</izvorni_sadrzaj>
    <derivirana_varijabla naziv="DomainObject.Predmet.ProtustrankaWithAdress_1">ETNO ZADRUGA GARESTIN Banjščina 159/a, 42204 Varaždin Breg</derivirana_varijabla>
  </DomainObject.Predmet.ProtustrankaWithAdress>
  <DomainObject.Predmet.ProtustrankaWithAdressOIB>
    <izvorni_sadrzaj>ETNO ZADRUGA GARESTIN, OIB 79944297560, Banjščina 159/a, 42204 Varaždin Breg</izvorni_sadrzaj>
    <derivirana_varijabla naziv="DomainObject.Predmet.ProtustrankaWithAdressOIB_1">ETNO ZADRUGA GARESTIN, OIB 79944297560, Banjščina 159/a, 42204 Varaždin Breg</derivirana_varijabla>
  </DomainObject.Predmet.ProtustrankaWithAdressOIB>
  <DomainObject.Predmet.ProtustrankaNazivFormated>
    <izvorni_sadrzaj>ETNO ZADRUGA GARESTIN</izvorni_sadrzaj>
    <derivirana_varijabla naziv="DomainObject.Predmet.ProtustrankaNazivFormated_1">ETNO ZADRUGA GARESTIN</derivirana_varijabla>
  </DomainObject.Predmet.ProtustrankaNazivFormated>
  <DomainObject.Predmet.ProtustrankaNazivFormatedOIB>
    <izvorni_sadrzaj>ETNO ZADRUGA GARESTIN, OIB 79944297560</izvorni_sadrzaj>
    <derivirana_varijabla naziv="DomainObject.Predmet.ProtustrankaNazivFormatedOIB_1">ETNO ZADRUGA GARESTIN, OIB 79944297560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6314.46</izvorni_sadrzaj>
    <derivirana_varijabla naziv="DomainObject.Predmet.TrenutnaVrijednost_1">6314.46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ETNO ZADRUGA GARESTIN</item>
    </izvorni_sadrzaj>
    <derivirana_varijabla naziv="DomainObject.Predmet.ProtuStrankaListFormated_1">
      <item>ETNO ZADRUGA GARESTIN</item>
    </derivirana_varijabla>
  </DomainObject.Predmet.ProtuStrankaListFormated>
  <DomainObject.Predmet.ProtuStrankaListFormatedOIB>
    <izvorni_sadrzaj>
      <item>ETNO ZADRUGA GARESTIN, OIB 79944297560</item>
    </izvorni_sadrzaj>
    <derivirana_varijabla naziv="DomainObject.Predmet.ProtuStrankaListFormatedOIB_1">
      <item>ETNO ZADRUGA GARESTIN, OIB 79944297560</item>
    </derivirana_varijabla>
  </DomainObject.Predmet.ProtuStrankaListFormatedOIB>
  <DomainObject.Predmet.ProtuStrankaListFormatedWithAdress>
    <izvorni_sadrzaj>
      <item>ETNO ZADRUGA GARESTIN, Banjščina 159/a, 42204 Varaždin Breg</item>
    </izvorni_sadrzaj>
    <derivirana_varijabla naziv="DomainObject.Predmet.ProtuStrankaListFormatedWithAdress_1">
      <item>ETNO ZADRUGA GARESTIN, Banjščina 159/a, 42204 Varaždin Breg</item>
    </derivirana_varijabla>
  </DomainObject.Predmet.ProtuStrankaListFormatedWithAdress>
  <DomainObject.Predmet.ProtuStrankaListFormatedWithAdressOIB>
    <izvorni_sadrzaj>
      <item>ETNO ZADRUGA GARESTIN, OIB 79944297560, Banjščina 159/a, 42204 Varaždin Breg</item>
    </izvorni_sadrzaj>
    <derivirana_varijabla naziv="DomainObject.Predmet.ProtuStrankaListFormatedWithAdressOIB_1">
      <item>ETNO ZADRUGA GARESTIN, OIB 79944297560, Banjščina 159/a, 42204 Varaždin Breg</item>
    </derivirana_varijabla>
  </DomainObject.Predmet.ProtuStrankaListFormatedWithAdressOIB>
  <DomainObject.Predmet.ProtuStrankaListNazivFormated>
    <izvorni_sadrzaj>
      <item>ETNO ZADRUGA GARESTIN</item>
    </izvorni_sadrzaj>
    <derivirana_varijabla naziv="DomainObject.Predmet.ProtuStrankaListNazivFormated_1">
      <item>ETNO ZADRUGA GARESTIN</item>
    </derivirana_varijabla>
  </DomainObject.Predmet.ProtuStrankaListNazivFormated>
  <DomainObject.Predmet.ProtuStrankaListNazivFormatedOIB>
    <izvorni_sadrzaj>
      <item>ETNO ZADRUGA GARESTIN, OIB 79944297560</item>
    </izvorni_sadrzaj>
    <derivirana_varijabla naziv="DomainObject.Predmet.ProtuStrankaListNazivFormatedOIB_1">
      <item>ETNO ZADRUGA GARESTIN, OIB 79944297560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St-1110/2015-5</izvorni_sadrzaj>
    <derivirana_varijabla naziv="DomainObject.PoslovniBrojDokumenta_1">St-1110/2015-5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ETNO ZADRUGA GARESTIN</izvorni_sadrzaj>
    <derivirana_varijabla naziv="DomainObject.Predmet.ProtustrankaIDrugi_1">ETNO ZADRUGA GARESTIN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ETNO ZADRUGA GARESTIN, OIB 79944297560, Banjščina 159/a, 42204 Varaždin Breg</izvorni_sadrzaj>
    <derivirana_varijabla naziv="DomainObject.Predmet.ProtustrankaIDrugiAdressOIB_1">ETNO ZADRUGA GARESTIN, OIB 79944297560, Banjščina 159/a,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ETNO ZADRUGA GARESTIN</item>
      <item>E-oglasna ploča</item>
      <item>Sudski registar, Trgovački sud u Varaždinu</item>
    </izvorni_sadrzaj>
    <derivirana_varijabla naziv="DomainObject.Predmet.SudioniciListNaziv_1">
      <item>Financijska agencija</item>
      <item>ETNO ZADRUGA GARESTIN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ETNO ZADRUGA GARESTIN, OIB 79944297560, Banjščina 159/a,42204 Varaždin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ETNO ZADRUGA GARESTIN, OIB 79944297560, Banjščina 159/a,42204 Varaždin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55DE2-29CB-436B-BDF2-A7D34DBF5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2782</properties:Characters>
  <properties:Lines>90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2016-03-10T07:53:00Z</cp:lastPrinted>
  <dcterms:modified xmlns:xsi="http://www.w3.org/2001/XMLSchema-instance" xsi:type="dcterms:W3CDTF">2016-03-10T07:53:00Z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