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029c" w14:paraId="88c029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B143AC">
        <w:rPr>
          <w:rFonts w:cs="Times New Roman" w:eastAsia="Times New Roman"/>
          <w:noProof/>
          <w:szCs w:val="20"/>
          <w:lang w:eastAsia="hr-HR"/>
        </w:rPr>
        <w:t xml:space="preserve">                5. St-16/2017-5</w:t>
      </w: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143AC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143A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143AC" w:rsidP="00B143AC" w:rsidR="00B143AC" w:rsidRPr="00B143AC">
      <w:pPr>
        <w:tabs>
          <w:tab w:pos="993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43AC">
        <w:rPr>
          <w:rFonts w:cs="Times New Roman" w:eastAsia="Times New Roman"/>
          <w:szCs w:val="20"/>
          <w:lang w:eastAsia="hr-HR"/>
        </w:rPr>
        <w:t>TRGOVAČKI SUD U BJELOVARU, po stečajnom sucu Mariji Petrina Kubica, povodom prijedloga Financijske agencije, OIB: 85821130368, RC ZAGREB, Podružnica Bjelovar, Bjelovar, F. Supila 4, za otvaranje stečajnog postupka nad dužnikom ARHITEKTONSKI STUDIO MANCI društvo s ograničenom odgovornošću za trgovinu i usluge, Daruvar, Stjepana Radića 17, MBS: 010083609, OIB: 15850845345, 10. travnja 2017.</w:t>
      </w: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143AC">
        <w:rPr>
          <w:rFonts w:cs="Times New Roman" w:eastAsia="Times New Roman"/>
          <w:szCs w:val="20"/>
          <w:lang w:eastAsia="hr-HR"/>
        </w:rPr>
        <w:t>r i j e š i o  j e</w:t>
      </w: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43AC">
        <w:rPr>
          <w:rFonts w:cs="Times New Roman" w:eastAsia="Times New Roman"/>
          <w:szCs w:val="20"/>
          <w:lang w:eastAsia="hr-HR"/>
        </w:rPr>
        <w:t>Odbija se prijedlog za otvaranje stečajnog postupka nad dužnikom ARHITEKTONSKI STUDIO MANCI društvo s ograničenom odgovornošću za trgovinu i usluge, Daruvar, Stjepana Radića 17.</w:t>
      </w: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143AC">
        <w:rPr>
          <w:rFonts w:cs="Times New Roman" w:eastAsia="Times New Roman"/>
          <w:szCs w:val="20"/>
          <w:lang w:eastAsia="hr-HR"/>
        </w:rPr>
        <w:t>Obrazloženje</w:t>
      </w: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43AC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("Narodne novine" broj 71/15, dalje: SZ), 24. siječnja 2017. podnijela prijedlog za otvaranje stečajnog postupka nad dužnikom </w:t>
      </w:r>
      <w:r w:rsidRPr="00B143AC">
        <w:rPr>
          <w:rFonts w:cs="Times New Roman" w:eastAsia="Times New Roman"/>
          <w:szCs w:val="20"/>
          <w:lang w:eastAsia="hr-HR"/>
        </w:rPr>
        <w:t>ARHITEKTONSKI STUDIO MANCI društvo s ograničenom odgovornošću za trgovinu i usluge, Daruvar. U prijedlogu navodi da na dan 20. siječnja 2017. dužnik u Očevidniku redoslijeda osnova za plaćanje ima evidentirane neizvršene osnove za plaćanje u neprekinutom razdoblju od 120 dana, u ukupnom iznosu od 74.881,57 kn, u koji iznos je uračunata kamata i naknada Financijske agencije za provedbu ovrhe na novčanim sredstvima.</w:t>
      </w: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43AC">
        <w:rPr>
          <w:rFonts w:cs="Times New Roman" w:eastAsia="Times New Roman"/>
          <w:szCs w:val="20"/>
          <w:lang w:eastAsia="hr-HR"/>
        </w:rPr>
        <w:t xml:space="preserve">Sud je po prijedlogu 10. veljače </w:t>
      </w:r>
      <w:r w:rsidRPr="00B143AC">
        <w:rPr>
          <w:rFonts w:cs="Times New Roman" w:eastAsia="Times New Roman"/>
          <w:noProof/>
          <w:szCs w:val="20"/>
          <w:lang w:eastAsia="hr-HR"/>
        </w:rPr>
        <w:t>2017.</w:t>
      </w:r>
      <w:r w:rsidRPr="00B143AC">
        <w:rPr>
          <w:rFonts w:cs="Times New Roman" w:eastAsia="Times New Roman"/>
          <w:szCs w:val="20"/>
          <w:lang w:eastAsia="hr-HR"/>
        </w:rPr>
        <w:t xml:space="preserve"> donio rješenje o pokretanju prethodnog postupka radi utvrđivanja pretpostavki za otvaranje stečajnog postupka i zakazao je ročište radi izjašnjenja o prijedlogu i rasprave o uvjetima za otvaranje stečajnog postupka.</w:t>
      </w: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43AC">
        <w:rPr>
          <w:rFonts w:cs="Times New Roman" w:eastAsia="Times New Roman"/>
          <w:szCs w:val="20"/>
          <w:lang w:eastAsia="hr-HR"/>
        </w:rPr>
        <w:t xml:space="preserve">Zakonski zastupnici dužnika su na ročištu 15. ožujka 2017. naveli da je dužnik u cijelosti podmirio iznos za koji je račun bio blokiran. </w:t>
      </w: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43AC">
        <w:rPr>
          <w:rFonts w:cs="Times New Roman" w:eastAsia="Times New Roman"/>
          <w:szCs w:val="20"/>
          <w:lang w:eastAsia="hr-HR"/>
        </w:rPr>
        <w:t>Iz uvida u potvrdu FINE od 14. ožujka 2017. (list 9) proizlazi da račun dužnika nije blokiran.</w:t>
      </w: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43AC">
        <w:rPr>
          <w:rFonts w:cs="Times New Roman" w:eastAsia="Times New Roman"/>
          <w:szCs w:val="20"/>
          <w:lang w:eastAsia="hr-HR"/>
        </w:rPr>
        <w:t xml:space="preserve">Kako iz navedenog proizlazi da je dužnik tijekom prethodnog postupka namirio sve tražbine koje je na temelju valjanih osnova za plaćanje trebalo naplatiti s njegovog računa te </w:t>
      </w:r>
      <w:r w:rsidRPr="00B143AC">
        <w:rPr>
          <w:rFonts w:cs="Times New Roman" w:eastAsia="Times New Roman"/>
          <w:szCs w:val="20"/>
          <w:lang w:eastAsia="hr-HR"/>
        </w:rPr>
        <w:lastRenderedPageBreak/>
        <w:t>ne postoji stečajni razlog nesposobnosti za plaćanje iz čl.6. SZ-a,  sud je prijedlog za otvaranje stečajnog postupka odbio (čl.128. st.6. SZ-a).</w:t>
      </w: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143AC">
        <w:rPr>
          <w:rFonts w:cs="Times New Roman" w:eastAsia="Times New Roman"/>
          <w:szCs w:val="20"/>
          <w:lang w:eastAsia="hr-HR"/>
        </w:rPr>
        <w:t>U Bjelovaru, 10. travnja</w:t>
      </w:r>
      <w:r w:rsidRPr="00B143AC">
        <w:rPr>
          <w:rFonts w:cs="Times New Roman" w:eastAsia="Times New Roman"/>
          <w:noProof/>
          <w:szCs w:val="20"/>
          <w:lang w:eastAsia="hr-HR"/>
        </w:rPr>
        <w:t xml:space="preserve"> 2017.</w:t>
      </w: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B143AC">
        <w:rPr>
          <w:rFonts w:cs="Times New Roman" w:eastAsia="Times New Roman"/>
          <w:szCs w:val="20"/>
          <w:lang w:eastAsia="hr-HR"/>
        </w:rPr>
        <w:t>STEČAJNI SUDAC</w:t>
      </w: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143A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143AC" w:rsidP="00B143AC" w:rsidR="00B143AC" w:rsidRPr="00B143A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B143AC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B143AC" w:rsidP="00B143AC" w:rsidR="00B143AC" w:rsidRPr="00B143A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B143AC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B143AC" w:rsidP="00B143AC" w:rsidR="00B143AC" w:rsidRPr="00B143A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B143AC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143AC">
        <w:rPr>
          <w:rFonts w:cs="Times New Roman" w:eastAsia="Times New Roman"/>
          <w:szCs w:val="20"/>
          <w:lang w:eastAsia="hr-HR"/>
        </w:rPr>
        <w:t xml:space="preserve">   </w:t>
      </w: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143AC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143AC" w:rsidP="00B143AC" w:rsidR="00B143AC" w:rsidRPr="00B143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3AC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50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St-16/2017-5</izvorni_sadrzaj>
    <derivirana_varijabla naziv="DomainObject.Oznaka_1">St-16/2017-5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St-16/2017</izvorni_sadrzaj>
    <derivirana_varijabla naziv="DomainObject.Predmet.OznakaBroj_1">St-16/2017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ARHITEKTONSKI STUDIO MANCI društvo s ograničenom odgovornošću za trgovinu i usluge</izvorni_sadrzaj>
    <derivirana_varijabla naziv="DomainObject.Predmet.ProtustrankaFormated_1">  ARHITEKTONSKI STUDIO MANCI društvo s ograničenom odgovornošću za trgovinu i usluge</derivirana_varijabla>
  </DomainObject.Predmet.ProtustrankaFormated>
  <DomainObject.Predmet.ProtustrankaFormatedOIB>
    <izvorni_sadrzaj>  ARHITEKTONSKI STUDIO MANCI društvo s ograničenom odgovornošću za trgovinu i usluge, OIB 15850845345</izvorni_sadrzaj>
    <derivirana_varijabla naziv="DomainObject.Predmet.ProtustrankaFormatedOIB_1">  ARHITEKTONSKI STUDIO MANCI društvo s ograničenom odgovornošću za trgovinu i usluge, OIB 15850845345</derivirana_varijabla>
  </DomainObject.Predmet.ProtustrankaFormatedOIB>
  <DomainObject.Predmet.ProtustrankaFormatedWithAdress>
    <izvorni_sadrzaj> ARHITEKTONSKI STUDIO MANCI društvo s ograničenom odgovornošću za trgovinu i usluge, Stjepana Radića 17, 43500 Daruvar</izvorni_sadrzaj>
    <derivirana_varijabla naziv="DomainObject.Predmet.ProtustrankaFormatedWithAdress_1"> ARHITEKTONSKI STUDIO MANCI društvo s ograničenom odgovornošću za trgovinu i usluge, Stjepana Radića 17, 43500 Daruvar</derivirana_varijabla>
  </DomainObject.Predmet.ProtustrankaFormatedWithAdress>
  <DomainObject.Predmet.ProtustrankaFormatedWithAdressOIB>
    <izvorni_sadrzaj> ARHITEKTONSKI STUDIO MANCI društvo s ograničenom odgovornošću za trgovinu i usluge, OIB 15850845345, Stjepana Radića 17, 43500 Daruvar</izvorni_sadrzaj>
    <derivirana_varijabla naziv="DomainObject.Predmet.ProtustrankaFormatedWithAdressOIB_1"> ARHITEKTONSKI STUDIO MANCI društvo s ograničenom odgovornošću za trgovinu i usluge, OIB 15850845345, Stjepana Radića 17, 43500 Daruvar</derivirana_varijabla>
  </DomainObject.Predmet.ProtustrankaFormatedWithAdressOIB>
  <DomainObject.Predmet.ProtustrankaWithAdress>
    <izvorni_sadrzaj>ARHITEKTONSKI STUDIO MANCI društvo s ograničenom odgovornošću za trgovinu i usluge Stjepana Radića 17, 43500 Daruvar</izvorni_sadrzaj>
    <derivirana_varijabla naziv="DomainObject.Predmet.ProtustrankaWithAdress_1">ARHITEKTONSKI STUDIO MANCI društvo s ograničenom odgovornošću za trgovinu i usluge Stjepana Radića 17, 43500 Daruvar</derivirana_varijabla>
  </DomainObject.Predmet.ProtustrankaWithAdress>
  <DomainObject.Predmet.ProtustrankaWithAdressOIB>
    <izvorni_sadrzaj>ARHITEKTONSKI STUDIO MANCI društvo s ograničenom odgovornošću za trgovinu i usluge, OIB 15850845345, Stjepana Radića 17, 43500 Daruvar</izvorni_sadrzaj>
    <derivirana_varijabla naziv="DomainObject.Predmet.ProtustrankaWithAdressOIB_1">ARHITEKTONSKI STUDIO MANCI društvo s ograničenom odgovornošću za trgovinu i usluge, OIB 15850845345, Stjepana Radića 17, 43500 Daruvar</derivirana_varijabla>
  </DomainObject.Predmet.ProtustrankaWithAdressOIB>
  <DomainObject.Predmet.ProtustrankaNazivFormated>
    <izvorni_sadrzaj>ARHITEKTONSKI STUDIO MANCI društvo s ograničenom odgovornošću za trgovinu i usluge</izvorni_sadrzaj>
    <derivirana_varijabla naziv="DomainObject.Predmet.ProtustrankaNazivFormated_1">ARHITEKTONSKI STUDIO MANCI društvo s ograničenom odgovornošću za trgovinu i usluge</derivirana_varijabla>
  </DomainObject.Predmet.ProtustrankaNazivFormated>
  <DomainObject.Predmet.ProtustrankaNazivFormatedOIB>
    <izvorni_sadrzaj>ARHITEKTONSKI STUDIO MANCI društvo s ograničenom odgovornošću za trgovinu i usluge, OIB 15850845345</izvorni_sadrzaj>
    <derivirana_varijabla naziv="DomainObject.Predmet.ProtustrankaNazivFormatedOIB_1">ARHITEKTONSKI STUDIO MANCI društvo s ograničenom odgovornošću za trgovinu i usluge, OIB 15850845345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ARHITEKTONSKI STUDIO MANCI društvo s ograničenom odgovornošću za trgovinu i usluge</item>
    </izvorni_sadrzaj>
    <derivirana_varijabla naziv="DomainObject.Predmet.ProtuStrankaListFormated_1">
      <item>ARHITEKTONSKI STUDIO MANCI društvo s ograničenom odgovornošću za trgovinu i usluge</item>
    </derivirana_varijabla>
  </DomainObject.Predmet.ProtuStrankaListFormated>
  <DomainObject.Predmet.ProtuStrankaListFormatedOIB>
    <izvorni_sadrzaj>
      <item>ARHITEKTONSKI STUDIO MANCI društvo s ograničenom odgovornošću za trgovinu i usluge, OIB 15850845345</item>
    </izvorni_sadrzaj>
    <derivirana_varijabla naziv="DomainObject.Predmet.ProtuStrankaListFormatedOIB_1">
      <item>ARHITEKTONSKI STUDIO MANCI društvo s ograničenom odgovornošću za trgovinu i usluge, OIB 15850845345</item>
    </derivirana_varijabla>
  </DomainObject.Predmet.ProtuStrankaListFormatedOIB>
  <DomainObject.Predmet.ProtuStrankaListFormatedWithAdress>
    <izvorni_sadrzaj>
      <item>ARHITEKTONSKI STUDIO MANCI društvo s ograničenom odgovornošću za trgovinu i usluge, Stjepana Radića 17, 43500 Daruvar</item>
    </izvorni_sadrzaj>
    <derivirana_varijabla naziv="DomainObject.Predmet.ProtuStrankaListFormatedWithAdress_1">
      <item>ARHITEKTONSKI STUDIO MANCI društvo s ograničenom odgovornošću za trgovinu i usluge, Stjepana Radića 17, 43500 Daruvar</item>
    </derivirana_varijabla>
  </DomainObject.Predmet.ProtuStrankaListFormatedWithAdress>
  <DomainObject.Predmet.ProtuStrankaListFormatedWithAdressOIB>
    <izvorni_sadrzaj>
      <item>ARHITEKTONSKI STUDIO MANCI društvo s ograničenom odgovornošću za trgovinu i usluge, OIB 15850845345, Stjepana Radića 17, 43500 Daruvar</item>
    </izvorni_sadrzaj>
    <derivirana_varijabla naziv="DomainObject.Predmet.ProtuStrankaListFormatedWithAdressOIB_1">
      <item>ARHITEKTONSKI STUDIO MANCI društvo s ograničenom odgovornošću za trgovinu i usluge, OIB 15850845345, Stjepana Radića 17, 43500 Daruvar</item>
    </derivirana_varijabla>
  </DomainObject.Predmet.ProtuStrankaListFormatedWithAdressOIB>
  <DomainObject.Predmet.ProtuStrankaListNazivFormated>
    <izvorni_sadrzaj>
      <item>ARHITEKTONSKI STUDIO MANCI društvo s ograničenom odgovornošću za trgovinu i usluge</item>
    </izvorni_sadrzaj>
    <derivirana_varijabla naziv="DomainObject.Predmet.ProtuStrankaListNazivFormated_1">
      <item>ARHITEKTONSKI STUDIO MANCI društvo s ograničenom odgovornošću za trgovinu i usluge</item>
    </derivirana_varijabla>
  </DomainObject.Predmet.ProtuStrankaListNazivFormated>
  <DomainObject.Predmet.ProtuStrankaListNazivFormatedOIB>
    <izvorni_sadrzaj>
      <item>ARHITEKTONSKI STUDIO MANCI društvo s ograničenom odgovornošću za trgovinu i usluge, OIB 15850845345</item>
    </izvorni_sadrzaj>
    <derivirana_varijabla naziv="DomainObject.Predmet.ProtuStrankaListNazivFormatedOIB_1">
      <item>ARHITEKTONSKI STUDIO MANCI društvo s ograničenom odgovornošću za trgovinu i usluge, OIB 15850845345</item>
    </derivirana_varijabla>
  </DomainObject.Predmet.ProtuStrankaListNazivFormatedOIB>
  <DomainObject.Predmet.OstaliListFormated>
    <izvorni_sadrzaj>
      <item>Josip Manci</item>
      <item>Gabrijela Manci</item>
    </izvorni_sadrzaj>
    <derivirana_varijabla naziv="DomainObject.Predmet.OstaliListFormated_1">
      <item>Josip Manci</item>
      <item>Gabrijela Manci</item>
    </derivirana_varijabla>
  </DomainObject.Predmet.OstaliListFormated>
  <DomainObject.Predmet.OstaliListFormatedOIB>
    <izvorni_sadrzaj>
      <item>Josip Manci, OIB 27252611632</item>
      <item>Gabrijela Manci, OIB 44010687392</item>
    </izvorni_sadrzaj>
    <derivirana_varijabla naziv="DomainObject.Predmet.OstaliListFormatedOIB_1">
      <item>Josip Manci, OIB 27252611632</item>
      <item>Gabrijela Manci, OIB 44010687392</item>
    </derivirana_varijabla>
  </DomainObject.Predmet.OstaliListFormatedOIB>
  <DomainObject.Predmet.OstaliListFormatedWithAdress>
    <izvorni_sadrzaj>
      <item>Josip Manci, Kolodvorska 38, 31326 Čeminac</item>
      <item>Gabrijela Manci, Stjepana Radića 17, 43500 Daruvar</item>
    </izvorni_sadrzaj>
    <derivirana_varijabla naziv="DomainObject.Predmet.OstaliListFormatedWithAdress_1">
      <item>Josip Manci, Kolodvorska 38, 31326 Čeminac</item>
      <item>Gabrijela Manci, Stjepana Radića 17, 43500 Daruvar</item>
    </derivirana_varijabla>
  </DomainObject.Predmet.OstaliListFormatedWithAdress>
  <DomainObject.Predmet.OstaliListFormatedWithAdressOIB>
    <izvorni_sadrzaj>
      <item>Josip Manci, OIB 27252611632, Kolodvorska 38, 31326 Čeminac</item>
      <item>Gabrijela Manci, OIB 44010687392, Stjepana Radića 17, 43500 Daruvar</item>
    </izvorni_sadrzaj>
    <derivirana_varijabla naziv="DomainObject.Predmet.OstaliListFormatedWithAdressOIB_1">
      <item>Josip Manci, OIB 27252611632, Kolodvorska 38, 31326 Čeminac</item>
      <item>Gabrijela Manci, OIB 44010687392, Stjepana Radića 17, 43500 Daruvar</item>
    </derivirana_varijabla>
  </DomainObject.Predmet.OstaliListFormatedWithAdressOIB>
  <DomainObject.Predmet.OstaliListNazivFormated>
    <izvorni_sadrzaj>
      <item>Josip Manci</item>
      <item>Gabrijela Manci</item>
    </izvorni_sadrzaj>
    <derivirana_varijabla naziv="DomainObject.Predmet.OstaliListNazivFormated_1">
      <item>Josip Manci</item>
      <item>Gabrijela Manci</item>
    </derivirana_varijabla>
  </DomainObject.Predmet.OstaliListNazivFormated>
  <DomainObject.Predmet.OstaliListNazivFormatedOIB>
    <izvorni_sadrzaj>
      <item>Josip Manci, OIB 27252611632</item>
      <item>Gabrijela Manci, OIB 44010687392</item>
    </izvorni_sadrzaj>
    <derivirana_varijabla naziv="DomainObject.Predmet.OstaliListNazivFormatedOIB_1">
      <item>Josip Manci, OIB 27252611632</item>
      <item>Gabrijela Manci, OIB 44010687392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St-16/2017-5</izvorni_sadrzaj>
    <derivirana_varijabla naziv="DomainObject.PoslovniBrojDokumenta_1">St-16/2017-5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ARHITEKTONSKI STUDIO MANCI društvo s ograničenom odgovornošću za trgovinu i usluge</izvorni_sadrzaj>
    <derivirana_varijabla naziv="DomainObject.Predmet.ProtustrankaIDrugi_1">ARHITEKTONSKI STUDIO MANCI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ARHITEKTONSKI STUDIO MANCI društvo s ograničenom odgovornošću za trgovinu i usluge, OIB 15850845345, Stjepana Radića 17, 43500 Daruvar</izvorni_sadrzaj>
    <derivirana_varijabla naziv="DomainObject.Predmet.ProtustrankaIDrugiAdressOIB_1">ARHITEKTONSKI STUDIO MANCI društvo s ograničenom odgovornošću za trgovinu i usluge, OIB 15850845345, Stjepana Radića 17,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ARHITEKTONSKI STUDIO MANCI društvo s ograničenom odgovornošću za trgovinu i usluge</item>
      <item>Josip Manci</item>
      <item>Gabrijela Manci</item>
    </izvorni_sadrzaj>
    <derivirana_varijabla naziv="DomainObject.Predmet.SudioniciListNaziv_1">
      <item>FINA, RC ZAGREB, Podružnica Bjelovar</item>
      <item>ARHITEKTONSKI STUDIO MANCI društvo s ograničenom odgovornošću za trgovinu i usluge</item>
      <item>Josip Manci</item>
      <item>Gabrijela Manci</item>
    </derivirana_varijabla>
  </DomainObject.Predmet.SudioniciListNaziv>
  <DomainObject.Predmet.SudioniciListAdressOIB>
    <izvorni_sadrzaj>
      <item>FINA, RC ZAGREB, Podružnica Bjelovar, OIB 85821130368, F. Supila 4,43000 Bjelovar</item>
      <item>ARHITEKTONSKI STUDIO MANCI društvo s ograničenom odgovornošću za trgovinu i usluge, OIB 15850845345, Stjepana Radića 17,43500 Daruvar</item>
      <item>Josip Manci, OIB 27252611632, Kolodvorska 38,31326 Čeminac</item>
      <item>Gabrijela Manci, OIB 44010687392, Stjepana Radića 17,43500 Daruvar</item>
    </izvorni_sadrzaj>
    <derivirana_varijabla naziv="DomainObject.Predmet.SudioniciListAdressOIB_1">
      <item>FINA, RC ZAGREB, Podružnica Bjelovar, OIB 85821130368, F. Supila 4,43000 Bjelovar</item>
      <item>ARHITEKTONSKI STUDIO MANCI društvo s ograničenom odgovornošću za trgovinu i usluge, OIB 15850845345, Stjepana Radića 17,43500 Daruvar</item>
      <item>Josip Manci, OIB 27252611632, Kolodvorska 38,31326 Čeminac</item>
      <item>Gabrijela Manci, OIB 44010687392, Stjepana Radića 17,43500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E7538A-039B-497E-B006-B606B61A4A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2183</properties:Characters>
  <properties:Lines>70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2017-04-10T12:47:00Z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St-16/2017-5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