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d631" w14:paraId="c02d631" w:rsidRDefault="0049427B" w:rsidP="0049427B" w:rsidR="0049427B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49427B" w:rsidP="0049427B" w:rsidR="0049427B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49427B" w:rsidP="0049427B" w:rsidR="0049427B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49427B" w:rsidP="0049427B" w:rsidR="0049427B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1027/18</w:t>
      </w:r>
    </w:p>
    <w:p w:rsidRDefault="0049427B" w:rsidP="0049427B" w:rsidR="0049427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49427B" w:rsidP="0049427B" w:rsidR="0049427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UDRUGA "NE BOJ SE – MADARA", OIB 68576784192, Zagreb, Borongajska 57a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7.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49427B" w:rsidP="0049427B" w:rsidR="0049427B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9427B" w:rsidP="0049427B" w:rsidR="0049427B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UDRUGA "NE BOJ SE – MADARA", OIB 68576784192, Zagreb, Borongajska 57a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7.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9427B" w:rsidP="0049427B" w:rsidR="0049427B" w:rsidRPr="004453B3">
      <w:pPr>
        <w:pStyle w:val="BodyText21"/>
        <w:rPr>
          <w:rFonts w:hAnsi="Times New Roman" w:ascii="Times New Roman"/>
          <w:szCs w:val="24"/>
        </w:rPr>
      </w:pPr>
    </w:p>
    <w:p w:rsidRDefault="0049427B" w:rsidP="0049427B" w:rsidR="0049427B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Marina Mamić, OIB 12021589075, Zagreb, Kruge 9.</w:t>
      </w:r>
    </w:p>
    <w:p w:rsidRDefault="0049427B" w:rsidP="0049427B" w:rsidR="0049427B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49427B" w:rsidP="0049427B" w:rsidR="0049427B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UDRUGA "NE BOJ SE – MADARA", OIB 68576784192, Zagreb, Borongajska 57a.</w:t>
      </w: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IV. Nakon pravomoćnosti ovog rješenja, dužnik će se  brisati iz </w:t>
      </w:r>
      <w:r>
        <w:rPr>
          <w:rFonts w:hAnsi="Times New Roman" w:ascii="Times New Roman"/>
          <w:szCs w:val="24"/>
          <w:lang w:val="hr-HR"/>
        </w:rPr>
        <w:t>registra udruga</w:t>
      </w:r>
      <w:r w:rsidRPr="004453B3">
        <w:rPr>
          <w:rFonts w:hAnsi="Times New Roman" w:ascii="Times New Roman"/>
          <w:szCs w:val="24"/>
          <w:lang w:val="hr-HR"/>
        </w:rPr>
        <w:t>.</w:t>
      </w: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7. rujna 2018.</w:t>
      </w:r>
    </w:p>
    <w:p w:rsidRDefault="0049427B" w:rsidP="0049427B" w:rsidR="0049427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49427B" w:rsidP="0049427B" w:rsidR="0049427B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9427B" w:rsidP="0049427B" w:rsidR="0049427B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9427B" w:rsidP="0049427B" w:rsidR="0049427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9427B" w:rsidP="0049427B" w:rsidR="0049427B" w:rsidRPr="004453B3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49427B" w:rsidP="0049427B" w:rsidR="0049427B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49427B" w:rsidP="0049427B" w:rsidR="0049427B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49427B" w:rsidP="0049427B" w:rsidR="0049427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ovlašteni službenik</w:t>
      </w:r>
    </w:p>
    <w:p w:rsidRDefault="0049427B" w:rsidP="0049427B" w:rsidR="0049427B" w:rsidRPr="004453B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Marija Lukić</w:t>
      </w: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B11" w:rsidR="00000000">
      <w:r>
        <w:separator/>
      </w:r>
    </w:p>
  </w:endnote>
  <w:endnote w:id="0" w:type="continuationSeparator">
    <w:p w:rsidRDefault="00CD0B1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B11" w:rsidR="00280A5F">
    <w:pPr>
      <w:pStyle w:val="Podnoje"/>
      <w:jc w:val="right"/>
    </w:pPr>
  </w:p>
  <w:p w:rsidRDefault="00CD0B1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B11" w:rsidR="00000000">
      <w:r>
        <w:separator/>
      </w:r>
    </w:p>
  </w:footnote>
  <w:footnote w:id="0" w:type="continuationSeparator">
    <w:p w:rsidRDefault="00CD0B1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27B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CD0B11" w:rsidRPr="00CD0B11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1027/18</w:t>
    </w:r>
  </w:p>
  <w:p w:rsidRDefault="00CD0B1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27B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04D"/>
    <w:rsid w:val="00135025"/>
    <w:rsid w:val="00181F4E"/>
    <w:rsid w:val="0049427B"/>
    <w:rsid w:val="00AD604D"/>
    <w:rsid w:val="00C95241"/>
    <w:rsid w:val="00CD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427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42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427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4942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427B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9427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42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427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0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B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B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B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B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427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42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427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4942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427B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9427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42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427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0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B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B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B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B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St-1027/2018</izvorni_sadrzaj>
    <derivirana_varijabla naziv="DomainObject.Predmet.OznakaBroj_1">St-1027/2018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 NE BOJ SE-MADARA"</izvorni_sadrzaj>
    <derivirana_varijabla naziv="DomainObject.Predmet.ProtustrankaFormated_1">  UDRUGA " NE BOJ SE-MADARA"</derivirana_varijabla>
  </DomainObject.Predmet.ProtustrankaFormated>
  <DomainObject.Predmet.ProtustrankaFormatedOIB>
    <izvorni_sadrzaj>  UDRUGA " NE BOJ SE-MADARA", OIB 68576784192</izvorni_sadrzaj>
    <derivirana_varijabla naziv="DomainObject.Predmet.ProtustrankaFormatedOIB_1">  UDRUGA " NE BOJ SE-MADARA", OIB 68576784192</derivirana_varijabla>
  </DomainObject.Predmet.ProtustrankaFormatedOIB>
  <DomainObject.Predmet.ProtustrankaFormatedWithAdress>
    <izvorni_sadrzaj> UDRUGA " NE BOJ SE-MADARA", Borongajska cesta 57a, 10000 Zagreb</izvorni_sadrzaj>
    <derivirana_varijabla naziv="DomainObject.Predmet.ProtustrankaFormatedWithAdress_1"> UDRUGA " NE BOJ SE-MADARA", Borongajska cesta 57a, 10000 Zagreb</derivirana_varijabla>
  </DomainObject.Predmet.ProtustrankaFormatedWithAdress>
  <DomainObject.Predmet.ProtustrankaFormatedWithAdressOIB>
    <izvorni_sadrzaj> UDRUGA " NE BOJ SE-MADARA", OIB 68576784192, Borongajska cesta 57a, 10000 Zagreb</izvorni_sadrzaj>
    <derivirana_varijabla naziv="DomainObject.Predmet.ProtustrankaFormatedWithAdressOIB_1"> UDRUGA " NE BOJ SE-MADARA", OIB 68576784192, Borongajska cesta 57a, 10000 Zagreb</derivirana_varijabla>
  </DomainObject.Predmet.ProtustrankaFormatedWithAdressOIB>
  <DomainObject.Predmet.ProtustrankaWithAdress>
    <izvorni_sadrzaj>UDRUGA " NE BOJ SE-MADARA" Borongajska cesta 57a, 10000 Zagreb</izvorni_sadrzaj>
    <derivirana_varijabla naziv="DomainObject.Predmet.ProtustrankaWithAdress_1">UDRUGA " NE BOJ SE-MADARA" Borongajska cesta 57a, 10000 Zagreb</derivirana_varijabla>
  </DomainObject.Predmet.ProtustrankaWithAdress>
  <DomainObject.Predmet.ProtustrankaWithAdressOIB>
    <izvorni_sadrzaj>UDRUGA " NE BOJ SE-MADARA", OIB 68576784192, Borongajska cesta 57a, 10000 Zagreb</izvorni_sadrzaj>
    <derivirana_varijabla naziv="DomainObject.Predmet.ProtustrankaWithAdressOIB_1">UDRUGA " NE BOJ SE-MADARA", OIB 68576784192, Borongajska cesta 57a, 10000 Zagreb</derivirana_varijabla>
  </DomainObject.Predmet.ProtustrankaWithAdressOIB>
  <DomainObject.Predmet.ProtustrankaNazivFormated>
    <izvorni_sadrzaj>UDRUGA " NE BOJ SE-MADARA"</izvorni_sadrzaj>
    <derivirana_varijabla naziv="DomainObject.Predmet.ProtustrankaNazivFormated_1">UDRUGA " NE BOJ SE-MADARA"</derivirana_varijabla>
  </DomainObject.Predmet.ProtustrankaNazivFormated>
  <DomainObject.Predmet.ProtustrankaNazivFormatedOIB>
    <izvorni_sadrzaj>UDRUGA " NE BOJ SE-MADARA", OIB 68576784192</izvorni_sadrzaj>
    <derivirana_varijabla naziv="DomainObject.Predmet.ProtustrankaNazivFormatedOIB_1">UDRUGA " NE BOJ SE-MADARA", OIB 68576784192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" NE BOJ SE-MADARA"</item>
    </izvorni_sadrzaj>
    <derivirana_varijabla naziv="DomainObject.Predmet.ProtuStrankaListFormated_1">
      <item>UDRUGA " NE BOJ SE-MADARA"</item>
    </derivirana_varijabla>
  </DomainObject.Predmet.ProtuStrankaListFormated>
  <DomainObject.Predmet.ProtuStrankaListFormatedOIB>
    <izvorni_sadrzaj>
      <item>UDRUGA " NE BOJ SE-MADARA", OIB 68576784192</item>
    </izvorni_sadrzaj>
    <derivirana_varijabla naziv="DomainObject.Predmet.ProtuStrankaListFormatedOIB_1">
      <item>UDRUGA " NE BOJ SE-MADARA", OIB 68576784192</item>
    </derivirana_varijabla>
  </DomainObject.Predmet.ProtuStrankaListFormatedOIB>
  <DomainObject.Predmet.ProtuStrankaListFormatedWithAdress>
    <izvorni_sadrzaj>
      <item>UDRUGA " NE BOJ SE-MADARA", Borongajska cesta 57a, 10000 Zagreb</item>
    </izvorni_sadrzaj>
    <derivirana_varijabla naziv="DomainObject.Predmet.ProtuStrankaListFormatedWithAdress_1">
      <item>UDRUGA " NE BOJ SE-MADARA", Borongajska cesta 57a, 10000 Zagreb</item>
    </derivirana_varijabla>
  </DomainObject.Predmet.ProtuStrankaListFormatedWithAdress>
  <DomainObject.Predmet.ProtuStrankaListFormatedWithAdressOIB>
    <izvorni_sadrzaj>
      <item>UDRUGA " NE BOJ SE-MADARA", OIB 68576784192, Borongajska cesta 57a, 10000 Zagreb</item>
    </izvorni_sadrzaj>
    <derivirana_varijabla naziv="DomainObject.Predmet.ProtuStrankaListFormatedWithAdressOIB_1">
      <item>UDRUGA " NE BOJ SE-MADARA", OIB 68576784192, Borongajska cesta 57a, 10000 Zagreb</item>
    </derivirana_varijabla>
  </DomainObject.Predmet.ProtuStrankaListFormatedWithAdressOIB>
  <DomainObject.Predmet.ProtuStrankaListNazivFormated>
    <izvorni_sadrzaj>
      <item>UDRUGA " NE BOJ SE-MADARA"</item>
    </izvorni_sadrzaj>
    <derivirana_varijabla naziv="DomainObject.Predmet.ProtuStrankaListNazivFormated_1">
      <item>UDRUGA " NE BOJ SE-MADARA"</item>
    </derivirana_varijabla>
  </DomainObject.Predmet.ProtuStrankaListNazivFormated>
  <DomainObject.Predmet.ProtuStrankaListNazivFormatedOIB>
    <izvorni_sadrzaj>
      <item>UDRUGA " NE BOJ SE-MADARA", OIB 68576784192</item>
    </izvorni_sadrzaj>
    <derivirana_varijabla naziv="DomainObject.Predmet.ProtuStrankaListNazivFormatedOIB_1">
      <item>UDRUGA " NE BOJ SE-MADARA", OIB 68576784192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" NE BOJ SE-MADARA"</izvorni_sadrzaj>
    <derivirana_varijabla naziv="DomainObject.Predmet.ProtustrankaIDrugi_1">UDRUGA " NE BOJ SE-MADARA"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" NE BOJ SE-MADARA", OIB 68576784192, Borongajska cesta 57a, 10000 Zagreb</izvorni_sadrzaj>
    <derivirana_varijabla naziv="DomainObject.Predmet.ProtustrankaIDrugiAdressOIB_1">UDRUGA " NE BOJ SE-MADARA", OIB 68576784192, Borongajska cesta 57a,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" NE BOJ SE-MADARA"</item>
    </izvorni_sadrzaj>
    <derivirana_varijabla naziv="DomainObject.Predmet.SudioniciListNaziv_1">
      <item>Fina Regionalni centar Zagreb</item>
      <item>UDRUGA " NE BOJ SE-MADARA"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" NE BOJ SE-MADARA", OIB 68576784192, Borongajska cesta 57a,10000 Zagreb</item>
    </izvorni_sadrzaj>
    <derivirana_varijabla naziv="DomainObject.Predmet.SudioniciListAdressOIB_1">
      <item>Fina Regionalni centar Zagreb, OIB 85821130368, Trg svibanjskih žrtava 1995.1,10000 Zagreb</item>
      <item>UDRUGA " NE BOJ SE-MADARA", OIB 68576784192, Borongajska cesta 57a,10000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68576784192</item>
    </izvorni_sadrzaj>
    <derivirana_varijabla naziv="DomainObject.Predmet.SudioniciListNazivOIB_1">
      <item>, OIB 85821130368</item>
      <item>, OIB 68576784192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2157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2018-09-07T10:56:00Z</dcterms:created>
  <dc:creator>Marija Lukić</dc:creator>
  <dc:description/>
  <cp:keywords/>
  <cp:lastModifiedBy>Marija Lukić</cp:lastModifiedBy>
  <cp:lastPrinted>2018-09-07T10:57:00Z</cp:lastPrinted>
  <dcterms:modified xmlns:xsi="http://www.w3.org/2001/XMLSchema-instance" xsi:type="dcterms:W3CDTF">2018-09-07T11:17:00Z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(st-1027-18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