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66d592a" w14:paraId="66d592a" w:rsidRDefault="00916A8C" w:rsidP="00010973" w:rsidR="00916A8C">
      <w:pPr>
        <w:jc w:val="right"/>
        <w15:collapsed w:val="false"/>
      </w:pPr>
      <w:r w:rsidRPr="001A4844">
        <w:t>Poslovni broj: 4. St-</w:t>
      </w:r>
      <w:r>
        <w:t>36/2018-</w:t>
      </w:r>
      <w:r w:rsidR="00010973">
        <w:t>18</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EF5700" w:rsidP="00916A8C" w:rsidR="00916A8C">
      <w:pPr>
        <w:jc w:val="both"/>
      </w:pPr>
      <w:r>
        <w:tab/>
      </w:r>
      <w:r w:rsidR="00916A8C">
        <w:t>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MOONSHINE j.d.o.o., Satrić 111, Satrić, OIB: 05355197435, 19. rujna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916A8C">
        <w:t>MOONSHINE j.d.o.o., Satrić 111, Satrić, OIB: 05355197435</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916A8C">
        <w:t>36/2018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916A8C" w:rsidP="00916A8C" w:rsidR="00916A8C">
      <w:pPr>
        <w:ind w:firstLine="708"/>
        <w:jc w:val="both"/>
      </w:pPr>
      <w:r>
        <w:t>Financijska agencija, Regionalni centar Split podnijela je ovom sudu 15. rujna 2015. zahtjev za provedbu skraćenog stečajnog postupka nad MOONSHINE j.d.o.o., Satrić 111, Satrić, OIB: 05355197435.</w:t>
      </w:r>
    </w:p>
    <w:p w:rsidRDefault="00916A8C" w:rsidP="00916A8C" w:rsidR="00916A8C">
      <w:pPr>
        <w:spacing w:before="200"/>
        <w:ind w:firstLine="708"/>
        <w:jc w:val="both"/>
      </w:pPr>
      <w:r>
        <w:t>U podnesenom zahtjevu navedeno je da dužnik na dan 11. rujna 2015., u Očevidniku redoslijeda osnova za plaćanje, ima evidentirane neizvršene osnove za plaćanje u neprekinutom razdoblju od 120 dana, u ukupnom iznosu od 84.315,90,98 kuna, kao i da prema podacima koji su dostavljeni od Hrvatskog zavoda za mirovinsko osiguranje, dužnik nema zaposlenih.</w:t>
      </w:r>
    </w:p>
    <w:p w:rsidRDefault="00916A8C" w:rsidP="00916A8C" w:rsidR="00916A8C">
      <w:pPr>
        <w:spacing w:before="200"/>
        <w:ind w:firstLine="709"/>
        <w:jc w:val="both"/>
      </w:pPr>
      <w:r>
        <w:t xml:space="preserve">Budući da su prema podacima iz podnesenog zahtjeva bile ispunjene pretpostavke iz članka 428. Stečajnog zakona (˝Narodne novine˝ broj 71/15 i 104/17; dalje: SZ) ovaj sud je 28. srpnja 2016. na mrežnoj stranici e-Oglasna ploča sudova objavio oglas s podacima o identifikaciji dužnika </w:t>
      </w:r>
    </w:p>
    <w:p w:rsidRDefault="00916A8C" w:rsidP="00916A8C" w:rsidR="00916A8C">
      <w:pPr>
        <w:spacing w:before="200"/>
        <w:ind w:firstLine="709"/>
        <w:jc w:val="both"/>
      </w:pPr>
      <w:r>
        <w:lastRenderedPageBreak/>
        <w:t xml:space="preserve">Republika Hrvatska, </w:t>
      </w:r>
      <w:r w:rsidRPr="00E300CF">
        <w:t xml:space="preserve">Ministarstvo financija, Porezna uprava, </w:t>
      </w:r>
      <w:r>
        <w:t xml:space="preserve">zastupana po Županijskom državnom odvjetništvu u Splitu, </w:t>
      </w:r>
      <w:r w:rsidRPr="00E300CF">
        <w:t xml:space="preserve">dostavila je </w:t>
      </w:r>
      <w:r>
        <w:t>25. kolovoza</w:t>
      </w:r>
      <w:r w:rsidRPr="00E300CF">
        <w:t xml:space="preserve"> 2016. obrazac kojim je, kao vjerovnik, predložila nad dužnikom otvoriti stečaj. U prilogu je dostavljeno stanje računa poreznog </w:t>
      </w:r>
      <w:r>
        <w:t>obveznika MOONSHINE j.d.o.o., Satrić 111, Satrić, OIB: 05355197435</w:t>
      </w:r>
      <w:r w:rsidRPr="00E300CF">
        <w:t xml:space="preserve"> na dan </w:t>
      </w:r>
      <w:r>
        <w:t>1. kolovoza</w:t>
      </w:r>
      <w:r w:rsidRPr="00E300CF">
        <w:t xml:space="preserve"> 2016.</w:t>
      </w:r>
      <w:r>
        <w:t xml:space="preserve"> </w:t>
      </w:r>
      <w:r w:rsidRPr="00E300CF">
        <w:t xml:space="preserve">iz kojeg proizlazi kako dužnik duguje iznos od </w:t>
      </w:r>
      <w:r>
        <w:t>96.341,61</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916A8C" w:rsidP="00916A8C" w:rsidR="00916A8C" w:rsidRPr="00874DE6">
      <w:pPr>
        <w:jc w:val="both"/>
      </w:pPr>
    </w:p>
    <w:p w:rsidRDefault="00916A8C" w:rsidP="00916A8C" w:rsidR="00916A8C">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St-170/2015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16A8C" w:rsidP="00916A8C" w:rsidR="00916A8C">
      <w:pPr>
        <w:ind w:firstLine="708"/>
        <w:jc w:val="both"/>
      </w:pPr>
    </w:p>
    <w:p w:rsidRDefault="00916A8C" w:rsidP="00916A8C" w:rsidR="00916A8C">
      <w:pPr>
        <w:ind w:firstLine="708"/>
        <w:jc w:val="both"/>
      </w:pPr>
      <w:r>
        <w:t>Po pravomoćnosti rješenja ovog suda o obustavi skraćenog stečajnog postupka</w:t>
      </w:r>
      <w:r w:rsidRPr="00BF1E80">
        <w:t xml:space="preserve"> </w:t>
      </w:r>
      <w:r>
        <w:t>od 17. siječnja 2017., ovaj predmet je zaveden po novi poslovni broj St-36/2018.</w:t>
      </w:r>
    </w:p>
    <w:p w:rsidRDefault="00EF5700" w:rsidP="00EF5700" w:rsidR="00EF5700">
      <w:pPr>
        <w:ind w:firstLine="708"/>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posl. br. </w:t>
      </w:r>
      <w:r w:rsidR="00916A8C">
        <w:t>4</w:t>
      </w:r>
      <w:r w:rsidR="00EF5700" w:rsidRPr="006A49A6">
        <w:t>.St-</w:t>
      </w:r>
      <w:r w:rsidR="00916A8C">
        <w:t>36/2018</w:t>
      </w:r>
      <w:r w:rsidR="00EF5700" w:rsidRPr="006A49A6">
        <w:t xml:space="preserve"> od </w:t>
      </w:r>
      <w:r w:rsidR="00916A8C">
        <w:t>19</w:t>
      </w:r>
      <w:r w:rsidR="00EF5700">
        <w:t>. travnja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EF5700" w:rsidP="00EF5700" w:rsidR="00EF5700">
      <w:pPr>
        <w:ind w:firstLine="708"/>
        <w:jc w:val="both"/>
      </w:pPr>
      <w:r>
        <w:t>Dužnik se tijekom prethodnog postupka nije očitovao na podneseni prijedlog, a isto tako osob</w:t>
      </w:r>
      <w:r w:rsidR="00010973">
        <w:t>a</w:t>
      </w:r>
      <w:r>
        <w:t xml:space="preserve"> ovlašten</w:t>
      </w:r>
      <w:r w:rsidR="00010973">
        <w:t>a</w:t>
      </w:r>
      <w:r>
        <w:t xml:space="preserve"> za zastupanje dužnika </w:t>
      </w:r>
      <w:r w:rsidR="00010973">
        <w:t>nije</w:t>
      </w:r>
      <w:r>
        <w:t xml:space="preserve"> pristupil</w:t>
      </w:r>
      <w:r w:rsidR="00010973">
        <w:t>a</w:t>
      </w:r>
      <w:r>
        <w:t xml:space="preserve"> na zakazana ročišta u prethodnom postupku.</w:t>
      </w:r>
    </w:p>
    <w:p w:rsidRDefault="00EF5700" w:rsidP="00EF5700" w:rsidR="00EF5700">
      <w:pPr>
        <w:ind w:firstLine="708"/>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916A8C">
        <w:t>44</w:t>
      </w:r>
      <w:r>
        <w:t xml:space="preserve"> spisa) kojom se potvrđuje da dužnik na dan </w:t>
      </w:r>
      <w:r w:rsidR="00916A8C">
        <w:t>17.9</w:t>
      </w:r>
      <w:r>
        <w:t xml:space="preserve">.2018., u Očevidniku </w:t>
      </w:r>
      <w:r>
        <w:rPr>
          <w:szCs w:val="24"/>
        </w:rPr>
        <w:t xml:space="preserve">redoslijeda osnova za plaćanje, ima evidentirane neizvršne osnove za plaćanje u neprekinutom razdoblju od </w:t>
      </w:r>
      <w:r w:rsidR="00916A8C">
        <w:rPr>
          <w:szCs w:val="24"/>
        </w:rPr>
        <w:t>1221</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Naime, osobe ovlaštene za zastupanje dužnika nisu se očitovale o postojanju imovine kod dužnika, a niti su dostavile sudu popis imovine i obveza dužnika.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 xml:space="preserve">U Splitu </w:t>
      </w:r>
      <w:r w:rsidR="00EF5700">
        <w:rPr>
          <w:szCs w:val="24"/>
        </w:rPr>
        <w:t xml:space="preserve"> </w:t>
      </w:r>
      <w:r w:rsidR="005C45A2">
        <w:rPr>
          <w:szCs w:val="24"/>
        </w:rPr>
        <w:t>19</w:t>
      </w:r>
      <w:r>
        <w:rPr>
          <w:szCs w:val="24"/>
        </w:rPr>
        <w:t>. rujna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770E1F" w:rsidP="00916A8C" w:rsidR="00EF5700">
      <w:pPr>
        <w:jc w:val="right"/>
      </w:pPr>
      <w:r>
        <w:t>Katarina Mikulić,v.r.</w:t>
      </w:r>
    </w:p>
    <w:p w:rsidRDefault="00770E1F" w:rsidP="0071700F" w:rsidR="00770E1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70E1F" w:rsidP="0071700F" w:rsidR="00770E1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770E1F" w:rsidP="00916A8C" w:rsidR="00770E1F">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770E1F">
      <w:rPr>
        <w:noProof/>
      </w:rPr>
      <w:t>3</w:t>
    </w:r>
    <w:r>
      <w:fldChar w:fldCharType="end"/>
    </w:r>
    <w:r>
      <w:tab/>
      <w:t xml:space="preserve">   </w:t>
    </w:r>
    <w:r w:rsidR="00916A8C">
      <w:tab/>
    </w:r>
    <w:r w:rsidR="00916A8C">
      <w:tab/>
    </w:r>
    <w:r w:rsidR="00916A8C" w:rsidRPr="001A4844">
      <w:t>Poslovni broj: 4. St-</w:t>
    </w:r>
    <w:r w:rsidR="00916A8C">
      <w:t>36/2018-</w:t>
    </w:r>
    <w:r w:rsidR="00010973">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24181F"/>
    <w:rsid w:val="002C285B"/>
    <w:rsid w:val="003C2F22"/>
    <w:rsid w:val="00417EA6"/>
    <w:rsid w:val="005C45A2"/>
    <w:rsid w:val="0071519E"/>
    <w:rsid w:val="00770E1F"/>
    <w:rsid w:val="007F7A84"/>
    <w:rsid w:val="00814EDB"/>
    <w:rsid w:val="00815142"/>
    <w:rsid w:val="00853B3E"/>
    <w:rsid w:val="008863C4"/>
    <w:rsid w:val="00916A8C"/>
    <w:rsid w:val="00981D37"/>
    <w:rsid w:val="00A51DE9"/>
    <w:rsid w:val="00B7506F"/>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770E1F"/>
    <w:rPr>
      <w:color w:val="808080"/>
      <w:bdr w:space="0" w:sz="0" w:color="auto" w:val="none"/>
      <w:shd w:fill="auto" w:color="auto" w:val="clear"/>
    </w:rPr>
  </w:style>
  <w:style w:customStyle="true" w:styleId="eSPISCCParagraphDefaultFont" w:type="character">
    <w:name w:val="eSPIS_CC_Paragraph Default Font"/>
    <w:basedOn w:val="Zadanifontodlomka"/>
    <w:rsid w:val="00770E1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70E1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70E1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70E1F"/>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70E1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770E1F"/>
    <w:rPr>
      <w:color w:val="808080"/>
      <w:bdr w:color="auto" w:space="0" w:sz="0" w:val="none"/>
      <w:shd w:color="auto" w:fill="auto" w:val="clear"/>
    </w:rPr>
  </w:style>
  <w:style w:customStyle="1" w:styleId="eSPISCCParagraphDefaultFont" w:type="character">
    <w:name w:val="eSPIS_CC_Paragraph Default Font"/>
    <w:basedOn w:val="Zadanifontodlomka"/>
    <w:rsid w:val="00770E1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70E1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70E1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70E1F"/>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70E1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strečajni postupak</izvorni_sadrzaj>
    <derivirana_varijabla naziv="DomainObject.Predmet.Opis_1">Obustavljen skraćeni strečajni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St-36/2018</izvorni_sadrzaj>
    <derivirana_varijabla naziv="DomainObject.Predmet.OznakaBroj_1">St-36/2018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MOONSHINE j.d.o.o. za usluge i građenje</izvorni_sadrzaj>
    <derivirana_varijabla naziv="DomainObject.Predmet.ProtustrankaFormated_1">  MOONSHINE j.d.o.o. za usluge i građenje</derivirana_varijabla>
  </DomainObject.Predmet.ProtustrankaFormated>
  <DomainObject.Predmet.ProtustrankaFormatedOIB>
    <izvorni_sadrzaj>  MOONSHINE j.d.o.o. za usluge i građenje, OIB 05355197435</izvorni_sadrzaj>
    <derivirana_varijabla naziv="DomainObject.Predmet.ProtustrankaFormatedOIB_1">  MOONSHINE j.d.o.o. za usluge i građenje, OIB 05355197435</derivirana_varijabla>
  </DomainObject.Predmet.ProtustrankaFormatedOIB>
  <DomainObject.Predmet.ProtustrankaFormatedWithAdress>
    <izvorni_sadrzaj> MOONSHINE j.d.o.o. za usluge i građenje, Satrić 111, 21233 Satrić</izvorni_sadrzaj>
    <derivirana_varijabla naziv="DomainObject.Predmet.ProtustrankaFormatedWithAdress_1"> MOONSHINE j.d.o.o. za usluge i građenje, Satrić 111, 21233 Satrić</derivirana_varijabla>
  </DomainObject.Predmet.ProtustrankaFormatedWithAdress>
  <DomainObject.Predmet.ProtustrankaFormatedWithAdressOIB>
    <izvorni_sadrzaj> MOONSHINE j.d.o.o. za usluge i građenje, OIB 05355197435, Satrić 111, 21233 Satrić</izvorni_sadrzaj>
    <derivirana_varijabla naziv="DomainObject.Predmet.ProtustrankaFormatedWithAdressOIB_1"> MOONSHINE j.d.o.o. za usluge i građenje, OIB 05355197435, Satrić 111, 21233 Satrić</derivirana_varijabla>
  </DomainObject.Predmet.ProtustrankaFormatedWithAdressOIB>
  <DomainObject.Predmet.ProtustrankaWithAdress>
    <izvorni_sadrzaj>MOONSHINE j.d.o.o. za usluge i građenje Satrić 111, 21233 Satrić</izvorni_sadrzaj>
    <derivirana_varijabla naziv="DomainObject.Predmet.ProtustrankaWithAdress_1">MOONSHINE j.d.o.o. za usluge i građenje Satrić 111, 21233 Satrić</derivirana_varijabla>
  </DomainObject.Predmet.ProtustrankaWithAdress>
  <DomainObject.Predmet.ProtustrankaWithAdressOIB>
    <izvorni_sadrzaj>MOONSHINE j.d.o.o. za usluge i građenje, OIB 05355197435, Satrić 111, 21233 Satrić</izvorni_sadrzaj>
    <derivirana_varijabla naziv="DomainObject.Predmet.ProtustrankaWithAdressOIB_1">MOONSHINE j.d.o.o. za usluge i građenje, OIB 05355197435, Satrić 111, 21233 Satrić</derivirana_varijabla>
  </DomainObject.Predmet.ProtustrankaWithAdressOIB>
  <DomainObject.Predmet.ProtustrankaNazivFormated>
    <izvorni_sadrzaj>MOONSHINE j.d.o.o. za usluge i građenje</izvorni_sadrzaj>
    <derivirana_varijabla naziv="DomainObject.Predmet.ProtustrankaNazivFormated_1">MOONSHINE j.d.o.o. za usluge i građenje</derivirana_varijabla>
  </DomainObject.Predmet.ProtustrankaNazivFormated>
  <DomainObject.Predmet.ProtustrankaNazivFormatedOIB>
    <izvorni_sadrzaj>MOONSHINE j.d.o.o. za usluge i građenje, OIB 05355197435</izvorni_sadrzaj>
    <derivirana_varijabla naziv="DomainObject.Predmet.ProtustrankaNazivFormatedOIB_1">MOONSHINE j.d.o.o. za usluge i građenje, OIB 05355197435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odvjeništvo u Splitu</izvorni_sadrzaj>
    <derivirana_varijabla naziv="DomainObject.Predmet.StrankaFormated_1">  Ministarstvo financija RH zastupanog po punomoćniku Županijsko državno odvjeništvo u Splitu</derivirana_varijabla>
  </DomainObject.Predmet.StrankaFormated>
  <DomainObject.Predmet.StrankaFormatedOIB>
    <izvorni_sadrzaj>  Ministarstvo financija RH, OIB 18683136487 zastupanog po punomoćniku Županijsko državno odvjeništvo u Splitu</izvorni_sadrzaj>
    <derivirana_varijabla naziv="DomainObject.Predmet.StrankaFormatedOIB_1">  Ministarstvo financija RH, OIB 18683136487 zastupanog po punomoćniku Županijsko državno odvjeništvo u Splitu</derivirana_varijabla>
  </DomainObject.Predmet.StrankaFormatedOIB>
  <DomainObject.Predmet.StrankaFormatedWithAdress>
    <izvorni_sadrzaj> Ministarstvo financija RH, Katančićeva 5, 10000 Zagreb zastupanog po punomoćniku Županijsko državno odvjeništvo u Splitu</izvorni_sadrzaj>
    <derivirana_varijabla naziv="DomainObject.Predmet.StrankaFormatedWithAdress_1"> Ministarstvo financija RH, Katančićeva 5, 10000 Zagreb zastupanog po punomoćniku Županijsko državno odvjeništvo u Splitu</derivirana_varijabla>
  </DomainObject.Predmet.StrankaFormatedWithAdress>
  <DomainObject.Predmet.StrankaFormatedWithAdressOIB>
    <izvorni_sadrzaj> Ministarstvo financija RH, OIB 18683136487, Katančićeva 5, 10000 Zagreb zastupanog po punomoćniku Županijsko državno odvjeništvo u Splitu</izvorni_sadrzaj>
    <derivirana_varijabla naziv="DomainObject.Predmet.StrankaFormatedWithAdressOIB_1"> Ministarstvo financija RH, OIB 18683136487, Katančićeva 5, 10000 Zagreb zastupanog po punomoćniku Županijsko državno odvjeništvo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odvjeništvo u Splitu</item>
    </izvorni_sadrzaj>
    <derivirana_varijabla naziv="DomainObject.Predmet.StrankaListFormated_1">
      <item>Ministarstvo financija RH zastupanog po punomoćniku Županijsko državno odvjeništvo u Splitu</item>
    </derivirana_varijabla>
  </DomainObject.Predmet.StrankaListFormated>
  <DomainObject.Predmet.StrankaListFormatedOIB>
    <izvorni_sadrzaj>
      <item>Ministarstvo financija RH, OIB 18683136487 zastupanog po punomoćniku Županijsko državno odvjeništvo u Splitu</item>
    </izvorni_sadrzaj>
    <derivirana_varijabla naziv="DomainObject.Predmet.StrankaListFormatedOIB_1">
      <item>Ministarstvo financija RH, OIB 18683136487 zastupanog po punomoćniku Županijsko državno odvjeništvo u Splitu</item>
    </derivirana_varijabla>
  </DomainObject.Predmet.StrankaListFormatedOIB>
  <DomainObject.Predmet.StrankaListFormatedWithAdress>
    <izvorni_sadrzaj>
      <item>Ministarstvo financija RH, Katančićeva 5, 10000 Zagreb zastupanog po punomoćniku Županijsko državno odvjeništvo u Splitu</item>
    </izvorni_sadrzaj>
    <derivirana_varijabla naziv="DomainObject.Predmet.StrankaListFormatedWithAdress_1">
      <item>Ministarstvo financija RH, Katančićeva 5, 10000 Zagreb zastupanog po punomoćniku Županijsko državno odvjeništvo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odvjeništvo u Splitu</item>
    </izvorni_sadrzaj>
    <derivirana_varijabla naziv="DomainObject.Predmet.StrankaListFormatedWithAdressOIB_1">
      <item>Ministarstvo financija RH, OIB 18683136487, Katančićeva 5, 10000 Zagreb zastupanog po punomoćniku Županijsko državno odvjeništvo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MOONSHINE j.d.o.o. za usluge i građenje</item>
    </izvorni_sadrzaj>
    <derivirana_varijabla naziv="DomainObject.Predmet.ProtuStrankaListFormated_1">
      <item>MOONSHINE j.d.o.o. za usluge i građenje</item>
    </derivirana_varijabla>
  </DomainObject.Predmet.ProtuStrankaListFormated>
  <DomainObject.Predmet.ProtuStrankaListFormatedOIB>
    <izvorni_sadrzaj>
      <item>MOONSHINE j.d.o.o. za usluge i građenje, OIB 05355197435</item>
    </izvorni_sadrzaj>
    <derivirana_varijabla naziv="DomainObject.Predmet.ProtuStrankaListFormatedOIB_1">
      <item>MOONSHINE j.d.o.o. za usluge i građenje, OIB 05355197435</item>
    </derivirana_varijabla>
  </DomainObject.Predmet.ProtuStrankaListFormatedOIB>
  <DomainObject.Predmet.ProtuStrankaListFormatedWithAdress>
    <izvorni_sadrzaj>
      <item>MOONSHINE j.d.o.o. za usluge i građenje, Satrić 111, 21233 Satrić</item>
    </izvorni_sadrzaj>
    <derivirana_varijabla naziv="DomainObject.Predmet.ProtuStrankaListFormatedWithAdress_1">
      <item>MOONSHINE j.d.o.o. za usluge i građenje, Satrić 111, 21233 Satrić</item>
    </derivirana_varijabla>
  </DomainObject.Predmet.ProtuStrankaListFormatedWithAdress>
  <DomainObject.Predmet.ProtuStrankaListFormatedWithAdressOIB>
    <izvorni_sadrzaj>
      <item>MOONSHINE j.d.o.o. za usluge i građenje, OIB 05355197435, Satrić 111, 21233 Satrić</item>
    </izvorni_sadrzaj>
    <derivirana_varijabla naziv="DomainObject.Predmet.ProtuStrankaListFormatedWithAdressOIB_1">
      <item>MOONSHINE j.d.o.o. za usluge i građenje, OIB 05355197435, Satrić 111, 21233 Satrić</item>
    </derivirana_varijabla>
  </DomainObject.Predmet.ProtuStrankaListFormatedWithAdressOIB>
  <DomainObject.Predmet.ProtuStrankaListNazivFormated>
    <izvorni_sadrzaj>
      <item>MOONSHINE j.d.o.o. za usluge i građenje</item>
    </izvorni_sadrzaj>
    <derivirana_varijabla naziv="DomainObject.Predmet.ProtuStrankaListNazivFormated_1">
      <item>MOONSHINE j.d.o.o. za usluge i građenje</item>
    </derivirana_varijabla>
  </DomainObject.Predmet.ProtuStrankaListNazivFormated>
  <DomainObject.Predmet.ProtuStrankaListNazivFormatedOIB>
    <izvorni_sadrzaj>
      <item>MOONSHINE j.d.o.o. za usluge i građenje, OIB 05355197435</item>
    </izvorni_sadrzaj>
    <derivirana_varijabla naziv="DomainObject.Predmet.ProtuStrankaListNazivFormatedOIB_1">
      <item>MOONSHINE j.d.o.o. za usluge i građenje, OIB 05355197435</item>
    </derivirana_varijabla>
  </DomainObject.Predmet.ProtuStrankaListNazivFormatedOIB>
  <DomainObject.Predmet.OstaliListFormated>
    <izvorni_sadrzaj>
      <item>Županijsko državno odvjeništvo u Splitu punomoćnik sudionika u postupku Ministarstvo financija RH</item>
      <item>Ante Soldić</item>
    </izvorni_sadrzaj>
    <derivirana_varijabla naziv="DomainObject.Predmet.OstaliListFormated_1">
      <item>Županijsko državno odvjeništvo u Splitu punomoćnik sudionika u postupku Ministarstvo financija RH</item>
      <item>Ante Soldić</item>
    </derivirana_varijabla>
  </DomainObject.Predmet.OstaliListFormated>
  <DomainObject.Predmet.OstaliListFormatedOIB>
    <izvorni_sadrzaj>
      <item>Županijsko državno odvjeništvo u Splitu punomoćnik sudionika u postupku Ministarstvo financija RH</item>
      <item>Ante Soldić, OIB 85550678510</item>
    </izvorni_sadrzaj>
    <derivirana_varijabla naziv="DomainObject.Predmet.OstaliListFormatedOIB_1">
      <item>Županijsko državno odvjeništvo u Splitu punomoćnik sudionika u postupku Ministarstvo financija RH</item>
      <item>Ante Soldić, OIB 85550678510</item>
    </derivirana_varijabla>
  </DomainObject.Predmet.OstaliListFormatedOIB>
  <DomainObject.Predmet.OstaliListFormatedWithAdress>
    <izvorni_sadrzaj>
      <item>Županijsko državno odvjeništvo u Splitu, Gundulićeva 29a, 21000 Split punomoćnik sudionika u postupku Ministarstvo financija RH</item>
      <item>Ante Soldić, Ruđera Boškovića 27, 21000 Split</item>
    </izvorni_sadrzaj>
    <derivirana_varijabla naziv="DomainObject.Predmet.OstaliListFormatedWithAdress_1">
      <item>Županijsko državno odvjeništvo u Splitu, Gundulićeva 29a, 21000 Split punomoćnik sudionika u postupku Ministarstvo financija RH</item>
      <item>Ante Soldić, Ruđera Boškovića 27, 21000 Split</item>
    </derivirana_varijabla>
  </DomainObject.Predmet.OstaliListFormatedWithAdress>
  <DomainObject.Predmet.OstaliListFormatedWithAdressOIB>
    <izvorni_sadrzaj>
      <item>Županijsko državno odvjeništvo u Splitu, Gundulićeva 29a, 21000 Split punomoćnik sudionika u postupku Ministarstvo financija RH</item>
      <item>Ante Soldić, OIB 85550678510, Ruđera Boškovića 27, 21000 Split</item>
    </izvorni_sadrzaj>
    <derivirana_varijabla naziv="DomainObject.Predmet.OstaliListFormatedWithAdressOIB_1">
      <item>Županijsko državno odvjeništvo u Splitu, Gundulićeva 29a, 21000 Split punomoćnik sudionika u postupku Ministarstvo financija RH</item>
      <item>Ante Soldić, OIB 85550678510, Ruđera Boškovića 27, 21000 Split</item>
    </derivirana_varijabla>
  </DomainObject.Predmet.OstaliListFormatedWithAdressOIB>
  <DomainObject.Predmet.OstaliListNazivFormated>
    <izvorni_sadrzaj>
      <item>Županijsko državno odvjeništvo u Splitu</item>
      <item>Ante Soldić</item>
    </izvorni_sadrzaj>
    <derivirana_varijabla naziv="DomainObject.Predmet.OstaliListNazivFormated_1">
      <item>Županijsko državno odvjeništvo u Splitu</item>
      <item>Ante Soldić</item>
    </derivirana_varijabla>
  </DomainObject.Predmet.OstaliListNazivFormated>
  <DomainObject.Predmet.OstaliListNazivFormatedOIB>
    <izvorni_sadrzaj>
      <item>Županijsko državno odvjeništvo u Splitu</item>
      <item>Ante Soldić, OIB 85550678510</item>
    </izvorni_sadrzaj>
    <derivirana_varijabla naziv="DomainObject.Predmet.OstaliListNazivFormatedOIB_1">
      <item>Županijsko državno odvjeništvo u Splitu</item>
      <item>Ante Soldić, OIB 85550678510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MOONSHINE j.d.o.o. za usluge i građenje</izvorni_sadrzaj>
    <derivirana_varijabla naziv="DomainObject.Predmet.ProtustrankaIDrugi_1">MOONSHINE j.d.o.o. za usluge i građenje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MOONSHINE j.d.o.o. za usluge i građenje, OIB 05355197435, Satrić 111, 21233 Satrić</izvorni_sadrzaj>
    <derivirana_varijabla naziv="DomainObject.Predmet.ProtustrankaIDrugiAdressOIB_1">MOONSHINE j.d.o.o. za usluge i građenje, OIB 05355197435, Satrić 111, 21233 Satrić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MOONSHINE j.d.o.o. za usluge i građenje</item>
      <item>Ministarstvo financija RH</item>
      <item>Županijsko državno odvjeništvo u Splitu</item>
      <item>Ante Soldić</item>
    </izvorni_sadrzaj>
    <derivirana_varijabla naziv="DomainObject.Predmet.SudioniciListNaziv_1">
      <item>MOONSHINE j.d.o.o. za usluge i građenje</item>
      <item>Ministarstvo financija RH</item>
      <item>Županijsko državno odvjeništvo u Splitu</item>
      <item>Ante Soldić</item>
    </derivirana_varijabla>
  </DomainObject.Predmet.SudioniciListNaziv>
  <DomainObject.Predmet.SudioniciListAdressOIB>
    <izvorni_sadrzaj>
      <item>MOONSHINE j.d.o.o. za usluge i građenje, OIB 05355197435, Satrić 111,21233 Satrić</item>
      <item>Ministarstvo financija RH, OIB 18683136487, Katančićeva 5,10000 Zagreb</item>
      <item>Županijsko državno odvjeništvo u Splitu, Gundulićeva 29a,21000 Split</item>
      <item>Ante Soldić, OIB 85550678510, Ruđera Boškovića 27,21000 Split</item>
    </izvorni_sadrzaj>
    <derivirana_varijabla naziv="DomainObject.Predmet.SudioniciListAdressOIB_1">
      <item>MOONSHINE j.d.o.o. za usluge i građenje, OIB 05355197435, Satrić 111,21233 Satrić</item>
      <item>Ministarstvo financija RH, OIB 18683136487, Katančićeva 5,10000 Zagreb</item>
      <item>Županijsko državno odvjeništvo u Splitu, Gundulićeva 29a,21000 Split</item>
      <item>Ante Soldić, OIB 85550678510, Ruđera Boškovića 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05355197435</item>
      <item>, OIB 18683136487</item>
      <item>, OIB null</item>
      <item>, OIB 85550678510</item>
    </izvorni_sadrzaj>
    <derivirana_varijabla naziv="DomainObject.Predmet.SudioniciListNazivOIB_1">
      <item>, OIB 05355197435</item>
      <item>, OIB 18683136487</item>
      <item>, OIB null</item>
      <item>, OIB 85550678510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1249</properties:Words>
  <properties:Characters>7152</properties:Characters>
  <properties:Lines>140</properties:Lines>
  <properties:Paragraphs>33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2018-09-19T08:48:00Z</cp:lastPrinted>
  <dcterms:modified xmlns:xsi="http://www.w3.org/2001/XMLSchema-instance" xsi:type="dcterms:W3CDTF">2018-09-19T08:48:00Z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