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2078" w14:paraId="e232078" w:rsidRDefault="004D4EB1" w:rsidP="005D7BF8" w:rsidR="004D4EB1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EB1" w:rsidP="005D7BF8" w:rsidR="004D4EB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D4EB1" w:rsidP="005D7BF8" w:rsidR="004D4EB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D4EB1" w:rsidP="005D7BF8" w:rsidR="004D4EB1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840B74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42766">
        <w:t>nastav</w:t>
      </w:r>
      <w:r w:rsidR="00842766" w:rsidRPr="00842766">
        <w:t>k</w:t>
      </w:r>
      <w:r w:rsidR="00842766">
        <w:t>u</w:t>
      </w:r>
      <w:r w:rsidR="00842766" w:rsidRPr="00842766">
        <w:t xml:space="preserve"> postupka </w:t>
      </w:r>
      <w:r w:rsidR="00AB15DD" w:rsidRPr="00AB15DD">
        <w:t xml:space="preserve">radi naknadne diobe </w:t>
      </w:r>
      <w:r w:rsidR="00840B74" w:rsidRPr="00840B74">
        <w:rPr>
          <w:b/>
        </w:rPr>
        <w:t>Stečajne mase dužnika CENTAURUS d.o.o.</w:t>
      </w:r>
      <w:r w:rsidR="00840B74">
        <w:rPr>
          <w:b/>
        </w:rPr>
        <w:t xml:space="preserve"> </w:t>
      </w:r>
      <w:r w:rsidR="00840B74" w:rsidRPr="00840B74">
        <w:rPr>
          <w:b/>
        </w:rPr>
        <w:t>Zagreb, P. Hatza 10</w:t>
      </w:r>
      <w:r w:rsidR="00842766" w:rsidRPr="00842766">
        <w:t>,</w:t>
      </w:r>
      <w:r w:rsidR="00842766"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840B74">
        <w:t>13</w:t>
      </w:r>
      <w:r w:rsidR="00AB15DD">
        <w:t>. travnja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840B74" w:rsidR="002B2B2A">
      <w:pPr>
        <w:pStyle w:val="Odlomakpopisa"/>
        <w:numPr>
          <w:ilvl w:val="0"/>
          <w:numId w:val="10"/>
        </w:numPr>
        <w:ind w:hanging="709" w:left="709"/>
        <w:jc w:val="both"/>
      </w:pPr>
      <w:r w:rsidRPr="00253D10">
        <w:t>Utvrđen</w:t>
      </w:r>
      <w:r w:rsidR="00842766">
        <w:t>e</w:t>
      </w:r>
      <w:r w:rsidRPr="00253D10">
        <w:t xml:space="preserve"> </w:t>
      </w:r>
      <w:r w:rsidR="00842766">
        <w:t>su</w:t>
      </w:r>
      <w:r w:rsidR="0030222D" w:rsidRPr="00253D10">
        <w:t xml:space="preserve"> tražbin</w:t>
      </w:r>
      <w:r w:rsidR="00842766">
        <w:t>e</w:t>
      </w:r>
      <w:r w:rsidR="0030222D" w:rsidRPr="00253D10">
        <w:t xml:space="preserve"> </w:t>
      </w:r>
      <w:r w:rsidR="00402E94">
        <w:t>stečajn</w:t>
      </w:r>
      <w:r w:rsidR="00840B74">
        <w:t>ih</w:t>
      </w:r>
      <w:r w:rsidR="00402E94">
        <w:t xml:space="preserve"> </w:t>
      </w:r>
      <w:r w:rsidR="0030222D" w:rsidRPr="00253D10">
        <w:t>vjerovnika viš</w:t>
      </w:r>
      <w:r w:rsidR="00CD63FC">
        <w:t>ih</w:t>
      </w:r>
      <w:r w:rsidR="0030222D" w:rsidRPr="00253D10">
        <w:t xml:space="preserve"> isplatn</w:t>
      </w:r>
      <w:r w:rsidR="00232AC3">
        <w:t>og</w:t>
      </w:r>
      <w:r w:rsidR="0030222D" w:rsidRPr="00253D10">
        <w:t xml:space="preserve"> reda:</w:t>
      </w:r>
    </w:p>
    <w:p w:rsidRDefault="002B2B2A" w:rsidP="002B2B2A" w:rsidR="002B2B2A">
      <w:pPr>
        <w:jc w:val="both"/>
      </w:pPr>
    </w:p>
    <w:p w:rsidRDefault="00B3709D" w:rsidP="007D336D" w:rsidR="00C14A27">
      <w:pPr>
        <w:ind w:firstLine="709"/>
        <w:jc w:val="both"/>
        <w:rPr>
          <w:b/>
        </w:rPr>
      </w:pPr>
      <w:r>
        <w:rPr>
          <w:b/>
        </w:rPr>
        <w:tab/>
      </w:r>
      <w:r w:rsidR="004364A8">
        <w:rPr>
          <w:b/>
        </w:rPr>
        <w:t>drugi</w:t>
      </w:r>
      <w:r>
        <w:rPr>
          <w:b/>
        </w:rPr>
        <w:t xml:space="preserve"> viši isplatni red</w:t>
      </w:r>
    </w:p>
    <w:p w:rsidRDefault="00C14A27" w:rsidP="00C14A27" w:rsidR="00C14A27">
      <w:pPr>
        <w:jc w:val="both"/>
        <w:rPr>
          <w:b/>
        </w:rPr>
      </w:pPr>
    </w:p>
    <w:p w:rsidRDefault="00840B74" w:rsidP="00840B74" w:rsidR="00840B74">
      <w:pPr>
        <w:ind w:firstLine="709"/>
        <w:jc w:val="both"/>
      </w:pPr>
      <w:r>
        <w:t>GRAD OPATIJA, Opatija, M. Tita 3, OIB</w:t>
      </w:r>
    </w:p>
    <w:p w:rsidRDefault="00840B74" w:rsidP="00840B74" w:rsidR="00840B74">
      <w:pPr>
        <w:ind w:firstLine="709"/>
        <w:jc w:val="both"/>
      </w:pPr>
      <w:r>
        <w:t>99455464368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5.562,31 kn 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>REPUBLIKA HRVATSKA OIB 52634238587</w:t>
      </w:r>
      <w:r>
        <w:tab/>
      </w:r>
      <w:r>
        <w:tab/>
      </w:r>
      <w:r>
        <w:tab/>
        <w:t xml:space="preserve">6.118,37 kn </w:t>
      </w:r>
      <w:r>
        <w:tab/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>GRAD RIJEKA, Rijeka,</w:t>
      </w:r>
    </w:p>
    <w:p w:rsidRDefault="00840B74" w:rsidP="00840B74" w:rsidR="00840B74">
      <w:pPr>
        <w:ind w:firstLine="709"/>
        <w:jc w:val="both"/>
      </w:pPr>
      <w:r>
        <w:t>Korzo 15, OIB 54382731928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3.158,56 kn 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>KONTO d.o.o. Rijeka, Vukovarska 10/a, OIB</w:t>
      </w:r>
    </w:p>
    <w:p w:rsidRDefault="00840B74" w:rsidP="00840B74" w:rsidR="00840B74">
      <w:pPr>
        <w:ind w:firstLine="709"/>
        <w:jc w:val="both"/>
      </w:pPr>
      <w:r>
        <w:t>10300762817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33.388,35 kn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 xml:space="preserve">TEHGRAD STAN d.o.o. Rijeka, Baštijanova 13, </w:t>
      </w:r>
    </w:p>
    <w:p w:rsidRDefault="00840B74" w:rsidP="00840B74" w:rsidR="00AB15DD">
      <w:pPr>
        <w:ind w:firstLine="709"/>
        <w:jc w:val="both"/>
      </w:pPr>
      <w:r>
        <w:t>OIB 86056514426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11.828,56 kn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jc w:val="both"/>
      </w:pPr>
      <w:r>
        <w:t>II.</w:t>
      </w:r>
      <w:r>
        <w:tab/>
        <w:t>Osporene su tražbine stečajnih vjerovnika viših isplatnih redova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  <w:rPr>
          <w:b/>
        </w:rPr>
      </w:pPr>
      <w:r w:rsidRPr="00840B74">
        <w:rPr>
          <w:b/>
        </w:rPr>
        <w:t>drugi viši isplatni red</w:t>
      </w:r>
    </w:p>
    <w:p w:rsidRDefault="00840B74" w:rsidP="00840B74" w:rsidR="00840B74" w:rsidRPr="00840B74">
      <w:pPr>
        <w:ind w:firstLine="709"/>
        <w:jc w:val="both"/>
        <w:rPr>
          <w:b/>
        </w:rPr>
      </w:pPr>
    </w:p>
    <w:p w:rsidRDefault="00840B74" w:rsidP="00840B74" w:rsidR="00840B74">
      <w:pPr>
        <w:ind w:firstLine="709"/>
        <w:jc w:val="both"/>
      </w:pPr>
      <w:r>
        <w:t>DMITRY SHASHLOV iz Rusije, Volžskij,</w:t>
      </w:r>
    </w:p>
    <w:p w:rsidRDefault="00840B74" w:rsidP="00840B74" w:rsidR="00840B74">
      <w:pPr>
        <w:ind w:firstLine="709"/>
        <w:jc w:val="both"/>
      </w:pPr>
      <w:r>
        <w:t xml:space="preserve">Volgogradskaja obl. Ul. Pionerskaja 36/57, OIB </w:t>
      </w:r>
    </w:p>
    <w:p w:rsidRDefault="00840B74" w:rsidP="00840B74" w:rsidR="00840B74">
      <w:pPr>
        <w:ind w:firstLine="709"/>
        <w:jc w:val="both"/>
      </w:pPr>
      <w:r>
        <w:t>14916055121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1.583.993,26 kn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ab/>
        <w:t>GRAD RIJEKA, Rijeka,</w:t>
      </w:r>
    </w:p>
    <w:p w:rsidRDefault="00840B74" w:rsidP="00840B74" w:rsidR="00840B74">
      <w:pPr>
        <w:ind w:firstLine="709"/>
        <w:jc w:val="both"/>
      </w:pPr>
      <w:r>
        <w:t>Korzo 15, OIB 54382731928</w:t>
      </w:r>
      <w:r>
        <w:tab/>
      </w:r>
      <w:r>
        <w:tab/>
      </w:r>
      <w:r>
        <w:tab/>
      </w:r>
      <w:r>
        <w:tab/>
      </w:r>
      <w:r>
        <w:tab/>
        <w:t xml:space="preserve">              114,70 kn 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>KONTO d.o.o. Rijeka, Vukovarska 10/a, OIB</w:t>
      </w:r>
    </w:p>
    <w:p w:rsidRDefault="00840B74" w:rsidP="00840B74" w:rsidR="00840B74">
      <w:pPr>
        <w:ind w:firstLine="709"/>
        <w:jc w:val="both"/>
      </w:pPr>
      <w:r>
        <w:t>10300762817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2.540,88 kn 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 xml:space="preserve">TEHGRAD STAN d.o.o. Rijeka, Baštijanova 13, </w:t>
      </w:r>
    </w:p>
    <w:p w:rsidRDefault="00840B74" w:rsidP="00840B74" w:rsidR="00840B74">
      <w:pPr>
        <w:ind w:firstLine="709"/>
        <w:jc w:val="both"/>
      </w:pPr>
      <w:r>
        <w:t>OIB 86056514426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692,00 kn</w:t>
      </w:r>
    </w:p>
    <w:p w:rsidRDefault="00840B74" w:rsidP="00840B74" w:rsidR="00840B74">
      <w:pPr>
        <w:ind w:firstLine="709"/>
        <w:jc w:val="both"/>
      </w:pPr>
      <w:r>
        <w:lastRenderedPageBreak/>
        <w:tab/>
        <w:t xml:space="preserve">Stečajni upravitelj osporio je tražbinu drugog višeg isplatnog reda stečajnog vjerovnika DMITRY SHASHLOV iz Rusije, Volžskij, Volgogradskaja obl. Ul. Pionerskaja 36/57, OIB 14916055121 u iznosu od </w:t>
      </w:r>
      <w:r w:rsidRPr="00840B74">
        <w:t>1.583.993,26 kn</w:t>
      </w:r>
      <w:r>
        <w:t>.</w:t>
      </w:r>
    </w:p>
    <w:p w:rsidRDefault="00840B74" w:rsidP="00840B74" w:rsidR="00840B74">
      <w:pPr>
        <w:ind w:firstLine="709"/>
        <w:jc w:val="both"/>
      </w:pPr>
      <w:r>
        <w:tab/>
        <w:t xml:space="preserve">Stečajni vjerovnik DMITRY SHASHLOV iz Rusije, Volžskij, Volgogradskaja obl. Ul. Pionerskaja 36/57, OIB 14916055121 upućuje se na pokretanje parnice protiv stečajnog dužnika radi utvrđivanja osporene tražbine u iznosu od </w:t>
      </w:r>
      <w:r w:rsidRPr="00840B74">
        <w:t>1.583.993,26 kn</w:t>
      </w:r>
      <w:r>
        <w:t xml:space="preserve">, </w:t>
      </w:r>
      <w:r w:rsidRPr="00840B74">
        <w:t>u roku od osam dana od dana pravomoćnosti rješenja od upućivanja u parnicu, odnosno primitka drugostupanjske odluke, inače će se smatrati da je odustao od prava na vođenje parnice.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ab/>
        <w:t xml:space="preserve">Stečajni upravitelj osporio je tražbinu drugog višeg isplatnog reda stečajnog vjerovnika GRAD RIJEKA, Rijeka, Korzo 15, OIB 54382731928 u iznosu od </w:t>
      </w:r>
      <w:r w:rsidRPr="00840B74">
        <w:t>1</w:t>
      </w:r>
      <w:r>
        <w:t>14,70</w:t>
      </w:r>
      <w:r w:rsidRPr="00840B74">
        <w:t xml:space="preserve"> kn</w:t>
      </w:r>
      <w:r>
        <w:t>.</w:t>
      </w:r>
    </w:p>
    <w:p w:rsidRDefault="00840B74" w:rsidP="00840B74" w:rsidR="00840B74">
      <w:pPr>
        <w:ind w:firstLine="709"/>
        <w:jc w:val="both"/>
      </w:pPr>
      <w:r>
        <w:tab/>
        <w:t xml:space="preserve">Stečajni vjerovnik </w:t>
      </w:r>
      <w:r w:rsidRPr="00840B74">
        <w:t xml:space="preserve">GRAD RIJEKA, Rijeka, Korzo 15, OIB 54382731928 </w:t>
      </w:r>
      <w:r>
        <w:t>upućuje se na pokretanje parnice protiv stečajnog dužnika radi utvrđivanja osporene tražbine u iznosu od 114,70</w:t>
      </w:r>
      <w:r w:rsidRPr="00840B74">
        <w:t xml:space="preserve"> kn</w:t>
      </w:r>
      <w:r>
        <w:t xml:space="preserve">, </w:t>
      </w:r>
      <w:r w:rsidRPr="00840B74">
        <w:t>u roku od osam dana od dana pravomoćnosti rješenja od upućivanja u parnicu, odnosno primitka drugostupanjske odluke, inače će se smatrati da je odustao od prava na vođenje parnice.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ab/>
        <w:t>Stečajni upravitelj osporio je tražbinu drugog višeg isplatnog reda stečajnog vjerovnika KONTO d.o.o. Rijeka, Vukovarska 10/a, OIB 10300762817 u iznosu od 2.540,88</w:t>
      </w:r>
      <w:r w:rsidRPr="00840B74">
        <w:t xml:space="preserve"> kn</w:t>
      </w:r>
      <w:r>
        <w:t>.</w:t>
      </w:r>
    </w:p>
    <w:p w:rsidRDefault="00840B74" w:rsidP="00840B74" w:rsidR="00840B74">
      <w:pPr>
        <w:ind w:firstLine="709"/>
        <w:jc w:val="both"/>
      </w:pPr>
      <w:r>
        <w:tab/>
        <w:t xml:space="preserve">Stečajni vjerovnik </w:t>
      </w:r>
      <w:r w:rsidRPr="00840B74">
        <w:t xml:space="preserve">KONTO d.o.o. Rijeka, Vukovarska 10/a, OIB 10300762817 </w:t>
      </w:r>
      <w:r>
        <w:t>upućuje se na pokretanje parnice protiv stečajnog dužnika radi utvrđivanja osporene tražbine u iznosu od 2.540,88</w:t>
      </w:r>
      <w:r w:rsidRPr="00840B74">
        <w:t xml:space="preserve"> kn</w:t>
      </w:r>
      <w:r>
        <w:t xml:space="preserve">, </w:t>
      </w:r>
      <w:r w:rsidRPr="00840B74">
        <w:t>u roku od osam dana od dana pravomoćnosti rješenja od upućivanja u parnicu, odnosno primitka drugostupanjske odluke, inače će se smatrati da je odustao od prava na vođenje parnice.</w:t>
      </w:r>
    </w:p>
    <w:p w:rsidRDefault="00840B74" w:rsidP="00840B74" w:rsidR="00840B74">
      <w:pPr>
        <w:ind w:firstLine="709"/>
        <w:jc w:val="both"/>
      </w:pPr>
    </w:p>
    <w:p w:rsidRDefault="00840B74" w:rsidP="00840B74" w:rsidR="00840B74">
      <w:pPr>
        <w:ind w:firstLine="709"/>
        <w:jc w:val="both"/>
      </w:pPr>
      <w:r>
        <w:tab/>
        <w:t>Stečajni upravitelj osporio je tražbinu drugog višeg isplatnog reda stečajnog vjerovnika TEHGRAD STAN d.o.o. Rijeka, Baštijanova 13, OIB 86056514426 u iznosu od 69</w:t>
      </w:r>
      <w:r w:rsidR="00CD63FC">
        <w:t>2</w:t>
      </w:r>
      <w:r>
        <w:t>,00</w:t>
      </w:r>
      <w:r w:rsidRPr="00840B74">
        <w:t xml:space="preserve"> kn</w:t>
      </w:r>
      <w:r>
        <w:t>.</w:t>
      </w:r>
    </w:p>
    <w:p w:rsidRDefault="00840B74" w:rsidP="00840B74" w:rsidR="00840B74">
      <w:pPr>
        <w:ind w:firstLine="709"/>
        <w:jc w:val="both"/>
      </w:pPr>
      <w:r>
        <w:tab/>
        <w:t xml:space="preserve">Stečajni vjerovnik </w:t>
      </w:r>
      <w:r w:rsidRPr="00840B74">
        <w:t xml:space="preserve">TEHGRAD STAN d.o.o. Rijeka, Baštijanova 13, OIB 86056514426 </w:t>
      </w:r>
      <w:r>
        <w:t>upućuje se na pokretanje parnice protiv stečajnog dužnika radi utvrđivanja osporene tražbine u iznosu od 692,00</w:t>
      </w:r>
      <w:r w:rsidRPr="00840B74">
        <w:t xml:space="preserve"> kn</w:t>
      </w:r>
      <w:r>
        <w:t xml:space="preserve">, </w:t>
      </w:r>
      <w:r w:rsidRPr="00840B74">
        <w:t>u roku od osam dana od dana pravomoćnosti rješenja od upućivanja u parnicu, odnosno primitka drugostupanjske odluke, inače će se smatrati da je odustao od prava na vođenje parnice.</w:t>
      </w:r>
    </w:p>
    <w:p w:rsidRDefault="00840B74" w:rsidP="00840B74" w:rsidR="00840B74">
      <w:pPr>
        <w:ind w:firstLine="709"/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840B74">
        <w:rPr>
          <w:rFonts w:cs="Times New Roman" w:hAnsi="Times New Roman" w:ascii="Times New Roman"/>
          <w:sz w:val="24"/>
          <w:szCs w:val="24"/>
        </w:rPr>
        <w:t>13</w:t>
      </w:r>
      <w:r w:rsidR="00AB15DD">
        <w:rPr>
          <w:rFonts w:cs="Times New Roman" w:hAnsi="Times New Roman" w:ascii="Times New Roman"/>
          <w:sz w:val="24"/>
          <w:szCs w:val="24"/>
        </w:rPr>
        <w:t>. travnja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842766">
        <w:rPr>
          <w:rFonts w:cs="Times New Roman" w:hAnsi="Times New Roman" w:ascii="Times New Roman"/>
          <w:sz w:val="24"/>
          <w:szCs w:val="24"/>
        </w:rPr>
        <w:t>e su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842766">
        <w:rPr>
          <w:rFonts w:cs="Times New Roman" w:hAnsi="Times New Roman" w:ascii="Times New Roman"/>
          <w:sz w:val="24"/>
          <w:szCs w:val="24"/>
        </w:rPr>
        <w:t>ih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a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336D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za </w:t>
      </w:r>
      <w:r w:rsidR="00842766">
        <w:rPr>
          <w:rFonts w:cs="Times New Roman" w:hAnsi="Times New Roman" w:ascii="Times New Roman"/>
          <w:sz w:val="24"/>
          <w:szCs w:val="24"/>
        </w:rPr>
        <w:t xml:space="preserve">svaku </w:t>
      </w:r>
      <w:r w:rsidRPr="00184975">
        <w:rPr>
          <w:rFonts w:cs="Times New Roman" w:hAnsi="Times New Roman" w:ascii="Times New Roman"/>
          <w:sz w:val="24"/>
          <w:szCs w:val="24"/>
        </w:rPr>
        <w:t>tražbinu unesen poda</w:t>
      </w:r>
      <w:r w:rsidR="007D336D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840B74">
        <w:rPr>
          <w:rFonts w:cs="Times New Roman" w:hAnsi="Times New Roman" w:ascii="Times New Roman"/>
          <w:sz w:val="24"/>
          <w:szCs w:val="24"/>
        </w:rPr>
        <w:t>,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840B74" w:rsidP="00840B74" w:rsidR="00840B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Tražbine označene u točki I. izreke rješenja se na temelju članka 263. SZ-a smatraju utvrđenim, budući da ih nije osporio stečajni upravitelj niti koji od stečajnih vjerovnika. </w:t>
      </w:r>
    </w:p>
    <w:p w:rsidRDefault="00840B74" w:rsidP="00840B74" w:rsidR="00840B7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Stečajni upravitelj je osporio, a na ročištu osporavanje nije otklonjeno, uz obrazloženje kako slijedi: </w:t>
      </w:r>
    </w:p>
    <w:p w:rsidRDefault="00840B74" w:rsidP="00840B74" w:rsidR="00840B7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osporio je tražbinu drugog višeg isplatnog reda stečajnog vjerovnika </w:t>
      </w:r>
      <w:r w:rsidRPr="00840B74">
        <w:rPr>
          <w:rFonts w:cs="Times New Roman" w:hAnsi="Times New Roman" w:ascii="Times New Roman"/>
          <w:sz w:val="24"/>
        </w:rPr>
        <w:t>DMITRY SHASHLOV iz Rusije, Volžskij, Volgogradskaja obl. Ul. Pionerskaja 36/57</w:t>
      </w:r>
      <w:r>
        <w:rPr>
          <w:rFonts w:cs="Times New Roman" w:hAnsi="Times New Roman" w:ascii="Times New Roman"/>
          <w:sz w:val="24"/>
        </w:rPr>
        <w:t xml:space="preserve"> u iznosu od 1.583.993,26 kn, uz obrazloženje da stečajni vjerovnik uz prijavu tražbine nije dostavio dokumentaciju iz koje bi proizlazila osnovanost tražbine.  </w:t>
      </w:r>
    </w:p>
    <w:p w:rsidRDefault="00840B74" w:rsidP="00840B74" w:rsidR="00840B7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Valjalo je stoga stečajnog vjerovnika na temelju čl.265. st.1. i čl.266. st.1. SZ-a, uputiti na parnicu protiv stečajnog dužnika radi utvrđivanja osporene tražbine.</w:t>
      </w:r>
    </w:p>
    <w:p w:rsidRDefault="00851594" w:rsidP="00840B74" w:rsidR="0085159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osporio je tražbinu drugog višeg isplatnog reda stečajnog vjerovnika </w:t>
      </w:r>
      <w:r w:rsidRPr="00851594">
        <w:rPr>
          <w:rFonts w:cs="Times New Roman" w:hAnsi="Times New Roman" w:ascii="Times New Roman"/>
          <w:sz w:val="24"/>
        </w:rPr>
        <w:t>GRAD RIJEKA, Rijeka, Korzo 15</w:t>
      </w:r>
      <w:r>
        <w:rPr>
          <w:rFonts w:cs="Times New Roman" w:hAnsi="Times New Roman" w:ascii="Times New Roman"/>
          <w:sz w:val="24"/>
        </w:rPr>
        <w:t xml:space="preserve"> u iznosu od 114,70 kn, uz obrazloženje da navedeni iznos predstavlja kamate obračunate nakon nastavljanja postupka radi naknadne diobe stečajne mase.  </w:t>
      </w:r>
    </w:p>
    <w:p w:rsidRDefault="00851594" w:rsidP="00840B74" w:rsidR="0085159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Valjalo je stoga stečajnog vjerovnika na temelju čl.265. st.1. i čl.266. st.1. SZ-a, uputiti na parnicu protiv stečajnog dužnika radi utvrđivanja osporene tražbine.</w:t>
      </w:r>
    </w:p>
    <w:p w:rsidRDefault="00851594" w:rsidP="00840B74" w:rsidR="0085159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osporio je tražbinu drugog višeg isplatnog reda stečajnog vjerovnika </w:t>
      </w:r>
      <w:r w:rsidRPr="00851594">
        <w:rPr>
          <w:rFonts w:cs="Times New Roman" w:hAnsi="Times New Roman" w:ascii="Times New Roman"/>
          <w:sz w:val="24"/>
        </w:rPr>
        <w:t xml:space="preserve">KONTO d.o.o. Rijeka, Vukovarska 10/a </w:t>
      </w:r>
      <w:r>
        <w:rPr>
          <w:rFonts w:cs="Times New Roman" w:hAnsi="Times New Roman" w:ascii="Times New Roman"/>
          <w:sz w:val="24"/>
        </w:rPr>
        <w:t xml:space="preserve">u iznosu od 2.540,88 kn, uz obrazloženje da navedeni iznos predstavlja kamate obračunate nakon nastavljanja postupka radi naknadne diobe stečajne mase, troškove sastava prijave tražbine i sudske pristojbe na prijavu tražbine. </w:t>
      </w:r>
    </w:p>
    <w:p w:rsidRDefault="00851594" w:rsidP="00840B74" w:rsidR="0085159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Valjalo je stoga stečajnog vjerovnika na temelju čl.265. st.1. i čl.266. st.1. SZ-a, uputiti na parnicu protiv stečajnog dužnika radi utvrđivanja osporene tražbine.</w:t>
      </w:r>
    </w:p>
    <w:p w:rsidRDefault="00851594" w:rsidP="00840B74" w:rsidR="0085159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osporio je tražbinu drugog višeg isplatnog reda stečajnog vjerovnika </w:t>
      </w:r>
      <w:r w:rsidRPr="00851594">
        <w:rPr>
          <w:rFonts w:cs="Times New Roman" w:hAnsi="Times New Roman" w:ascii="Times New Roman"/>
          <w:sz w:val="24"/>
        </w:rPr>
        <w:t xml:space="preserve">TEHGRAD STAN d.o.o. Rijeka, Baštijanova 13 </w:t>
      </w:r>
      <w:r>
        <w:rPr>
          <w:rFonts w:cs="Times New Roman" w:hAnsi="Times New Roman" w:ascii="Times New Roman"/>
          <w:sz w:val="24"/>
        </w:rPr>
        <w:t>u iznosu od 692,00 kn, uz obrazloženje da navedeni iznos predstavlja kamate obračunate nakon nastavljanja postupka radi naknadne diobe stečajne mase.</w:t>
      </w:r>
    </w:p>
    <w:p w:rsidRDefault="00851594" w:rsidP="00840B74" w:rsidR="0085159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Valjalo je stoga stečajnog vjerovnika na temelju čl.265. st.1. i čl.266. st.1. SZ-a, uputiti na parnicu protiv stečajnog dužnika radi utvrđivanja osporene tražbine.</w:t>
      </w:r>
    </w:p>
    <w:p w:rsidRDefault="00840B74" w:rsidP="006B5DF1" w:rsidR="00840B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851594">
        <w:t>13</w:t>
      </w:r>
      <w:r w:rsidR="00AB15DD">
        <w:t>. travnja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C34BC7" w:rsidP="00916870" w:rsidR="00C34BC7">
      <w:pPr>
        <w:ind w:left="2160"/>
        <w:jc w:val="right"/>
      </w:pP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C34BC7" w:rsidR="00F42A9A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C34BC7">
        <w:t xml:space="preserve"> </w:t>
      </w:r>
      <w:r w:rsidR="00F42A9A" w:rsidRPr="00737DD5">
        <w:t xml:space="preserve"> </w:t>
      </w:r>
      <w:r w:rsidR="00F42A9A">
        <w:t xml:space="preserve">  </w:t>
      </w:r>
    </w:p>
    <w:p w:rsidRDefault="00F42A9A" w:rsidP="0030222D" w:rsidR="00F42A9A">
      <w:pPr>
        <w:jc w:val="both"/>
        <w:rPr>
          <w:b/>
        </w:rPr>
      </w:pPr>
    </w:p>
    <w:p w:rsidRDefault="00C34BC7" w:rsidP="0030222D" w:rsidR="00C34BC7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F42A9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AB15DD" w:rsidP="007279AF" w:rsidR="00AB15DD">
      <w:pPr>
        <w:jc w:val="both"/>
      </w:pPr>
    </w:p>
    <w:p w:rsidRDefault="00851594" w:rsidP="007279AF" w:rsidR="00851594">
      <w:pPr>
        <w:jc w:val="both"/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851594">
        <w:rPr>
          <w:sz w:val="20"/>
          <w:szCs w:val="20"/>
        </w:rPr>
        <w:t>Jelenko Lehki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B15DD">
        <w:rPr>
          <w:sz w:val="20"/>
          <w:szCs w:val="20"/>
        </w:rPr>
        <w:t>1</w:t>
      </w:r>
      <w:r w:rsidR="00851594">
        <w:rPr>
          <w:sz w:val="20"/>
          <w:szCs w:val="20"/>
        </w:rPr>
        <w:t>3</w:t>
      </w:r>
      <w:r w:rsidR="00EB383B">
        <w:rPr>
          <w:sz w:val="20"/>
          <w:szCs w:val="20"/>
        </w:rPr>
        <w:t>.</w:t>
      </w:r>
      <w:r w:rsidR="00AB15DD">
        <w:rPr>
          <w:sz w:val="20"/>
          <w:szCs w:val="20"/>
        </w:rPr>
        <w:t>4</w:t>
      </w:r>
      <w:r w:rsidR="00EB383B">
        <w:rPr>
          <w:sz w:val="20"/>
          <w:szCs w:val="20"/>
        </w:rPr>
        <w:t>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E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840B74">
      <w:t>13/17-11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06823"/>
    <w:multiLevelType w:val="hybridMultilevel"/>
    <w:tmpl w:val="B9B602B8"/>
    <w:lvl w:tplc="DD663D1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4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D4EB1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26D8D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25178"/>
    <w:rsid w:val="00835837"/>
    <w:rsid w:val="00840B74"/>
    <w:rsid w:val="00842766"/>
    <w:rsid w:val="00851594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B15DD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34BC7"/>
    <w:rsid w:val="00C447B9"/>
    <w:rsid w:val="00C60C8A"/>
    <w:rsid w:val="00C74E9D"/>
    <w:rsid w:val="00C83992"/>
    <w:rsid w:val="00CB20A4"/>
    <w:rsid w:val="00CC0CB6"/>
    <w:rsid w:val="00CD63FC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23545"/>
    <w:rsid w:val="00F25451"/>
    <w:rsid w:val="00F256E4"/>
    <w:rsid w:val="00F42A9A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4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E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E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E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E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4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E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E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E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E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7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60897944582</izvorni_sadrzaj>
    <derivirana_varijabla naziv="DomainObject.Predmet.ProtustrankaFormatedOIB_1">  Stečajna masa CENTAURUS d.o.o., OIB 60897944582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60897944582, Vukovarska 10a, 51000 Rijeka</izvorni_sadrzaj>
    <derivirana_varijabla naziv="DomainObject.Predmet.ProtustrankaFormatedWithAdressOIB_1"> Stečajna masa CENTAURUS d.o.o., OIB 60897944582,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60897944582, Vukovarska 10a, 51000 Rijeka</izvorni_sadrzaj>
    <derivirana_varijabla naziv="DomainObject.Predmet.ProtustrankaWithAdressOIB_1">Stečajna masa CENTAURUS d.o.o., OIB 60897944582,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60897944582</izvorni_sadrzaj>
    <derivirana_varijabla naziv="DomainObject.Predmet.ProtustrankaNazivFormatedOIB_1">Stečajna masa CENTAURUS d.o.o., OIB 60897944582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60897944582</item>
    </izvorni_sadrzaj>
    <derivirana_varijabla naziv="DomainObject.Predmet.ProtuStrankaListFormatedOIB_1">
      <item>Stečajna masa CENTAURUS d.o.o., OIB 60897944582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60897944582, Vukovarska 10a, 51000 Rijeka</item>
    </izvorni_sadrzaj>
    <derivirana_varijabla naziv="DomainObject.Predmet.ProtuStrankaListFormatedWithAdressOIB_1">
      <item>Stečajna masa CENTAURUS d.o.o., OIB 60897944582,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60897944582</item>
    </izvorni_sadrzaj>
    <derivirana_varijabla naziv="DomainObject.Predmet.ProtuStrankaListNazivFormatedOIB_1">
      <item>Stečajna masa CENTAURUS d.o.o., OIB 60897944582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60897944582, Vukovarska 10a, 51000 Rijeka</izvorni_sadrzaj>
    <derivirana_varijabla naziv="DomainObject.Predmet.ProtustrankaIDrugiAdressOIB_1">Stečajna masa CENTAURUS d.o.o., OIB 60897944582,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60897944582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60897944582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55AE3-386E-4F4D-BB87-F7FEB1918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974</properties:Words>
  <properties:Characters>5644</properties:Characters>
  <properties:Lines>142</properties:Lines>
  <properties:Paragraphs>61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2017-04-13T09:54:00Z</dcterms:created>
  <dc:creator>rcerneka</dc:creator>
  <cp:lastModifiedBy>Jasna Radulović</cp:lastModifiedBy>
  <cp:lastPrinted>2017-04-13T09:54:00Z</cp:lastPrinted>
  <dcterms:modified xmlns:xsi="http://www.w3.org/2001/XMLSchema-instance" xsi:type="dcterms:W3CDTF">2017-04-13T10:01:00Z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