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df6bc9" w14:paraId="bdf6bc9" w:rsidRDefault="00D97861" w:rsidP="00D97861" w:rsidR="00D97861">
      <w:pPr>
        <w:ind w:firstLine="708" w:left="5664"/>
        <w15:collapsed w:val="false"/>
      </w:pPr>
      <w:bookmarkStart w:name="_GoBack" w:id="0"/>
      <w:bookmarkEnd w:id="0"/>
      <w:r>
        <w:t xml:space="preserve">Poslovni broj: </w:t>
      </w:r>
      <w:r w:rsidR="00412EC1">
        <w:t>4</w:t>
      </w:r>
      <w:r>
        <w:t xml:space="preserve"> </w:t>
      </w:r>
      <w:r w:rsidR="00444FD2">
        <w:t>St-</w:t>
      </w:r>
      <w:r w:rsidR="001132F2">
        <w:t>148/18-15</w:t>
      </w:r>
    </w:p>
    <w:tbl>
      <w:tblPr>
        <w:tblpPr w:tblpY="1" w:vertAnchor="text" w:rightFromText="180" w:leftFromText="180"/>
        <w:tblOverlap w:val="never"/>
        <w:tblW w:type="auto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829"/>
      </w:tblGrid>
      <w:tr w:rsidTr="001132F2" w:rsidR="00444FD2" w:rsidRPr="006A1BF5">
        <w:tc>
          <w:tcPr>
            <w:tcW w:type="dxa" w:w="2829"/>
            <w:shd w:fill="auto" w:color="auto" w:val="clear"/>
          </w:tcPr>
          <w:p w:rsidRDefault="00444FD2" w:rsidP="001132F2" w:rsidR="00444FD2" w:rsidRPr="006A1BF5">
            <w:pPr>
              <w:jc w:val="center"/>
            </w:pPr>
            <w:r>
              <w:rPr>
                <w:noProof/>
              </w:rPr>
              <w:drawing>
                <wp:inline distR="0" distL="0" distB="0" distT="0">
                  <wp:extent cy="609600" cx="476250"/>
                  <wp:effectExtent b="0" r="0" t="0" l="0"/>
                  <wp:docPr descr="GRB-RH-pn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444FD2" w:rsidP="001132F2" w:rsidR="00444FD2" w:rsidRPr="006A1BF5">
            <w:pPr>
              <w:spacing w:before="120"/>
              <w:jc w:val="center"/>
            </w:pPr>
            <w:r w:rsidRPr="006A1BF5">
              <w:t>Republika Hrvatska</w:t>
            </w:r>
          </w:p>
          <w:p w:rsidRDefault="00444FD2" w:rsidP="001132F2" w:rsidR="00444FD2" w:rsidRPr="006A1BF5">
            <w:pPr>
              <w:jc w:val="center"/>
            </w:pPr>
            <w:r>
              <w:t>Trgovački sud u Varaždinu</w:t>
            </w:r>
          </w:p>
          <w:p w:rsidRDefault="00444FD2" w:rsidP="001132F2" w:rsidR="00444FD2" w:rsidRPr="006A1BF5">
            <w:pPr>
              <w:jc w:val="center"/>
            </w:pPr>
            <w:r>
              <w:t>Varaždin, Braće Radić 2</w:t>
            </w:r>
          </w:p>
        </w:tc>
      </w:tr>
    </w:tbl>
    <w:p w:rsidRDefault="001132F2" w:rsidP="00D23552" w:rsidR="00D23552">
      <w:r>
        <w:br w:clear="all" w:type="textWrapping"/>
      </w:r>
    </w:p>
    <w:p w:rsidRDefault="000923CD" w:rsidR="000923CD"/>
    <w:p w:rsidRDefault="001132F2" w:rsidR="001132F2"/>
    <w:p w:rsidRDefault="00462442" w:rsidP="000923CD" w:rsidR="00620EA1" w:rsidRPr="000923CD">
      <w:pPr>
        <w:ind w:firstLine="708"/>
        <w:jc w:val="both"/>
        <w:rPr>
          <w:b/>
          <w:bCs/>
        </w:rPr>
      </w:pPr>
      <w:r w:rsidRPr="002132D9">
        <w:t>Trgovački sud u Varažd</w:t>
      </w:r>
      <w:r w:rsidR="00921742">
        <w:t xml:space="preserve">inu, u ime Republike Hrvatske, </w:t>
      </w:r>
      <w:r w:rsidRPr="002132D9">
        <w:t xml:space="preserve">po sucu toga suda Iris Hatvalić Nemec, povodom prijedloga </w:t>
      </w:r>
      <w:r w:rsidR="001132F2">
        <w:t>predlagatelja – dužnika</w:t>
      </w:r>
      <w:r w:rsidRPr="002132D9">
        <w:t xml:space="preserve"> </w:t>
      </w:r>
      <w:r w:rsidR="001132F2" w:rsidRPr="00DC3682">
        <w:t>NATURA-MILK-ĐURĐEVAC d.o.o.</w:t>
      </w:r>
      <w:r w:rsidR="001132F2">
        <w:t xml:space="preserve">, </w:t>
      </w:r>
      <w:r w:rsidR="001132F2" w:rsidRPr="00DC3682">
        <w:t>Kolodvorska 21/A</w:t>
      </w:r>
      <w:r w:rsidR="001132F2">
        <w:t xml:space="preserve">, </w:t>
      </w:r>
      <w:r w:rsidR="001132F2" w:rsidRPr="00DC3682">
        <w:t>Đurđevac</w:t>
      </w:r>
      <w:r w:rsidR="001132F2">
        <w:t xml:space="preserve">, OIB: </w:t>
      </w:r>
      <w:r w:rsidR="001132F2" w:rsidRPr="00DC3682">
        <w:t>32385533116</w:t>
      </w:r>
      <w:r w:rsidR="000923CD" w:rsidRPr="002132D9">
        <w:t xml:space="preserve">, </w:t>
      </w:r>
      <w:r w:rsidR="000923CD" w:rsidRPr="00620EA1">
        <w:t xml:space="preserve">za sklapanje </w:t>
      </w:r>
      <w:proofErr w:type="spellStart"/>
      <w:r w:rsidR="000923CD" w:rsidRPr="00620EA1">
        <w:t>predstečajne</w:t>
      </w:r>
      <w:proofErr w:type="spellEnd"/>
      <w:r w:rsidR="000923CD" w:rsidRPr="00620EA1">
        <w:t xml:space="preserve"> nagodbe</w:t>
      </w:r>
      <w:r w:rsidR="000923CD">
        <w:t xml:space="preserve">, </w:t>
      </w:r>
      <w:r w:rsidR="001132F2">
        <w:t>2. svibnja</w:t>
      </w:r>
      <w:r w:rsidR="00444FD2">
        <w:t xml:space="preserve"> 2018</w:t>
      </w:r>
      <w:r w:rsidR="000923CD" w:rsidRPr="002132D9">
        <w:t>.</w:t>
      </w:r>
      <w:r w:rsidR="000923CD">
        <w:rPr>
          <w:b/>
          <w:bCs/>
        </w:rPr>
        <w:t xml:space="preserve">, </w:t>
      </w:r>
      <w:r w:rsidR="00620EA1">
        <w:t>donio je sljedeći</w:t>
      </w:r>
    </w:p>
    <w:p w:rsidRDefault="002D34E4" w:rsidP="00866263" w:rsidR="002D34E4" w:rsidRPr="00620EA1">
      <w:pPr>
        <w:jc w:val="both"/>
      </w:pPr>
    </w:p>
    <w:p w:rsidRDefault="001A7F43" w:rsidP="001A7F43" w:rsidR="001A7F43" w:rsidRPr="00620EA1">
      <w:pPr>
        <w:spacing w:before="240"/>
        <w:jc w:val="center"/>
      </w:pPr>
      <w:r w:rsidRPr="00620EA1">
        <w:t>O G L A S</w:t>
      </w:r>
    </w:p>
    <w:p w:rsidRDefault="001A7F43" w:rsidP="001A7F43" w:rsidR="001A7F43" w:rsidRPr="00FE36FD">
      <w:pPr>
        <w:spacing w:before="240"/>
        <w:jc w:val="both"/>
      </w:pPr>
      <w:r>
        <w:tab/>
      </w:r>
      <w:r w:rsidR="001132F2">
        <w:t>1</w:t>
      </w:r>
      <w:r w:rsidRPr="00FE36FD">
        <w:t xml:space="preserve"> / Temeljem čl. 66. st. 5. Zakona o financijskom poslovanju i </w:t>
      </w:r>
      <w:proofErr w:type="spellStart"/>
      <w:r w:rsidRPr="00FE36FD">
        <w:t>predstečajnoj</w:t>
      </w:r>
      <w:proofErr w:type="spellEnd"/>
      <w:r w:rsidRPr="00FE36FD">
        <w:t xml:space="preserve"> nago</w:t>
      </w:r>
      <w:r w:rsidR="000F3367">
        <w:t>dbi (Narodne novine broj 108/12,</w:t>
      </w:r>
      <w:r w:rsidRPr="00FE36FD">
        <w:t xml:space="preserve"> 144/12</w:t>
      </w:r>
      <w:r w:rsidR="000F3367">
        <w:t>, 81/13 i 112/13</w:t>
      </w:r>
      <w:r w:rsidRPr="00FE36FD">
        <w:t xml:space="preserve">) određuje se ročište radi sklapanja </w:t>
      </w:r>
      <w:proofErr w:type="spellStart"/>
      <w:r w:rsidRPr="00FE36FD">
        <w:t>predstečajne</w:t>
      </w:r>
      <w:proofErr w:type="spellEnd"/>
      <w:r w:rsidRPr="00FE36FD">
        <w:t xml:space="preserve"> nagodbe nad dužnikom </w:t>
      </w:r>
      <w:r w:rsidR="001132F2" w:rsidRPr="00DC3682">
        <w:t>NATURA-MILK-ĐURĐEVAC d.o.o.</w:t>
      </w:r>
      <w:r w:rsidR="001132F2">
        <w:t xml:space="preserve">, </w:t>
      </w:r>
      <w:r w:rsidR="001132F2" w:rsidRPr="00DC3682">
        <w:t>Kolodvorska 21/A</w:t>
      </w:r>
      <w:r w:rsidR="001132F2">
        <w:t xml:space="preserve">, </w:t>
      </w:r>
      <w:r w:rsidR="001132F2" w:rsidRPr="00DC3682">
        <w:t>Đurđevac</w:t>
      </w:r>
      <w:r w:rsidR="001132F2">
        <w:t xml:space="preserve">, OIB: </w:t>
      </w:r>
      <w:r w:rsidR="001132F2" w:rsidRPr="00DC3682">
        <w:t>32385533116</w:t>
      </w:r>
      <w:r w:rsidRPr="00FE36FD">
        <w:t>, za dan</w:t>
      </w:r>
    </w:p>
    <w:p w:rsidRDefault="008D3247" w:rsidP="008D3247" w:rsidR="008D3247">
      <w:pPr>
        <w:spacing w:before="240"/>
        <w:jc w:val="center"/>
        <w:rPr>
          <w:b/>
          <w:u w:val="single"/>
        </w:rPr>
      </w:pPr>
      <w:r>
        <w:rPr>
          <w:b/>
          <w:u w:val="single"/>
        </w:rPr>
        <w:t>18</w:t>
      </w:r>
      <w:r w:rsidRPr="00AF4832">
        <w:rPr>
          <w:b/>
          <w:u w:val="single"/>
        </w:rPr>
        <w:t xml:space="preserve">. svibnja 2018. u </w:t>
      </w:r>
      <w:r>
        <w:rPr>
          <w:b/>
          <w:u w:val="single"/>
        </w:rPr>
        <w:t>10</w:t>
      </w:r>
      <w:r w:rsidRPr="00AF4832">
        <w:rPr>
          <w:b/>
          <w:u w:val="single"/>
        </w:rPr>
        <w:t>,00 sati, u velikoj raspravnoj dvorani u prizemlju suda</w:t>
      </w:r>
    </w:p>
    <w:p w:rsidRDefault="00963D4F" w:rsidP="00963D4F" w:rsidR="00963D4F" w:rsidRPr="00FE36FD">
      <w:pPr>
        <w:spacing w:before="240"/>
        <w:jc w:val="both"/>
      </w:pPr>
      <w:r>
        <w:tab/>
      </w:r>
      <w:r w:rsidR="001132F2">
        <w:t>2</w:t>
      </w:r>
      <w:r w:rsidRPr="00FE36FD">
        <w:t>/ Na ročište se pozivaju:</w:t>
      </w:r>
    </w:p>
    <w:p w:rsidRDefault="00963D4F" w:rsidP="008D3247" w:rsidR="008D3247">
      <w:pPr>
        <w:pStyle w:val="Odlomakpopisa"/>
        <w:numPr>
          <w:ilvl w:val="0"/>
          <w:numId w:val="8"/>
        </w:numPr>
        <w:spacing w:before="240"/>
        <w:jc w:val="both"/>
      </w:pPr>
      <w:r w:rsidRPr="00FE36FD">
        <w:t xml:space="preserve">predlagatelj-dužnik, </w:t>
      </w:r>
      <w:r w:rsidR="008D3247" w:rsidRPr="00DC3682">
        <w:t>NATURA-MILK-ĐURĐEVAC d.o.o.</w:t>
      </w:r>
      <w:r w:rsidR="008D3247">
        <w:t xml:space="preserve">, </w:t>
      </w:r>
      <w:r w:rsidR="008D3247" w:rsidRPr="00DC3682">
        <w:t>Kolodvorska 21/A</w:t>
      </w:r>
      <w:r w:rsidR="008D3247">
        <w:t>,   Đurđevac</w:t>
      </w:r>
    </w:p>
    <w:p w:rsidRDefault="00963D4F" w:rsidP="008D3247" w:rsidR="00963D4F">
      <w:pPr>
        <w:pStyle w:val="Odlomakpopisa"/>
        <w:numPr>
          <w:ilvl w:val="0"/>
          <w:numId w:val="7"/>
        </w:numPr>
        <w:spacing w:before="240"/>
        <w:jc w:val="both"/>
      </w:pPr>
      <w:r w:rsidRPr="00FE36FD">
        <w:t>svi vjerovnici koji su prihvatili pla</w:t>
      </w:r>
      <w:r w:rsidR="00412EC1">
        <w:t>n financijskog restrukturiranja</w:t>
      </w:r>
    </w:p>
    <w:p w:rsidRDefault="008D3247" w:rsidP="008D3247" w:rsidR="008D3247" w:rsidRPr="00FE36FD">
      <w:pPr>
        <w:spacing w:before="240"/>
        <w:jc w:val="both"/>
      </w:pPr>
    </w:p>
    <w:p w:rsidRDefault="008D3247" w:rsidP="00B02BE4" w:rsidR="00963D4F">
      <w:pPr>
        <w:spacing w:before="240"/>
        <w:jc w:val="center"/>
      </w:pPr>
      <w:r>
        <w:t xml:space="preserve">U Varaždinu 2. svibnja </w:t>
      </w:r>
      <w:r w:rsidR="00444FD2">
        <w:t>2018</w:t>
      </w:r>
      <w:r w:rsidR="000923CD">
        <w:t xml:space="preserve">. </w:t>
      </w:r>
    </w:p>
    <w:p w:rsidRDefault="00064AAF" w:rsidP="00963D4F" w:rsidR="00064AAF" w:rsidRPr="00FE36FD">
      <w:pPr>
        <w:spacing w:before="240"/>
        <w:jc w:val="center"/>
      </w:pPr>
    </w:p>
    <w:p w:rsidRDefault="00963D4F" w:rsidP="00963D4F" w:rsidR="00963D4F" w:rsidRPr="00FE36FD">
      <w:pPr>
        <w:spacing w:before="240"/>
        <w:jc w:val="both"/>
      </w:pPr>
      <w:r w:rsidRPr="00FE36FD">
        <w:t xml:space="preserve">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4814D1">
        <w:t xml:space="preserve">          </w:t>
      </w:r>
      <w:r w:rsidR="00412EC1">
        <w:t>SUDAC</w:t>
      </w:r>
      <w:r w:rsidRPr="00FE36FD">
        <w:t>:</w:t>
      </w:r>
    </w:p>
    <w:p w:rsidRDefault="00963D4F" w:rsidP="006673B3" w:rsidR="00171758">
      <w:pPr>
        <w:spacing w:before="240"/>
        <w:jc w:val="both"/>
      </w:pPr>
      <w:r>
        <w:t xml:space="preserve">               </w:t>
      </w:r>
      <w:r w:rsidRPr="00FE36FD">
        <w:t xml:space="preserve">  </w:t>
      </w:r>
      <w:r w:rsidR="004814D1">
        <w:tab/>
      </w:r>
      <w:r w:rsidR="004814D1">
        <w:tab/>
      </w:r>
      <w:r w:rsidR="004814D1">
        <w:tab/>
      </w:r>
      <w:r w:rsidR="004814D1">
        <w:tab/>
      </w:r>
      <w:r w:rsidR="004814D1">
        <w:tab/>
      </w:r>
      <w:r w:rsidR="004814D1">
        <w:tab/>
      </w:r>
      <w:r w:rsidR="004814D1">
        <w:tab/>
        <w:t xml:space="preserve">           </w:t>
      </w:r>
      <w:r w:rsidR="00412EC1">
        <w:t>Iris Hatvalić Nemec</w:t>
      </w:r>
      <w:r w:rsidR="00171758">
        <w:t xml:space="preserve"> </w:t>
      </w:r>
    </w:p>
    <w:p w:rsidRDefault="000319B1" w:rsidP="000319B1" w:rsidR="000319B1">
      <w:pPr>
        <w:spacing w:before="240"/>
        <w:jc w:val="both"/>
      </w:pPr>
    </w:p>
    <w:p w:rsidRDefault="00963D4F" w:rsidP="00963D4F" w:rsidR="00963D4F" w:rsidRPr="00FE36FD">
      <w:pPr>
        <w:spacing w:before="240"/>
        <w:jc w:val="both"/>
      </w:pPr>
      <w:r w:rsidRPr="00FE36FD">
        <w:t>1.</w:t>
      </w:r>
      <w:r w:rsidR="00D23552">
        <w:t>e-</w:t>
      </w:r>
      <w:r w:rsidRPr="00FE36FD">
        <w:t>oglasna ploča ovoga suda</w:t>
      </w:r>
    </w:p>
    <w:p w:rsidRDefault="00963D4F" w:rsidP="00963D4F" w:rsidR="00963D4F" w:rsidRPr="00FE36FD">
      <w:pPr>
        <w:spacing w:before="240"/>
        <w:jc w:val="both"/>
      </w:pPr>
      <w:r w:rsidRPr="00FE36FD">
        <w:t>2.objava na web stranici Financijske agencije</w:t>
      </w:r>
    </w:p>
    <w:sectPr w:rsidSect="00D23552" w:rsidR="00963D4F" w:rsidRPr="00FE36FD">
      <w:headerReference w:type="even" r:id="rId11"/>
      <w:headerReference w:type="default" r:id="rId12"/>
      <w:headerReference w:type="first" r:id="rId13"/>
      <w:footerReference w:type="first" r:id="rId14"/>
      <w:pgSz w:h="16838" w:w="11906"/>
      <w:pgMar w:gutter="0" w:footer="709" w:header="709" w:left="1134" w:bottom="1134" w:right="1418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72355" w:rsidR="00072355">
      <w:r>
        <w:separator/>
      </w:r>
    </w:p>
  </w:endnote>
  <w:endnote w:id="0" w:type="continuationSeparator">
    <w:p w:rsidRDefault="00072355" w:rsidR="0007235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074E1" w:rsidR="004074E1">
    <w:pPr>
      <w:pStyle w:val="Podnoje"/>
    </w:pPr>
    <w:r>
      <w:tab/>
    </w:r>
    <w:r>
      <w:tab/>
    </w:r>
    <w:r>
      <w:tab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72355" w:rsidR="00072355">
      <w:r>
        <w:separator/>
      </w:r>
    </w:p>
  </w:footnote>
  <w:footnote w:id="0" w:type="continuationSeparator">
    <w:p w:rsidRDefault="00072355" w:rsidR="0007235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074E1" w:rsidR="004074E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074E1" w:rsidR="004074E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074E1" w:rsidR="004074E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F6B1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074E1" w:rsidR="004074E1">
    <w:pPr>
      <w:pStyle w:val="Zaglavlje"/>
    </w:pPr>
  </w:p>
  <w:p w:rsidRDefault="004074E1" w:rsidR="004074E1">
    <w:pPr>
      <w:pStyle w:val="Zaglavlje"/>
    </w:pPr>
  </w:p>
  <w:p w:rsidRDefault="004074E1" w:rsidR="004074E1">
    <w:pPr>
      <w:pStyle w:val="Zaglavlje"/>
    </w:pPr>
    <w:r>
      <w:tab/>
    </w:r>
    <w:r>
      <w:tab/>
      <w:t>XIV-St-51/09-14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074E1" w:rsidR="004074E1">
    <w:pPr>
      <w:pStyle w:val="Zaglavlje"/>
    </w:pPr>
  </w:p>
  <w:p w:rsidRDefault="004074E1" w:rsidR="004074E1">
    <w:pPr>
      <w:pStyle w:val="Zaglavlje"/>
    </w:pPr>
  </w:p>
  <w:p w:rsidRDefault="004074E1" w:rsidR="004074E1">
    <w:pPr>
      <w:pStyle w:val="Zaglavlje"/>
    </w:pPr>
  </w:p>
  <w:p w:rsidRDefault="004074E1" w:rsidR="004074E1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624769"/>
    <w:multiLevelType w:val="hybridMultilevel"/>
    <w:tmpl w:val="24203FD2"/>
    <w:lvl w:tplc="23DE6FD2" w:ilvl="0">
      <w:start w:val="18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">
    <w:nsid w:val="1ADF0C8B"/>
    <w:multiLevelType w:val="multilevel"/>
    <w:tmpl w:val="231A2064"/>
    <w:lvl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2">
    <w:nsid w:val="1B40169F"/>
    <w:multiLevelType w:val="hybridMultilevel"/>
    <w:tmpl w:val="A1642190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entative="true" w:tplc="041A0019" w:ilvl="1">
      <w:start w:val="1"/>
      <w:numFmt w:val="lowerLetter"/>
      <w:lvlText w:val="%2."/>
      <w:lvlJc w:val="left"/>
      <w:pPr>
        <w:tabs>
          <w:tab w:pos="2565" w:val="num"/>
        </w:tabs>
        <w:ind w:hanging="360" w:left="2565"/>
      </w:pPr>
    </w:lvl>
    <w:lvl w:tentative="true" w:tplc="041A001B" w:ilvl="2">
      <w:start w:val="1"/>
      <w:numFmt w:val="lowerRoman"/>
      <w:lvlText w:val="%3."/>
      <w:lvlJc w:val="right"/>
      <w:pPr>
        <w:tabs>
          <w:tab w:pos="3285" w:val="num"/>
        </w:tabs>
        <w:ind w:hanging="180" w:left="3285"/>
      </w:pPr>
    </w:lvl>
    <w:lvl w:tentative="true" w:tplc="041A000F" w:ilvl="3">
      <w:start w:val="1"/>
      <w:numFmt w:val="decimal"/>
      <w:lvlText w:val="%4."/>
      <w:lvlJc w:val="left"/>
      <w:pPr>
        <w:tabs>
          <w:tab w:pos="4005" w:val="num"/>
        </w:tabs>
        <w:ind w:hanging="360" w:left="4005"/>
      </w:pPr>
    </w:lvl>
    <w:lvl w:tentative="true" w:tplc="041A0019" w:ilvl="4">
      <w:start w:val="1"/>
      <w:numFmt w:val="lowerLetter"/>
      <w:lvlText w:val="%5."/>
      <w:lvlJc w:val="left"/>
      <w:pPr>
        <w:tabs>
          <w:tab w:pos="4725" w:val="num"/>
        </w:tabs>
        <w:ind w:hanging="360" w:left="4725"/>
      </w:pPr>
    </w:lvl>
    <w:lvl w:tentative="true" w:tplc="041A001B" w:ilvl="5">
      <w:start w:val="1"/>
      <w:numFmt w:val="lowerRoman"/>
      <w:lvlText w:val="%6."/>
      <w:lvlJc w:val="right"/>
      <w:pPr>
        <w:tabs>
          <w:tab w:pos="5445" w:val="num"/>
        </w:tabs>
        <w:ind w:hanging="180" w:left="5445"/>
      </w:pPr>
    </w:lvl>
    <w:lvl w:tentative="true" w:tplc="041A000F" w:ilvl="6">
      <w:start w:val="1"/>
      <w:numFmt w:val="decimal"/>
      <w:lvlText w:val="%7."/>
      <w:lvlJc w:val="left"/>
      <w:pPr>
        <w:tabs>
          <w:tab w:pos="6165" w:val="num"/>
        </w:tabs>
        <w:ind w:hanging="360" w:left="6165"/>
      </w:pPr>
    </w:lvl>
    <w:lvl w:tentative="true" w:tplc="041A0019" w:ilvl="7">
      <w:start w:val="1"/>
      <w:numFmt w:val="lowerLetter"/>
      <w:lvlText w:val="%8."/>
      <w:lvlJc w:val="left"/>
      <w:pPr>
        <w:tabs>
          <w:tab w:pos="6885" w:val="num"/>
        </w:tabs>
        <w:ind w:hanging="360" w:left="6885"/>
      </w:pPr>
    </w:lvl>
    <w:lvl w:tentative="true" w:tplc="041A001B" w:ilvl="8">
      <w:start w:val="1"/>
      <w:numFmt w:val="lowerRoman"/>
      <w:lvlText w:val="%9."/>
      <w:lvlJc w:val="right"/>
      <w:pPr>
        <w:tabs>
          <w:tab w:pos="7605" w:val="num"/>
        </w:tabs>
        <w:ind w:hanging="180" w:left="7605"/>
      </w:pPr>
    </w:lvl>
  </w:abstractNum>
  <w:abstractNum w:abstractNumId="3">
    <w:nsid w:val="23AE0FE2"/>
    <w:multiLevelType w:val="hybridMultilevel"/>
    <w:tmpl w:val="231A2064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4">
    <w:nsid w:val="2EF36084"/>
    <w:multiLevelType w:val="hybridMultilevel"/>
    <w:tmpl w:val="90BE47B6"/>
    <w:lvl w:tplc="E7788242" w:ilvl="0">
      <w:start w:val="2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0E54782"/>
    <w:multiLevelType w:val="hybridMultilevel"/>
    <w:tmpl w:val="1EFE54E4"/>
    <w:lvl w:tplc="A7E0ED60" w:ilvl="0">
      <w:start w:val="1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54EE0326"/>
    <w:multiLevelType w:val="hybridMultilevel"/>
    <w:tmpl w:val="CFBCFBF0"/>
    <w:lvl w:tplc="ABE87256" w:ilvl="0">
      <w:start w:val="1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5"/>
  </w:num>
  <w:num w:numId="5">
    <w:abstractNumId w:val="4"/>
  </w:num>
  <w:num w:numId="6">
    <w:abstractNumId w:val="0"/>
  </w:num>
  <w:num w:numId="7">
    <w:abstractNumId w:val="7"/>
  </w:num>
  <w:num w:numId="8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54E9"/>
    <w:rsid w:val="000023CC"/>
    <w:rsid w:val="000054E9"/>
    <w:rsid w:val="000125E8"/>
    <w:rsid w:val="00012B29"/>
    <w:rsid w:val="00014108"/>
    <w:rsid w:val="0001612A"/>
    <w:rsid w:val="000319B1"/>
    <w:rsid w:val="00053130"/>
    <w:rsid w:val="0005419D"/>
    <w:rsid w:val="000626B8"/>
    <w:rsid w:val="00063AC3"/>
    <w:rsid w:val="00064AAF"/>
    <w:rsid w:val="00064B0C"/>
    <w:rsid w:val="00066089"/>
    <w:rsid w:val="00072355"/>
    <w:rsid w:val="000726FE"/>
    <w:rsid w:val="00081FFA"/>
    <w:rsid w:val="00083546"/>
    <w:rsid w:val="000908DF"/>
    <w:rsid w:val="000923CD"/>
    <w:rsid w:val="000949FF"/>
    <w:rsid w:val="000A6EA3"/>
    <w:rsid w:val="000B424D"/>
    <w:rsid w:val="000B4789"/>
    <w:rsid w:val="000B530E"/>
    <w:rsid w:val="000B5C6C"/>
    <w:rsid w:val="000C0376"/>
    <w:rsid w:val="000C4699"/>
    <w:rsid w:val="000D5DF6"/>
    <w:rsid w:val="000E5D3A"/>
    <w:rsid w:val="000F3367"/>
    <w:rsid w:val="000F791D"/>
    <w:rsid w:val="00101225"/>
    <w:rsid w:val="00101482"/>
    <w:rsid w:val="0010235A"/>
    <w:rsid w:val="001045B4"/>
    <w:rsid w:val="00105288"/>
    <w:rsid w:val="00112DE7"/>
    <w:rsid w:val="001132F2"/>
    <w:rsid w:val="00113776"/>
    <w:rsid w:val="00117D8E"/>
    <w:rsid w:val="00123FF5"/>
    <w:rsid w:val="001246D2"/>
    <w:rsid w:val="001276AF"/>
    <w:rsid w:val="00131D95"/>
    <w:rsid w:val="00135353"/>
    <w:rsid w:val="00150CE4"/>
    <w:rsid w:val="00150EF2"/>
    <w:rsid w:val="0015361E"/>
    <w:rsid w:val="001572B2"/>
    <w:rsid w:val="0016435C"/>
    <w:rsid w:val="00167253"/>
    <w:rsid w:val="0017014F"/>
    <w:rsid w:val="00171758"/>
    <w:rsid w:val="00174998"/>
    <w:rsid w:val="00181250"/>
    <w:rsid w:val="001938E3"/>
    <w:rsid w:val="00195508"/>
    <w:rsid w:val="0019568D"/>
    <w:rsid w:val="001A7F43"/>
    <w:rsid w:val="001B47D0"/>
    <w:rsid w:val="001B5956"/>
    <w:rsid w:val="001C45D5"/>
    <w:rsid w:val="001C77A9"/>
    <w:rsid w:val="001D0202"/>
    <w:rsid w:val="001D20C8"/>
    <w:rsid w:val="001D5788"/>
    <w:rsid w:val="001E554E"/>
    <w:rsid w:val="001E60C1"/>
    <w:rsid w:val="002134EF"/>
    <w:rsid w:val="00224720"/>
    <w:rsid w:val="0022597D"/>
    <w:rsid w:val="002309B7"/>
    <w:rsid w:val="00232999"/>
    <w:rsid w:val="002413F3"/>
    <w:rsid w:val="00241AEE"/>
    <w:rsid w:val="00265649"/>
    <w:rsid w:val="00270975"/>
    <w:rsid w:val="0028087F"/>
    <w:rsid w:val="00285B65"/>
    <w:rsid w:val="00290596"/>
    <w:rsid w:val="002906AD"/>
    <w:rsid w:val="00292429"/>
    <w:rsid w:val="00293017"/>
    <w:rsid w:val="0029423C"/>
    <w:rsid w:val="002A2C94"/>
    <w:rsid w:val="002A62FE"/>
    <w:rsid w:val="002B1C07"/>
    <w:rsid w:val="002C03A6"/>
    <w:rsid w:val="002D34E4"/>
    <w:rsid w:val="002D379B"/>
    <w:rsid w:val="002D43D7"/>
    <w:rsid w:val="002D5D3E"/>
    <w:rsid w:val="002D5E5A"/>
    <w:rsid w:val="002D7B85"/>
    <w:rsid w:val="002E5FB7"/>
    <w:rsid w:val="002F32E3"/>
    <w:rsid w:val="00303455"/>
    <w:rsid w:val="00304F63"/>
    <w:rsid w:val="0030662E"/>
    <w:rsid w:val="003067EB"/>
    <w:rsid w:val="00316706"/>
    <w:rsid w:val="00317870"/>
    <w:rsid w:val="0033138D"/>
    <w:rsid w:val="00333B24"/>
    <w:rsid w:val="00335BAA"/>
    <w:rsid w:val="00343B14"/>
    <w:rsid w:val="00361FD0"/>
    <w:rsid w:val="00366798"/>
    <w:rsid w:val="00371A4B"/>
    <w:rsid w:val="0038344C"/>
    <w:rsid w:val="00387DD1"/>
    <w:rsid w:val="00390B09"/>
    <w:rsid w:val="003916DB"/>
    <w:rsid w:val="003949DB"/>
    <w:rsid w:val="003A1F3D"/>
    <w:rsid w:val="003A3426"/>
    <w:rsid w:val="003A50D4"/>
    <w:rsid w:val="003B328A"/>
    <w:rsid w:val="003B4D8B"/>
    <w:rsid w:val="003B6041"/>
    <w:rsid w:val="003B6C79"/>
    <w:rsid w:val="003B6F09"/>
    <w:rsid w:val="003C0384"/>
    <w:rsid w:val="003C1E41"/>
    <w:rsid w:val="003C3390"/>
    <w:rsid w:val="003E2607"/>
    <w:rsid w:val="003E4C50"/>
    <w:rsid w:val="003E52B9"/>
    <w:rsid w:val="003F6B1E"/>
    <w:rsid w:val="004074E1"/>
    <w:rsid w:val="00412EC1"/>
    <w:rsid w:val="00415439"/>
    <w:rsid w:val="004159DD"/>
    <w:rsid w:val="00417551"/>
    <w:rsid w:val="00427A9A"/>
    <w:rsid w:val="00436EF9"/>
    <w:rsid w:val="00440969"/>
    <w:rsid w:val="00444FD2"/>
    <w:rsid w:val="00450AE7"/>
    <w:rsid w:val="00454A21"/>
    <w:rsid w:val="00457C98"/>
    <w:rsid w:val="00462442"/>
    <w:rsid w:val="00466B77"/>
    <w:rsid w:val="00467929"/>
    <w:rsid w:val="004814D1"/>
    <w:rsid w:val="00493E76"/>
    <w:rsid w:val="00494F36"/>
    <w:rsid w:val="004A16E6"/>
    <w:rsid w:val="004A6DB2"/>
    <w:rsid w:val="004C2E59"/>
    <w:rsid w:val="004C765C"/>
    <w:rsid w:val="004D0825"/>
    <w:rsid w:val="004D0A05"/>
    <w:rsid w:val="004D436C"/>
    <w:rsid w:val="004E45E2"/>
    <w:rsid w:val="004E492A"/>
    <w:rsid w:val="004F7471"/>
    <w:rsid w:val="0050699A"/>
    <w:rsid w:val="00507F72"/>
    <w:rsid w:val="00511E12"/>
    <w:rsid w:val="00531763"/>
    <w:rsid w:val="005339EE"/>
    <w:rsid w:val="00537F04"/>
    <w:rsid w:val="005639E2"/>
    <w:rsid w:val="00566C24"/>
    <w:rsid w:val="00571EB4"/>
    <w:rsid w:val="00576C91"/>
    <w:rsid w:val="0058732C"/>
    <w:rsid w:val="005920C6"/>
    <w:rsid w:val="00592389"/>
    <w:rsid w:val="00592DB0"/>
    <w:rsid w:val="00594A11"/>
    <w:rsid w:val="00597F84"/>
    <w:rsid w:val="005A73F6"/>
    <w:rsid w:val="005B37ED"/>
    <w:rsid w:val="005C4063"/>
    <w:rsid w:val="005C5A85"/>
    <w:rsid w:val="005D0302"/>
    <w:rsid w:val="005E76AC"/>
    <w:rsid w:val="00607142"/>
    <w:rsid w:val="006117CA"/>
    <w:rsid w:val="00620EA1"/>
    <w:rsid w:val="00624D2B"/>
    <w:rsid w:val="00637939"/>
    <w:rsid w:val="00650C01"/>
    <w:rsid w:val="00651A4B"/>
    <w:rsid w:val="00660E15"/>
    <w:rsid w:val="00661D2A"/>
    <w:rsid w:val="00665A08"/>
    <w:rsid w:val="00666752"/>
    <w:rsid w:val="006673B3"/>
    <w:rsid w:val="006708E8"/>
    <w:rsid w:val="00680AFB"/>
    <w:rsid w:val="0068487E"/>
    <w:rsid w:val="00686C35"/>
    <w:rsid w:val="00691D2C"/>
    <w:rsid w:val="006958C8"/>
    <w:rsid w:val="00696134"/>
    <w:rsid w:val="00696644"/>
    <w:rsid w:val="006A029C"/>
    <w:rsid w:val="006A4A2E"/>
    <w:rsid w:val="006B1987"/>
    <w:rsid w:val="006B3D6D"/>
    <w:rsid w:val="006E5154"/>
    <w:rsid w:val="006F077E"/>
    <w:rsid w:val="00700B44"/>
    <w:rsid w:val="00704161"/>
    <w:rsid w:val="007122F9"/>
    <w:rsid w:val="00715943"/>
    <w:rsid w:val="007214D9"/>
    <w:rsid w:val="007234E0"/>
    <w:rsid w:val="0072486E"/>
    <w:rsid w:val="0072671B"/>
    <w:rsid w:val="007269B3"/>
    <w:rsid w:val="007363A3"/>
    <w:rsid w:val="0074573B"/>
    <w:rsid w:val="00747D4C"/>
    <w:rsid w:val="0076179C"/>
    <w:rsid w:val="00770D11"/>
    <w:rsid w:val="00773044"/>
    <w:rsid w:val="00775B50"/>
    <w:rsid w:val="007845B1"/>
    <w:rsid w:val="00791320"/>
    <w:rsid w:val="00794A71"/>
    <w:rsid w:val="00796D45"/>
    <w:rsid w:val="007B1503"/>
    <w:rsid w:val="007B449C"/>
    <w:rsid w:val="007C0DBD"/>
    <w:rsid w:val="007C332D"/>
    <w:rsid w:val="007C6A48"/>
    <w:rsid w:val="007C7FF0"/>
    <w:rsid w:val="007D156B"/>
    <w:rsid w:val="007D2000"/>
    <w:rsid w:val="007F0C81"/>
    <w:rsid w:val="007F2D38"/>
    <w:rsid w:val="008027DC"/>
    <w:rsid w:val="00823302"/>
    <w:rsid w:val="00824BF6"/>
    <w:rsid w:val="00830552"/>
    <w:rsid w:val="008412FD"/>
    <w:rsid w:val="00841E04"/>
    <w:rsid w:val="00864ACC"/>
    <w:rsid w:val="00866263"/>
    <w:rsid w:val="00871B22"/>
    <w:rsid w:val="0087511D"/>
    <w:rsid w:val="00882406"/>
    <w:rsid w:val="00886801"/>
    <w:rsid w:val="0089293A"/>
    <w:rsid w:val="008B1B90"/>
    <w:rsid w:val="008B57A0"/>
    <w:rsid w:val="008C1382"/>
    <w:rsid w:val="008C3012"/>
    <w:rsid w:val="008C34BC"/>
    <w:rsid w:val="008C67D1"/>
    <w:rsid w:val="008D2EAE"/>
    <w:rsid w:val="008D3247"/>
    <w:rsid w:val="008D5D98"/>
    <w:rsid w:val="008D6A4B"/>
    <w:rsid w:val="008E16A6"/>
    <w:rsid w:val="008E42DD"/>
    <w:rsid w:val="008F08B1"/>
    <w:rsid w:val="008F1B3D"/>
    <w:rsid w:val="008F536E"/>
    <w:rsid w:val="008F5C14"/>
    <w:rsid w:val="009001C4"/>
    <w:rsid w:val="00902BF7"/>
    <w:rsid w:val="009129C9"/>
    <w:rsid w:val="009174EA"/>
    <w:rsid w:val="00920EF1"/>
    <w:rsid w:val="00921606"/>
    <w:rsid w:val="00921742"/>
    <w:rsid w:val="00925C5E"/>
    <w:rsid w:val="00927BC5"/>
    <w:rsid w:val="009332A5"/>
    <w:rsid w:val="00942152"/>
    <w:rsid w:val="00944E57"/>
    <w:rsid w:val="00945F25"/>
    <w:rsid w:val="00946298"/>
    <w:rsid w:val="009474D8"/>
    <w:rsid w:val="009562AA"/>
    <w:rsid w:val="00963D4F"/>
    <w:rsid w:val="0098598F"/>
    <w:rsid w:val="0099202C"/>
    <w:rsid w:val="009A1AE9"/>
    <w:rsid w:val="009A2FE1"/>
    <w:rsid w:val="009A4D66"/>
    <w:rsid w:val="009B1EAF"/>
    <w:rsid w:val="009B5116"/>
    <w:rsid w:val="009C64D8"/>
    <w:rsid w:val="009C7C4A"/>
    <w:rsid w:val="009D0C54"/>
    <w:rsid w:val="009D1205"/>
    <w:rsid w:val="009D4F57"/>
    <w:rsid w:val="009D572A"/>
    <w:rsid w:val="009D685E"/>
    <w:rsid w:val="009E258A"/>
    <w:rsid w:val="009E59A9"/>
    <w:rsid w:val="00A01E3A"/>
    <w:rsid w:val="00A04AC0"/>
    <w:rsid w:val="00A06F64"/>
    <w:rsid w:val="00A23433"/>
    <w:rsid w:val="00A251E3"/>
    <w:rsid w:val="00A3289A"/>
    <w:rsid w:val="00A33AC5"/>
    <w:rsid w:val="00A34689"/>
    <w:rsid w:val="00A35B82"/>
    <w:rsid w:val="00A41BE0"/>
    <w:rsid w:val="00A42DCD"/>
    <w:rsid w:val="00A43D4C"/>
    <w:rsid w:val="00A46321"/>
    <w:rsid w:val="00A52753"/>
    <w:rsid w:val="00A53600"/>
    <w:rsid w:val="00A62819"/>
    <w:rsid w:val="00A67B93"/>
    <w:rsid w:val="00A70DB0"/>
    <w:rsid w:val="00A72289"/>
    <w:rsid w:val="00A766DD"/>
    <w:rsid w:val="00A82BBD"/>
    <w:rsid w:val="00AA1677"/>
    <w:rsid w:val="00AA20BD"/>
    <w:rsid w:val="00AB51DF"/>
    <w:rsid w:val="00AB5CD5"/>
    <w:rsid w:val="00AB6990"/>
    <w:rsid w:val="00AB7106"/>
    <w:rsid w:val="00AC4194"/>
    <w:rsid w:val="00AC7A32"/>
    <w:rsid w:val="00AD15EF"/>
    <w:rsid w:val="00AD2A48"/>
    <w:rsid w:val="00AD6EAD"/>
    <w:rsid w:val="00AD7965"/>
    <w:rsid w:val="00AF1329"/>
    <w:rsid w:val="00AF3579"/>
    <w:rsid w:val="00B02BE4"/>
    <w:rsid w:val="00B04F0E"/>
    <w:rsid w:val="00B07E3E"/>
    <w:rsid w:val="00B20693"/>
    <w:rsid w:val="00B2070B"/>
    <w:rsid w:val="00B2428F"/>
    <w:rsid w:val="00B33E2C"/>
    <w:rsid w:val="00B3742D"/>
    <w:rsid w:val="00B401A4"/>
    <w:rsid w:val="00B4236B"/>
    <w:rsid w:val="00B50BAC"/>
    <w:rsid w:val="00B51724"/>
    <w:rsid w:val="00B520B6"/>
    <w:rsid w:val="00B551C2"/>
    <w:rsid w:val="00B553E7"/>
    <w:rsid w:val="00B61797"/>
    <w:rsid w:val="00B70D1F"/>
    <w:rsid w:val="00B72915"/>
    <w:rsid w:val="00B746B1"/>
    <w:rsid w:val="00B808A8"/>
    <w:rsid w:val="00B82335"/>
    <w:rsid w:val="00B87D99"/>
    <w:rsid w:val="00B95212"/>
    <w:rsid w:val="00B96B79"/>
    <w:rsid w:val="00BA5D36"/>
    <w:rsid w:val="00BA6BC9"/>
    <w:rsid w:val="00BA7912"/>
    <w:rsid w:val="00BA7DD2"/>
    <w:rsid w:val="00BC0AA1"/>
    <w:rsid w:val="00BC5530"/>
    <w:rsid w:val="00BD2B56"/>
    <w:rsid w:val="00BD34A3"/>
    <w:rsid w:val="00BD4BA3"/>
    <w:rsid w:val="00BD4CF3"/>
    <w:rsid w:val="00BE4F9F"/>
    <w:rsid w:val="00BF058D"/>
    <w:rsid w:val="00BF68A3"/>
    <w:rsid w:val="00BF7A0D"/>
    <w:rsid w:val="00C0490D"/>
    <w:rsid w:val="00C05768"/>
    <w:rsid w:val="00C10B0F"/>
    <w:rsid w:val="00C1193E"/>
    <w:rsid w:val="00C124F5"/>
    <w:rsid w:val="00C12D41"/>
    <w:rsid w:val="00C31242"/>
    <w:rsid w:val="00C315B7"/>
    <w:rsid w:val="00C34B12"/>
    <w:rsid w:val="00C34C38"/>
    <w:rsid w:val="00C3739F"/>
    <w:rsid w:val="00C37A3F"/>
    <w:rsid w:val="00C50B40"/>
    <w:rsid w:val="00C53A95"/>
    <w:rsid w:val="00C7265E"/>
    <w:rsid w:val="00C756BA"/>
    <w:rsid w:val="00C769B5"/>
    <w:rsid w:val="00C77CF6"/>
    <w:rsid w:val="00C902F4"/>
    <w:rsid w:val="00C9280C"/>
    <w:rsid w:val="00CA38DF"/>
    <w:rsid w:val="00CB5401"/>
    <w:rsid w:val="00CC3FBB"/>
    <w:rsid w:val="00CC6036"/>
    <w:rsid w:val="00CE01C4"/>
    <w:rsid w:val="00CE524A"/>
    <w:rsid w:val="00CE5655"/>
    <w:rsid w:val="00CE7848"/>
    <w:rsid w:val="00CF3132"/>
    <w:rsid w:val="00CF5BF2"/>
    <w:rsid w:val="00D069B1"/>
    <w:rsid w:val="00D076C7"/>
    <w:rsid w:val="00D10E71"/>
    <w:rsid w:val="00D2068B"/>
    <w:rsid w:val="00D23552"/>
    <w:rsid w:val="00D354A9"/>
    <w:rsid w:val="00D378AB"/>
    <w:rsid w:val="00D56231"/>
    <w:rsid w:val="00D571CD"/>
    <w:rsid w:val="00D65F50"/>
    <w:rsid w:val="00D745A1"/>
    <w:rsid w:val="00D75DA6"/>
    <w:rsid w:val="00D804E9"/>
    <w:rsid w:val="00D8111E"/>
    <w:rsid w:val="00D93FCF"/>
    <w:rsid w:val="00D97861"/>
    <w:rsid w:val="00DA656A"/>
    <w:rsid w:val="00DA734E"/>
    <w:rsid w:val="00DA74CE"/>
    <w:rsid w:val="00DC2A67"/>
    <w:rsid w:val="00DD4557"/>
    <w:rsid w:val="00DD6782"/>
    <w:rsid w:val="00DD6B20"/>
    <w:rsid w:val="00DE2882"/>
    <w:rsid w:val="00DE358C"/>
    <w:rsid w:val="00DE5C89"/>
    <w:rsid w:val="00DE5D59"/>
    <w:rsid w:val="00DE6902"/>
    <w:rsid w:val="00DF1790"/>
    <w:rsid w:val="00E017F5"/>
    <w:rsid w:val="00E03475"/>
    <w:rsid w:val="00E1152F"/>
    <w:rsid w:val="00E20DF7"/>
    <w:rsid w:val="00E21373"/>
    <w:rsid w:val="00E2310E"/>
    <w:rsid w:val="00E23ADA"/>
    <w:rsid w:val="00E26974"/>
    <w:rsid w:val="00E2768B"/>
    <w:rsid w:val="00E32CE6"/>
    <w:rsid w:val="00E46200"/>
    <w:rsid w:val="00E52B6E"/>
    <w:rsid w:val="00E530AB"/>
    <w:rsid w:val="00E573C2"/>
    <w:rsid w:val="00E647B1"/>
    <w:rsid w:val="00E70BFE"/>
    <w:rsid w:val="00E712C4"/>
    <w:rsid w:val="00E732BB"/>
    <w:rsid w:val="00E8111A"/>
    <w:rsid w:val="00E870BB"/>
    <w:rsid w:val="00E93FB9"/>
    <w:rsid w:val="00E948EE"/>
    <w:rsid w:val="00EA0A60"/>
    <w:rsid w:val="00EA1A33"/>
    <w:rsid w:val="00EA64B7"/>
    <w:rsid w:val="00EA772D"/>
    <w:rsid w:val="00EB115F"/>
    <w:rsid w:val="00EB3578"/>
    <w:rsid w:val="00EC44B0"/>
    <w:rsid w:val="00ED1826"/>
    <w:rsid w:val="00ED2A7E"/>
    <w:rsid w:val="00ED38EB"/>
    <w:rsid w:val="00ED6030"/>
    <w:rsid w:val="00EE202B"/>
    <w:rsid w:val="00EE3029"/>
    <w:rsid w:val="00EE7F09"/>
    <w:rsid w:val="00EF2692"/>
    <w:rsid w:val="00EF3A52"/>
    <w:rsid w:val="00EF403D"/>
    <w:rsid w:val="00EF4254"/>
    <w:rsid w:val="00EF7304"/>
    <w:rsid w:val="00F126FF"/>
    <w:rsid w:val="00F144AE"/>
    <w:rsid w:val="00F16F63"/>
    <w:rsid w:val="00F17547"/>
    <w:rsid w:val="00F17689"/>
    <w:rsid w:val="00F22530"/>
    <w:rsid w:val="00F301CD"/>
    <w:rsid w:val="00F34C10"/>
    <w:rsid w:val="00F44AD0"/>
    <w:rsid w:val="00F452DA"/>
    <w:rsid w:val="00F60AF1"/>
    <w:rsid w:val="00F61E73"/>
    <w:rsid w:val="00F77204"/>
    <w:rsid w:val="00F82FCD"/>
    <w:rsid w:val="00F833E5"/>
    <w:rsid w:val="00F91201"/>
    <w:rsid w:val="00F927EE"/>
    <w:rsid w:val="00FA187D"/>
    <w:rsid w:val="00FA38D8"/>
    <w:rsid w:val="00FB39A0"/>
    <w:rsid w:val="00FC7305"/>
    <w:rsid w:val="00FD0749"/>
    <w:rsid w:val="00FF6CF9"/>
    <w:rsid w:val="00FF70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7B1503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2D34E4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7B449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B449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B449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B449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B449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7B1503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2D34E4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7B449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B449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B449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B449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B449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svibnja 2018.</izvorni_sadrzaj>
    <derivirana_varijabla naziv="DomainObject.DatumDonosenjaOdluke_1">2.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148</izvorni_sadrzaj>
    <derivirana_varijabla naziv="DomainObject.Predmet.Broj_1">148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travnja 2018.</izvorni_sadrzaj>
    <derivirana_varijabla naziv="DomainObject.Predmet.DatumOsnivanja_1">26.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sklapanje predstečajne nagodbe
-samo 5 svežanj u opticaju (ostali u ref.4. ormar 1.))</izvorni_sadrzaj>
    <derivirana_varijabla naziv="DomainObject.Predmet.Opis_1">Prijedlog za sklapanje predstečajne nagodbe
-samo 5 svežanj u opticaju (ostali u ref.4. ormar 1.))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St-148/2018</izvorni_sadrzaj>
    <derivirana_varijabla naziv="DomainObject.Predmet.OznakaBroj_1">St-148/2018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NATURA-MILK-ĐURĐEVAC društvo s ograničenom odgovornošću za proizvodnju i usluge</izvorni_sadrzaj>
    <derivirana_varijabla naziv="DomainObject.Predmet.StrankaFormated_1">  NATURA-MILK-ĐURĐEVAC društvo s ograničenom odgovornošću za proizvodnju i usluge</derivirana_varijabla>
  </DomainObject.Predmet.StrankaFormated>
  <DomainObject.Predmet.StrankaFormatedOIB>
    <izvorni_sadrzaj>  NATURA-MILK-ĐURĐEVAC društvo s ograničenom odgovornošću za proizvodnju i usluge, OIB 32385533116</izvorni_sadrzaj>
    <derivirana_varijabla naziv="DomainObject.Predmet.StrankaFormatedOIB_1">  NATURA-MILK-ĐURĐEVAC društvo s ograničenom odgovornošću za proizvodnju i usluge, OIB 32385533116</derivirana_varijabla>
  </DomainObject.Predmet.StrankaFormatedOIB>
  <DomainObject.Predmet.StrankaFormatedWithAdress>
    <izvorni_sadrzaj> NATURA-MILK-ĐURĐEVAC društvo s ograničenom odgovornošću za proizvodnju i usluge, Kolodvorska 21/A, 48350 Đurđevac</izvorni_sadrzaj>
    <derivirana_varijabla naziv="DomainObject.Predmet.StrankaFormatedWithAdress_1"> NATURA-MILK-ĐURĐEVAC društvo s ograničenom odgovornošću za proizvodnju i usluge, Kolodvorska 21/A, 48350 Đurđevac</derivirana_varijabla>
  </DomainObject.Predmet.StrankaFormatedWithAdress>
  <DomainObject.Predmet.StrankaFormatedWithAdressOIB>
    <izvorni_sadrzaj> NATURA-MILK-ĐURĐEVAC društvo s ograničenom odgovornošću za proizvodnju i usluge, OIB 32385533116, Kolodvorska 21/A, 48350 Đurđevac</izvorni_sadrzaj>
    <derivirana_varijabla naziv="DomainObject.Predmet.StrankaFormatedWithAdressOIB_1"> NATURA-MILK-ĐURĐEVAC društvo s ograničenom odgovornošću za proizvodnju i usluge, OIB 32385533116, Kolodvorska 21/A, 48350 Đurđevac</derivirana_varijabla>
  </DomainObject.Predmet.StrankaFormatedWithAdressOIB>
  <DomainObject.Predmet.StrankaWithAdress>
    <izvorni_sadrzaj>NATURA-MILK-ĐURĐEVAC društvo s ograničenom odgovornošću za proizvodnju i usluge Kolodvorska 21/A,48350 Đurđevac</izvorni_sadrzaj>
    <derivirana_varijabla naziv="DomainObject.Predmet.StrankaWithAdress_1">NATURA-MILK-ĐURĐEVAC društvo s ograničenom odgovornošću za proizvodnju i usluge Kolodvorska 21/A,48350 Đurđevac</derivirana_varijabla>
  </DomainObject.Predmet.StrankaWithAdress>
  <DomainObject.Predmet.StrankaWithAdressOIB>
    <izvorni_sadrzaj>NATURA-MILK-ĐURĐEVAC društvo s ograničenom odgovornošću za proizvodnju i usluge, OIB 32385533116, Kolodvorska 21/A,48350 Đurđevac</izvorni_sadrzaj>
    <derivirana_varijabla naziv="DomainObject.Predmet.StrankaWithAdressOIB_1">NATURA-MILK-ĐURĐEVAC društvo s ograničenom odgovornošću za proizvodnju i usluge, OIB 32385533116, Kolodvorska 21/A,48350 Đurđevac</derivirana_varijabla>
  </DomainObject.Predmet.StrankaWithAdressOIB>
  <DomainObject.Predmet.StrankaNazivFormated>
    <izvorni_sadrzaj>NATURA-MILK-ĐURĐEVAC društvo s ograničenom odgovornošću za proizvodnju i usluge</izvorni_sadrzaj>
    <derivirana_varijabla naziv="DomainObject.Predmet.StrankaNazivFormated_1">NATURA-MILK-ĐURĐEVAC društvo s ograničenom odgovornošću za proizvodnju i usluge</derivirana_varijabla>
  </DomainObject.Predmet.StrankaNazivFormated>
  <DomainObject.Predmet.StrankaNazivFormatedOIB>
    <izvorni_sadrzaj>NATURA-MILK-ĐURĐEVAC društvo s ograničenom odgovornošću za proizvodnju i usluge, OIB 32385533116</izvorni_sadrzaj>
    <derivirana_varijabla naziv="DomainObject.Predmet.StrankaNazivFormatedOIB_1">NATURA-MILK-ĐURĐEVAC društvo s ograničenom odgovornošću za proizvodnju i usluge, OIB 32385533116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NATURA-MILK-ĐURĐEVAC društvo s ograničenom odgovornošću za proizvodnju i usluge</item>
    </izvorni_sadrzaj>
    <derivirana_varijabla naziv="DomainObject.Predmet.StrankaListFormated_1">
      <item>NATURA-MILK-ĐURĐEVAC društvo s ograničenom odgovornošću za proizvodnju i usluge</item>
    </derivirana_varijabla>
  </DomainObject.Predmet.StrankaListFormated>
  <DomainObject.Predmet.StrankaListFormatedOIB>
    <izvorni_sadrzaj>
      <item>NATURA-MILK-ĐURĐEVAC društvo s ograničenom odgovornošću za proizvodnju i usluge, OIB 32385533116</item>
    </izvorni_sadrzaj>
    <derivirana_varijabla naziv="DomainObject.Predmet.StrankaListFormatedOIB_1">
      <item>NATURA-MILK-ĐURĐEVAC društvo s ograničenom odgovornošću za proizvodnju i usluge, OIB 32385533116</item>
    </derivirana_varijabla>
  </DomainObject.Predmet.StrankaListFormatedOIB>
  <DomainObject.Predmet.StrankaListFormatedWithAdress>
    <izvorni_sadrzaj>
      <item>NATURA-MILK-ĐURĐEVAC društvo s ograničenom odgovornošću za proizvodnju i usluge, Kolodvorska 21/A, 48350 Đurđevac</item>
    </izvorni_sadrzaj>
    <derivirana_varijabla naziv="DomainObject.Predmet.StrankaListFormatedWithAdress_1">
      <item>NATURA-MILK-ĐURĐEVAC društvo s ograničenom odgovornošću za proizvodnju i usluge, Kolodvorska 21/A, 48350 Đurđevac</item>
    </derivirana_varijabla>
  </DomainObject.Predmet.StrankaListFormatedWithAdress>
  <DomainObject.Predmet.StrankaListFormatedWithAdressOIB>
    <izvorni_sadrzaj>
      <item>NATURA-MILK-ĐURĐEVAC društvo s ograničenom odgovornošću za proizvodnju i usluge, OIB 32385533116, Kolodvorska 21/A, 48350 Đurđevac</item>
    </izvorni_sadrzaj>
    <derivirana_varijabla naziv="DomainObject.Predmet.StrankaListFormatedWithAdressOIB_1">
      <item>NATURA-MILK-ĐURĐEVAC društvo s ograničenom odgovornošću za proizvodnju i usluge, OIB 32385533116, Kolodvorska 21/A, 48350 Đurđevac</item>
    </derivirana_varijabla>
  </DomainObject.Predmet.StrankaListFormatedWithAdressOIB>
  <DomainObject.Predmet.StrankaListNazivFormated>
    <izvorni_sadrzaj>
      <item>NATURA-MILK-ĐURĐEVAC društvo s ograničenom odgovornošću za proizvodnju i usluge</item>
    </izvorni_sadrzaj>
    <derivirana_varijabla naziv="DomainObject.Predmet.StrankaListNazivFormated_1">
      <item>NATURA-MILK-ĐURĐEVAC društvo s ograničenom odgovornošću za proizvodnju i usluge</item>
    </derivirana_varijabla>
  </DomainObject.Predmet.StrankaListNazivFormated>
  <DomainObject.Predmet.StrankaListNazivFormatedOIB>
    <izvorni_sadrzaj>
      <item>NATURA-MILK-ĐURĐEVAC društvo s ograničenom odgovornošću za proizvodnju i usluge, OIB 32385533116</item>
    </izvorni_sadrzaj>
    <derivirana_varijabla naziv="DomainObject.Predmet.StrankaListNazivFormatedOIB_1">
      <item>NATURA-MILK-ĐURĐEVAC društvo s ograničenom odgovornošću za proizvodnju i usluge, OIB 32385533116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Ivan Krnic</item>
      <item>e-Oglasna</item>
      <item>Sudski registar Trgovačkog suda u Varaždinu</item>
      <item>Financijska agencija</item>
    </izvorni_sadrzaj>
    <derivirana_varijabla naziv="DomainObject.Predmet.OstaliListFormated_1">
      <item>Ivan Krnic</item>
      <item>e-Oglasna</item>
      <item>Sudski registar Trgovačkog suda u Varaždinu</item>
      <item>Financijska agencija</item>
    </derivirana_varijabla>
  </DomainObject.Predmet.OstaliListFormated>
  <DomainObject.Predmet.OstaliListFormatedOIB>
    <izvorni_sadrzaj>
      <item>Ivan Krnic</item>
      <item>e-Oglasna</item>
      <item>Sudski registar Trgovačkog suda u Varaždinu</item>
      <item>Financijska agencija, OIB 85821130368</item>
    </izvorni_sadrzaj>
    <derivirana_varijabla naziv="DomainObject.Predmet.OstaliListFormatedOIB_1">
      <item>Ivan Krnic</item>
      <item>e-Oglasna</item>
      <item>Sudski registar Trgovačkog suda u Varaždinu</item>
      <item>Financijska agencija, OIB 85821130368</item>
    </derivirana_varijabla>
  </DomainObject.Predmet.OstaliListFormatedOIB>
  <DomainObject.Predmet.OstaliListFormatedWithAdress>
    <izvorni_sadrzaj>
      <item>Ivan Krnic, Radnička cesta 37b, 10000 Zagreb</item>
      <item>e-Oglasna</item>
      <item>Sudski registar Trgovačkog suda u Varaždinu</item>
      <item>Financijska agencija, Ulica grada Vukovara 70, 10000 Zagreb</item>
    </izvorni_sadrzaj>
    <derivirana_varijabla naziv="DomainObject.Predmet.OstaliListFormatedWithAdress_1">
      <item>Ivan Krnic, Radnička cesta 37b, 10000 Zagreb</item>
      <item>e-Oglasna</item>
      <item>Sudski registar Trgovačkog suda u Varaždinu</item>
      <item>Financijska agencija, Ulica grada Vukovara 70, 10000 Zagreb</item>
    </derivirana_varijabla>
  </DomainObject.Predmet.OstaliListFormatedWithAdress>
  <DomainObject.Predmet.OstaliListFormatedWithAdressOIB>
    <izvorni_sadrzaj>
      <item>Ivan Krnic, Radnička cesta 37b, 10000 Zagreb</item>
      <item>e-Oglasna</item>
      <item>Sudski registar Trgovačkog suda u Varaždinu</item>
      <item>Financijska agencija, OIB 85821130368, Ulica grada Vukovara 70, 10000 Zagreb</item>
    </izvorni_sadrzaj>
    <derivirana_varijabla naziv="DomainObject.Predmet.OstaliListFormatedWithAdressOIB_1">
      <item>Ivan Krnic, Radnička cesta 37b, 10000 Zagreb</item>
      <item>e-Oglasna</item>
      <item>Sudski registar Trgovačkog suda u Varaždinu</item>
      <item>Financijska agencija, OIB 85821130368, Ulica grada Vukovara 70, 10000 Zagreb</item>
    </derivirana_varijabla>
  </DomainObject.Predmet.OstaliListFormatedWithAdressOIB>
  <DomainObject.Predmet.OstaliListNazivFormated>
    <izvorni_sadrzaj>
      <item>Ivan Krnic</item>
      <item>e-Oglasna</item>
      <item>Sudski registar Trgovačkog suda u Varaždinu</item>
      <item>Financijska agencija</item>
    </izvorni_sadrzaj>
    <derivirana_varijabla naziv="DomainObject.Predmet.OstaliListNazivFormated_1">
      <item>Ivan Krnic</item>
      <item>e-Oglasna</item>
      <item>Sudski registar Trgovačkog suda u Varaždinu</item>
      <item>Financijska agencija</item>
    </derivirana_varijabla>
  </DomainObject.Predmet.OstaliListNazivFormated>
  <DomainObject.Predmet.OstaliListNazivFormatedOIB>
    <izvorni_sadrzaj>
      <item>Ivan Krnic</item>
      <item>e-Oglasna</item>
      <item>Sudski registar Trgovačkog suda u Varaždinu</item>
      <item>Financijska agencija, OIB 85821130368</item>
    </izvorni_sadrzaj>
    <derivirana_varijabla naziv="DomainObject.Predmet.OstaliListNazivFormatedOIB_1">
      <item>Ivan Krnic</item>
      <item>e-Oglasna</item>
      <item>Sudski registar Trgovačkog suda u Varaždinu</item>
      <item>Financijska agencija,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2018.</izvorni_sadrzaj>
    <derivirana_varijabla naziv="DomainObject.Datum_1">2.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NATURA-MILK-ĐURĐEVAC društvo s ograničenom odgovornošću za proizvodnju i usluge</izvorni_sadrzaj>
    <derivirana_varijabla naziv="DomainObject.Predmet.StrankaIDrugi_1">NATURA-MILK-ĐURĐEVAC društvo s ograničenom odgovornošću za proizvodnju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NATURA-MILK-ĐURĐEVAC društvo s ograničenom odgovornošću za proizvodnju i usluge, OIB 32385533116, Kolodvorska 21/A, 48350 Đurđevac</izvorni_sadrzaj>
    <derivirana_varijabla naziv="DomainObject.Predmet.StrankaIDrugiAdressOIB_1">NATURA-MILK-ĐURĐEVAC društvo s ograničenom odgovornošću za proizvodnju i usluge, OIB 32385533116, Kolodvorska 21/A, 48350 Đurđevac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NATURA-MILK-ĐURĐEVAC društvo s ograničenom odgovornošću za proizvodnju i usluge</item>
      <item>Ivan Krnic</item>
      <item>e-Oglasna</item>
      <item>Sudski registar Trgovačkog suda u Varaždinu</item>
      <item>Financijska agencija</item>
    </izvorni_sadrzaj>
    <derivirana_varijabla naziv="DomainObject.Predmet.SudioniciListNaziv_1">
      <item>NATURA-MILK-ĐURĐEVAC društvo s ograničenom odgovornošću za proizvodnju i usluge</item>
      <item>Ivan Krnic</item>
      <item>e-Oglasna</item>
      <item>Sudski registar Trgovačkog suda u Varaždinu</item>
      <item>Financijska agencija</item>
    </derivirana_varijabla>
  </DomainObject.Predmet.SudioniciListNaziv>
  <DomainObject.Predmet.SudioniciListAdressOIB>
    <izvorni_sadrzaj>
      <item>NATURA-MILK-ĐURĐEVAC društvo s ograničenom odgovornošću za proizvodnju i usluge, OIB 32385533116, Kolodvorska 21/A,48350 Đurđevac</item>
      <item>Ivan Krnic, Radnička cesta 37b,10000 Zagreb</item>
      <item>e-Oglasna</item>
      <item>Sudski registar Trgovačkog suda u Varaždinu</item>
      <item>Financijska agencija, OIB 85821130368, Ulica grada Vukovara 70,10000 Zagreb</item>
    </izvorni_sadrzaj>
    <derivirana_varijabla naziv="DomainObject.Predmet.SudioniciListAdressOIB_1">
      <item>NATURA-MILK-ĐURĐEVAC društvo s ograničenom odgovornošću za proizvodnju i usluge, OIB 32385533116, Kolodvorska 21/A,48350 Đurđevac</item>
      <item>Ivan Krnic, Radnička cesta 37b,10000 Zagreb</item>
      <item>e-Oglasna</item>
      <item>Sudski registar Trgovačkog suda u Varaždinu</item>
      <item>Financijska agencija, OIB 85821130368, Ulica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32385533116</item>
      <item>, OIB null</item>
      <item>, OIB null</item>
      <item>, OIB null</item>
      <item>, OIB 85821130368</item>
    </izvorni_sadrzaj>
    <derivirana_varijabla naziv="DomainObject.Predmet.SudioniciListNazivOIB_1">
      <item>, OIB 32385533116</item>
      <item>, OIB null</item>
      <item>, OIB null</item>
      <item>, OIB null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48082EB-26E6-4BEE-B3DE-46166F79B22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1</properties:Pages>
  <properties:Words>148</properties:Words>
  <properties:Characters>916</properties:Characters>
  <properties:Lines>32</properties:Lines>
  <properties:Paragraphs>16</properties:Paragraphs>
  <properties:TotalTime>34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1119</properties:CharactersWithSpaces>
  <properties:SharedDoc>false</properties:SharedDoc>
  <properties:HLinks>
    <vt:vector size="12" baseType="variant">
      <vt:variant>
        <vt:i4>2031687</vt:i4>
      </vt:variant>
      <vt:variant>
        <vt:i4>-1</vt:i4>
      </vt:variant>
      <vt:variant>
        <vt:i4>1026</vt:i4>
      </vt:variant>
      <vt:variant>
        <vt:i4>4</vt:i4>
      </vt:variant>
      <vt:variant>
        <vt:lpwstr>http://hr.wikipedia.org/wiki/Datoteka:Coat_of_arms_of_Croatia.svg</vt:lpwstr>
      </vt:variant>
      <vt:variant>
        <vt:lpwstr/>
      </vt:variant>
      <vt:variant>
        <vt:i4>3342393</vt:i4>
      </vt:variant>
      <vt:variant>
        <vt:i4>-1</vt:i4>
      </vt:variant>
      <vt:variant>
        <vt:i4>1026</vt:i4>
      </vt:variant>
      <vt:variant>
        <vt:i4>1</vt:i4>
      </vt:variant>
      <vt:variant>
        <vt:lpwstr>http://upload.wikimedia.org/wikipedia/commons/thumb/c/c9/Coat_of_arms_of_Croatia.svg/220px-Coat_of_arms_of_Croatia.svg.png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2017-03-09T12:56:00Z</dcterms:created>
  <dc:creator>banka</dc:creator>
  <cp:lastModifiedBy>Tihana Martinez</cp:lastModifiedBy>
  <cp:lastPrinted>2018-05-02T12:08:00Z</cp:lastPrinted>
  <dcterms:modified xmlns:xsi="http://www.w3.org/2001/XMLSchema-instance" xsi:type="dcterms:W3CDTF">2018-05-02T12:12:00Z</dcterms:modified>
  <cp:revision>17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(St-148-18-15 - Oglas za ročište  za 18.5.18..docx)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