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c555" w14:paraId="773c555" w:rsidRDefault="0060407F" w:rsidP="0060407F" w:rsidR="0060407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407F" w:rsidP="0060407F" w:rsidR="0060407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0407F" w:rsidP="0060407F" w:rsidR="0060407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0407F" w:rsidP="0060407F" w:rsidR="0060407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0407F" w:rsidP="0060407F" w:rsidR="0060407F"/>
    <w:p w:rsidRDefault="0060407F" w:rsidP="0060407F" w:rsidR="0060407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0407F" w:rsidP="0060407F" w:rsidR="0060407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0407F" w:rsidP="0060407F" w:rsidR="0060407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0407F" w:rsidP="0060407F" w:rsidR="0060407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0407F" w:rsidP="0060407F" w:rsidR="0060407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8913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FORUM PLACA d. o. o. Svetvinčenat, Svetvinčenat 20, OIB 79750013430,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0407F" w:rsidP="0060407F" w:rsidR="0060407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0407F" w:rsidP="0060407F" w:rsidR="0060407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0407F" w:rsidP="0060407F" w:rsidR="0060407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0407F" w:rsidP="0060407F" w:rsidR="0060407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FORUM PLACA d. o. o. Svetvinčenat, Svetvinčenat 20, OIB 79750013430.</w:t>
      </w:r>
    </w:p>
    <w:p w:rsidRDefault="0060407F" w:rsidP="0060407F" w:rsidR="0060407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0407F" w:rsidP="0060407F" w:rsidR="0060407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0407F" w:rsidP="0060407F" w:rsidR="0060407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0407F" w:rsidP="0060407F" w:rsidR="0060407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FORUM PLACA d. o. o.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1198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7.313,62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0407F" w:rsidP="0060407F" w:rsidR="0060407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0407F" w:rsidP="0060407F" w:rsidR="0060407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0407F" w:rsidP="0060407F" w:rsidR="0060407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0407F" w:rsidP="0060407F" w:rsidR="0060407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0407F" w:rsidP="0060407F" w:rsidR="0060407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0407F" w:rsidP="0060407F" w:rsidR="0060407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DE6FD4">
        <w:rPr>
          <w:rFonts w:cs="Times New Roman" w:eastAsia="Times New Roman"/>
          <w:szCs w:val="24"/>
          <w:lang w:eastAsia="hr-HR"/>
        </w:rPr>
        <w:t>, v. r.</w:t>
      </w:r>
    </w:p>
    <w:p w:rsidRDefault="0060407F" w:rsidP="0060407F" w:rsidR="0060407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0407F" w:rsidP="0060407F" w:rsidR="0060407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0407F" w:rsidP="0060407F" w:rsidR="0060407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0407F" w:rsidP="0060407F" w:rsidR="0060407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0407F" w:rsidP="0060407F" w:rsidR="0060407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60407F" w:rsidP="0060407F" w:rsidR="0060407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60407F" w:rsidP="0060407F" w:rsidR="0060407F" w:rsidRPr="00D05CA9">
      <w:pPr>
        <w:tabs>
          <w:tab w:pos="4116" w:val="left"/>
        </w:tabs>
      </w:pPr>
    </w:p>
    <w:p w:rsidRDefault="0060407F" w:rsidP="0060407F" w:rsidR="0060407F" w:rsidRPr="00D05CA9">
      <w:pPr>
        <w:tabs>
          <w:tab w:pos="4116" w:val="left"/>
        </w:tabs>
      </w:pPr>
    </w:p>
    <w:p w:rsidRDefault="0060407F" w:rsidP="0060407F" w:rsidR="0060407F" w:rsidRPr="00D05CA9">
      <w:pPr>
        <w:tabs>
          <w:tab w:pos="4116" w:val="left"/>
        </w:tabs>
      </w:pPr>
    </w:p>
    <w:p w:rsidRDefault="0060407F" w:rsidP="0060407F" w:rsidR="0060407F" w:rsidRPr="00D05CA9">
      <w:pPr>
        <w:tabs>
          <w:tab w:pos="4116" w:val="left"/>
        </w:tabs>
      </w:pPr>
    </w:p>
    <w:p w:rsidRDefault="0060407F" w:rsidP="0060407F" w:rsidR="0060407F" w:rsidRPr="00D05CA9">
      <w:pPr>
        <w:tabs>
          <w:tab w:pos="4116" w:val="left"/>
        </w:tabs>
      </w:pPr>
    </w:p>
    <w:p w:rsidRDefault="0060407F" w:rsidP="0060407F" w:rsidR="0060407F" w:rsidRPr="00D05CA9">
      <w:pPr>
        <w:tabs>
          <w:tab w:pos="4116" w:val="left"/>
        </w:tabs>
      </w:pPr>
    </w:p>
    <w:p w:rsidRDefault="0060407F" w:rsidP="0060407F" w:rsidR="0060407F" w:rsidRPr="00D05CA9">
      <w:pPr>
        <w:tabs>
          <w:tab w:pos="4116" w:val="left"/>
        </w:tabs>
      </w:pPr>
    </w:p>
    <w:p w:rsidRDefault="0060407F" w:rsidP="0060407F" w:rsidR="0060407F" w:rsidRPr="00D05CA9">
      <w:pPr>
        <w:tabs>
          <w:tab w:pos="4116" w:val="left"/>
        </w:tabs>
      </w:pPr>
    </w:p>
    <w:p w:rsidRDefault="0060407F" w:rsidP="0060407F" w:rsidR="0060407F" w:rsidRPr="00D05CA9">
      <w:pPr>
        <w:tabs>
          <w:tab w:pos="4116" w:val="left"/>
        </w:tabs>
      </w:pPr>
    </w:p>
    <w:p w:rsidRDefault="0060407F" w:rsidP="0060407F" w:rsidR="0060407F" w:rsidRPr="00D05CA9"/>
    <w:p w:rsidRDefault="0060407F" w:rsidP="0060407F" w:rsidR="0060407F" w:rsidRPr="00D05CA9"/>
    <w:p w:rsidRDefault="0060407F" w:rsidP="0060407F" w:rsidR="0060407F" w:rsidRPr="00D05CA9"/>
    <w:p w:rsidRDefault="0060407F" w:rsidP="0060407F" w:rsidR="0060407F" w:rsidRPr="00D05CA9"/>
    <w:p w:rsidRDefault="0060407F" w:rsidP="0060407F" w:rsidR="0060407F" w:rsidRPr="00D05CA9"/>
    <w:p w:rsidRDefault="0060407F" w:rsidP="0060407F" w:rsidR="0060407F" w:rsidRPr="00D05CA9"/>
    <w:p w:rsidRDefault="0060407F" w:rsidP="0060407F" w:rsidR="0060407F" w:rsidRPr="00D05CA9"/>
    <w:p w:rsidRDefault="0060407F" w:rsidP="0060407F" w:rsidR="0060407F" w:rsidRPr="00D05CA9"/>
    <w:p w:rsidRDefault="0060407F" w:rsidP="0060407F" w:rsidR="0060407F" w:rsidRPr="00D05CA9"/>
    <w:p w:rsidRDefault="0060407F" w:rsidP="0060407F" w:rsidR="0060407F" w:rsidRPr="00D05CA9"/>
    <w:p w:rsidRDefault="0060407F" w:rsidP="0060407F" w:rsidR="0060407F" w:rsidRPr="00D05CA9"/>
    <w:p w:rsidRDefault="0060407F" w:rsidP="0060407F" w:rsidR="0060407F" w:rsidRPr="00D05CA9"/>
    <w:p w:rsidRDefault="0060407F" w:rsidP="0060407F" w:rsidR="0060407F" w:rsidRPr="00D05CA9"/>
    <w:p w:rsidRDefault="0060407F" w:rsidP="0060407F" w:rsidR="0060407F" w:rsidRPr="00D05CA9"/>
    <w:p w:rsidRDefault="0060407F" w:rsidP="0060407F" w:rsidR="0060407F" w:rsidRPr="00D05CA9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60407F" w:rsidP="0060407F" w:rsidR="0060407F"/>
    <w:p w:rsidRDefault="003E5CB4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A8B" w:rsidP="0060407F" w:rsidR="007A0A8B">
      <w:r>
        <w:separator/>
      </w:r>
    </w:p>
  </w:endnote>
  <w:endnote w:id="0" w:type="continuationSeparator">
    <w:p w:rsidRDefault="007A0A8B" w:rsidP="0060407F" w:rsidR="007A0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A8B" w:rsidP="0060407F" w:rsidR="007A0A8B">
      <w:r>
        <w:separator/>
      </w:r>
    </w:p>
  </w:footnote>
  <w:footnote w:id="0" w:type="continuationSeparator">
    <w:p w:rsidRDefault="007A0A8B" w:rsidP="0060407F" w:rsidR="007A0A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0A8B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5CB4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32</w:t>
    </w:r>
    <w:r w:rsidR="0060407F">
      <w:t>3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0A8B" w:rsidP="00A81E97" w:rsidR="00A81E97">
    <w:pPr>
      <w:pStyle w:val="Zaglavlje"/>
      <w:jc w:val="right"/>
    </w:pPr>
    <w:r>
      <w:t>11 St-32</w:t>
    </w:r>
    <w:r w:rsidR="0060407F">
      <w:t>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637C"/>
    <w:rsid w:val="003E5CB4"/>
    <w:rsid w:val="0060407F"/>
    <w:rsid w:val="007A0A8B"/>
    <w:rsid w:val="009A6044"/>
    <w:rsid w:val="00BF033F"/>
    <w:rsid w:val="00DE6FD4"/>
    <w:rsid w:val="00F1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407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40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407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40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0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40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407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E5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CB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CB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C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C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407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40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407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40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0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040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407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E5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CB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CB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C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C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St-323/2015</izvorni_sadrzaj>
    <derivirana_varijabla naziv="DomainObject.Predmet.OznakaBroj_1">St-323/2015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PLACA d.o.o. SVETVINČENAT</izvorni_sadrzaj>
    <derivirana_varijabla naziv="DomainObject.Predmet.ProtustrankaFormated_1">  FORUM PLACA d.o.o. SVETVINČENAT</derivirana_varijabla>
  </DomainObject.Predmet.ProtustrankaFormated>
  <DomainObject.Predmet.ProtustrankaFormatedOIB>
    <izvorni_sadrzaj>  FORUM PLACA d.o.o. SVETVINČENAT, OIB 79750013430</izvorni_sadrzaj>
    <derivirana_varijabla naziv="DomainObject.Predmet.ProtustrankaFormatedOIB_1">  FORUM PLACA d.o.o. SVETVINČENAT, OIB 79750013430</derivirana_varijabla>
  </DomainObject.Predmet.ProtustrankaFormatedOIB>
  <DomainObject.Predmet.ProtustrankaFormatedWithAdress>
    <izvorni_sadrzaj> FORUM PLACA d.o.o. SVETVINČENAT, Svetvinčenat 20, 52341 Svetvinčenat</izvorni_sadrzaj>
    <derivirana_varijabla naziv="DomainObject.Predmet.ProtustrankaFormatedWithAdress_1"> FORUM PLACA d.o.o. SVETVINČENAT, Svetvinčenat 20, 52341 Svetvinčenat</derivirana_varijabla>
  </DomainObject.Predmet.ProtustrankaFormatedWithAdress>
  <DomainObject.Predmet.ProtustrankaFormatedWithAdressOIB>
    <izvorni_sadrzaj> FORUM PLACA d.o.o. SVETVINČENAT, OIB 79750013430, Svetvinčenat 20, 52341 Svetvinčenat</izvorni_sadrzaj>
    <derivirana_varijabla naziv="DomainObject.Predmet.ProtustrankaFormatedWithAdressOIB_1"> FORUM PLACA d.o.o. SVETVINČENAT, OIB 79750013430, Svetvinčenat 20, 52341 Svetvinčenat</derivirana_varijabla>
  </DomainObject.Predmet.ProtustrankaFormatedWithAdressOIB>
  <DomainObject.Predmet.ProtustrankaWithAdress>
    <izvorni_sadrzaj>FORUM PLACA d.o.o. SVETVINČENAT Svetvinčenat 20, 52341 Svetvinčenat</izvorni_sadrzaj>
    <derivirana_varijabla naziv="DomainObject.Predmet.ProtustrankaWithAdress_1">FORUM PLACA d.o.o. SVETVINČENAT Svetvinčenat 20, 52341 Svetvinčenat</derivirana_varijabla>
  </DomainObject.Predmet.ProtustrankaWithAdress>
  <DomainObject.Predmet.ProtustrankaWithAdressOIB>
    <izvorni_sadrzaj>FORUM PLACA d.o.o. SVETVINČENAT, OIB 79750013430, Svetvinčenat 20, 52341 Svetvinčenat</izvorni_sadrzaj>
    <derivirana_varijabla naziv="DomainObject.Predmet.ProtustrankaWithAdressOIB_1">FORUM PLACA d.o.o. SVETVINČENAT, OIB 79750013430, Svetvinčenat 20, 52341 Svetvinčenat</derivirana_varijabla>
  </DomainObject.Predmet.ProtustrankaWithAdressOIB>
  <DomainObject.Predmet.ProtustrankaNazivFormated>
    <izvorni_sadrzaj>FORUM PLACA d.o.o. SVETVINČENAT</izvorni_sadrzaj>
    <derivirana_varijabla naziv="DomainObject.Predmet.ProtustrankaNazivFormated_1">FORUM PLACA d.o.o. SVETVINČENAT</derivirana_varijabla>
  </DomainObject.Predmet.ProtustrankaNazivFormated>
  <DomainObject.Predmet.ProtustrankaNazivFormatedOIB>
    <izvorni_sadrzaj>FORUM PLACA d.o.o. SVETVINČENAT, OIB 79750013430</izvorni_sadrzaj>
    <derivirana_varijabla naziv="DomainObject.Predmet.ProtustrankaNazivFormatedOIB_1">FORUM PLACA d.o.o. SVETVINČENAT, OIB 79750013430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7313.62</izvorni_sadrzaj>
    <derivirana_varijabla naziv="DomainObject.Predmet.TrenutnaVrijednost_1">7313.62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FORUM PLACA d.o.o. SVETVINČENAT</item>
    </izvorni_sadrzaj>
    <derivirana_varijabla naziv="DomainObject.Predmet.ProtuStrankaListFormated_1">
      <item>FORUM PLACA d.o.o. SVETVINČENAT</item>
    </derivirana_varijabla>
  </DomainObject.Predmet.ProtuStrankaListFormated>
  <DomainObject.Predmet.ProtuStrankaListFormatedOIB>
    <izvorni_sadrzaj>
      <item>FORUM PLACA d.o.o. SVETVINČENAT, OIB 79750013430</item>
    </izvorni_sadrzaj>
    <derivirana_varijabla naziv="DomainObject.Predmet.ProtuStrankaListFormatedOIB_1">
      <item>FORUM PLACA d.o.o. SVETVINČENAT, OIB 79750013430</item>
    </derivirana_varijabla>
  </DomainObject.Predmet.ProtuStrankaListFormatedOIB>
  <DomainObject.Predmet.ProtuStrankaListFormatedWithAdress>
    <izvorni_sadrzaj>
      <item>FORUM PLACA d.o.o. SVETVINČENAT, Svetvinčenat 20, 52341 Svetvinčenat</item>
    </izvorni_sadrzaj>
    <derivirana_varijabla naziv="DomainObject.Predmet.ProtuStrankaListFormatedWithAdress_1">
      <item>FORUM PLACA d.o.o. SVETVINČENAT, Svetvinčenat 20, 52341 Svetvinčenat</item>
    </derivirana_varijabla>
  </DomainObject.Predmet.ProtuStrankaListFormatedWithAdress>
  <DomainObject.Predmet.ProtuStrankaListFormatedWithAdressOIB>
    <izvorni_sadrzaj>
      <item>FORUM PLACA d.o.o. SVETVINČENAT, OIB 79750013430, Svetvinčenat 20, 52341 Svetvinčenat</item>
    </izvorni_sadrzaj>
    <derivirana_varijabla naziv="DomainObject.Predmet.ProtuStrankaListFormatedWithAdressOIB_1">
      <item>FORUM PLACA d.o.o. SVETVINČENAT, OIB 79750013430, Svetvinčenat 20, 52341 Svetvinčenat</item>
    </derivirana_varijabla>
  </DomainObject.Predmet.ProtuStrankaListFormatedWithAdressOIB>
  <DomainObject.Predmet.ProtuStrankaListNazivFormated>
    <izvorni_sadrzaj>
      <item>FORUM PLACA d.o.o. SVETVINČENAT</item>
    </izvorni_sadrzaj>
    <derivirana_varijabla naziv="DomainObject.Predmet.ProtuStrankaListNazivFormated_1">
      <item>FORUM PLACA d.o.o. SVETVINČENAT</item>
    </derivirana_varijabla>
  </DomainObject.Predmet.ProtuStrankaListNazivFormated>
  <DomainObject.Predmet.ProtuStrankaListNazivFormatedOIB>
    <izvorni_sadrzaj>
      <item>FORUM PLACA d.o.o. SVETVINČENAT, OIB 79750013430</item>
    </izvorni_sadrzaj>
    <derivirana_varijabla naziv="DomainObject.Predmet.ProtuStrankaListNazivFormatedOIB_1">
      <item>FORUM PLACA d.o.o. SVETVINČENAT, OIB 79750013430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FORUM PLACA d.o.o. SVETVINČENAT</izvorni_sadrzaj>
    <derivirana_varijabla naziv="DomainObject.Predmet.ProtustrankaIDrugi_1">FORUM PLACA d.o.o. SVETVINČENAT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FORUM PLACA d.o.o. SVETVINČENAT, OIB 79750013430, Svetvinčenat 20, 52341 Svetvinčenat</izvorni_sadrzaj>
    <derivirana_varijabla naziv="DomainObject.Predmet.ProtustrankaIDrugiAdressOIB_1">FORUM PLACA d.o.o. SVETVINČENAT, OIB 79750013430, Svetvinčenat 20,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FORUM PLACA d.o.o. SVETVINČENAT</item>
    </izvorni_sadrzaj>
    <derivirana_varijabla naziv="DomainObject.Predmet.SudioniciListNaziv_1">
      <item>FINANCIJSKA AGENCIJA, RC RIJEKA, PODRUŽNICA PULA, PULA</item>
      <item>FORUM PLACA d.o.o. SVETVINČENAT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FORUM PLACA d.o.o. SVETVINČENAT, OIB 79750013430, Svetvinčenat 20,52341 Svetvinčenat</item>
    </izvorni_sadrzaj>
    <derivirana_varijabla naziv="DomainObject.Predmet.SudioniciListAdressOIB_1">
      <item>FINANCIJSKA AGENCIJA, RC RIJEKA, PODRUŽNICA PULA, PULA, OIB 85821130368, Ulica grada Vukovara 70,Zagreb</item>
      <item>FORUM PLACA d.o.o. SVETVINČENAT, OIB 79750013430, Svetvinčenat 20,52341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79750013430</item>
    </izvorni_sadrzaj>
    <derivirana_varijabla naziv="DomainObject.Predmet.SudioniciListNazivOIB_1">
      <item>, OIB 85821130368</item>
      <item>, OIB 79750013430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1992</properties:Characters>
  <properties:Lines>96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2015-11-23T11:46:00Z</dcterms:created>
  <dc:creator>Mihaela Kaligari</dc:creator>
  <dc:description/>
  <cp:keywords/>
  <cp:lastModifiedBy>Ana Jeromela</cp:lastModifiedBy>
  <cp:lastPrinted>2015-11-30T08:30:00Z</cp:lastPrinted>
  <dcterms:modified xmlns:xsi="http://www.w3.org/2001/XMLSchema-instance" xsi:type="dcterms:W3CDTF">2015-11-30T08:30:00Z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