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0e24" w14:paraId="9d70e2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6A4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St-8378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E76A4C" w:rsidRPr="00E76A4C">
        <w:t>HORVAT NISKOGRADNJA j.d.o.o.</w:t>
      </w:r>
      <w:r w:rsidR="00E76A4C">
        <w:t xml:space="preserve">OIB: </w:t>
      </w:r>
      <w:r w:rsidR="00E76A4C" w:rsidRPr="00E76A4C">
        <w:t>74488520520</w:t>
      </w:r>
      <w:r w:rsidR="00E76A4C">
        <w:t>, MBS:</w:t>
      </w:r>
      <w:r w:rsidR="00E76A4C" w:rsidRPr="00E76A4C">
        <w:t xml:space="preserve"> 080883340</w:t>
      </w:r>
      <w:r w:rsidR="00E76A4C">
        <w:t xml:space="preserve"> iz Zagreba, Skoki 8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E76A4C" w:rsidRPr="00E76A4C">
        <w:t xml:space="preserve"> HORVAT NISKOGRADNJA j.d.o.o.OIB: 74488520520, MBS: 080883340 iz Zagreba, Skoki 8 </w:t>
      </w:r>
      <w:r w:rsidR="00A01C56" w:rsidRPr="00A01C5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76A4C" w:rsidRPr="00E76A4C">
        <w:t xml:space="preserve"> HORVAT NISKOGRADNJA j.d.o.o.OIB: 74488520520, MBS</w:t>
      </w:r>
      <w:r w:rsidR="00E76A4C">
        <w:t>: 080883340 iz Zagreba, Skoki 8.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0AC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6A4C">
          <w:t>70.St-8378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76A4C"/>
    <w:rsid w:val="00EC159D"/>
    <w:rsid w:val="00F92056"/>
    <w:rsid w:val="00F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0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0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8378</izvorni_sadrzaj>
    <derivirana_varijabla naziv="DomainObject.Predmet.Broj_1">8378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St-8378/2015</izvorni_sadrzaj>
    <derivirana_varijabla naziv="DomainObject.Predmet.OznakaBroj_1">St-8378/2015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NISKOGRADNJA j.d.o.o. zastupanog po punomoćniku DAMIR HORVAT</izvorni_sadrzaj>
    <derivirana_varijabla naziv="DomainObject.Predmet.ProtustrankaFormated_1">  HORVAT NISKOGRADNJA j.d.o.o. zastupanog po punomoćniku DAMIR HORVAT</derivirana_varijabla>
  </DomainObject.Predmet.ProtustrankaFormated>
  <DomainObject.Predmet.ProtustrankaFormatedOIB>
    <izvorni_sadrzaj>  HORVAT NISKOGRADNJA j.d.o.o., OIB 74488520520 zastupanog po punomoćniku DAMIR HORVAT</izvorni_sadrzaj>
    <derivirana_varijabla naziv="DomainObject.Predmet.ProtustrankaFormatedOIB_1">  HORVAT NISKOGRADNJA j.d.o.o., OIB 74488520520 zastupanog po punomoćniku DAMIR HORVAT</derivirana_varijabla>
  </DomainObject.Predmet.ProtustrankaFormatedOIB>
  <DomainObject.Predmet.ProtustrankaFormatedWithAdress>
    <izvorni_sadrzaj> HORVAT NISKOGRADNJA j.d.o.o., Skoki 8, 10000 Zagreb zastupanog po punomoćniku DAMIR HORVAT</izvorni_sadrzaj>
    <derivirana_varijabla naziv="DomainObject.Predmet.ProtustrankaFormatedWithAdress_1"> HORVAT NISKOGRADNJA j.d.o.o., Skoki 8, 10000 Zagreb zastupanog po punomoćniku DAMIR HORVAT</derivirana_varijabla>
  </DomainObject.Predmet.ProtustrankaFormatedWithAdress>
  <DomainObject.Predmet.ProtustrankaFormatedWithAdressOIB>
    <izvorni_sadrzaj> HORVAT NISKOGRADNJA j.d.o.o., OIB 74488520520, Skoki 8, 10000 Zagreb zastupanog po punomoćniku DAMIR HORVAT</izvorni_sadrzaj>
    <derivirana_varijabla naziv="DomainObject.Predmet.ProtustrankaFormatedWithAdressOIB_1"> HORVAT NISKOGRADNJA j.d.o.o., OIB 74488520520, Skoki 8, 10000 Zagreb zastupanog po punomoćniku DAMIR HORVAT</derivirana_varijabla>
  </DomainObject.Predmet.ProtustrankaFormatedWithAdressOIB>
  <DomainObject.Predmet.ProtustrankaWithAdress>
    <izvorni_sadrzaj>HORVAT NISKOGRADNJA j.d.o.o. Skoki 8, 10000 Zagreb</izvorni_sadrzaj>
    <derivirana_varijabla naziv="DomainObject.Predmet.ProtustrankaWithAdress_1">HORVAT NISKOGRADNJA j.d.o.o. Skoki 8, 10000 Zagreb</derivirana_varijabla>
  </DomainObject.Predmet.ProtustrankaWithAdress>
  <DomainObject.Predmet.ProtustrankaWithAdressOIB>
    <izvorni_sadrzaj>HORVAT NISKOGRADNJA j.d.o.o., OIB 74488520520, Skoki 8, 10000 Zagreb</izvorni_sadrzaj>
    <derivirana_varijabla naziv="DomainObject.Predmet.ProtustrankaWithAdressOIB_1">HORVAT NISKOGRADNJA j.d.o.o., OIB 74488520520, Skoki 8, 10000 Zagreb</derivirana_varijabla>
  </DomainObject.Predmet.ProtustrankaWithAdressOIB>
  <DomainObject.Predmet.ProtustrankaNazivFormated>
    <izvorni_sadrzaj>HORVAT NISKOGRADNJA j.d.o.o.</izvorni_sadrzaj>
    <derivirana_varijabla naziv="DomainObject.Predmet.ProtustrankaNazivFormated_1">HORVAT NISKOGRADNJA j.d.o.o.</derivirana_varijabla>
  </DomainObject.Predmet.ProtustrankaNazivFormated>
  <DomainObject.Predmet.ProtustrankaNazivFormatedOIB>
    <izvorni_sadrzaj>HORVAT NISKOGRADNJA j.d.o.o., OIB 74488520520</izvorni_sadrzaj>
    <derivirana_varijabla naziv="DomainObject.Predmet.ProtustrankaNazivFormatedOIB_1">HORVAT NISKOGRADNJA j.d.o.o., OIB 74488520520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NISKOGRADNJA j.d.o.o. zastupanog po punomoćniku DAMIR HORVAT</item>
    </izvorni_sadrzaj>
    <derivirana_varijabla naziv="DomainObject.Predmet.ProtuStrankaListFormated_1">
      <item>HORVAT NISKOGRADNJA j.d.o.o. zastupanog po punomoćniku DAMIR HORVAT</item>
    </derivirana_varijabla>
  </DomainObject.Predmet.ProtuStrankaListFormated>
  <DomainObject.Predmet.ProtuStrankaListFormatedOIB>
    <izvorni_sadrzaj>
      <item>HORVAT NISKOGRADNJA j.d.o.o., OIB 74488520520 zastupanog po punomoćniku DAMIR HORVAT</item>
    </izvorni_sadrzaj>
    <derivirana_varijabla naziv="DomainObject.Predmet.ProtuStrankaListFormatedOIB_1">
      <item>HORVAT NISKOGRADNJA j.d.o.o., OIB 74488520520 zastupanog po punomoćniku DAMIR HORVAT</item>
    </derivirana_varijabla>
  </DomainObject.Predmet.ProtuStrankaListFormatedOIB>
  <DomainObject.Predmet.ProtuStrankaListFormatedWithAdress>
    <izvorni_sadrzaj>
      <item>HORVAT NISKOGRADNJA j.d.o.o., Skoki 8, 10000 Zagreb zastupanog po punomoćniku DAMIR HORVAT</item>
    </izvorni_sadrzaj>
    <derivirana_varijabla naziv="DomainObject.Predmet.ProtuStrankaListFormatedWithAdress_1">
      <item>HORVAT NISKOGRADNJA j.d.o.o., Skoki 8, 10000 Zagreb zastupanog po punomoćniku DAMIR HORVAT</item>
    </derivirana_varijabla>
  </DomainObject.Predmet.ProtuStrankaListFormatedWithAdress>
  <DomainObject.Predmet.ProtuStrankaListFormatedWithAdressOIB>
    <izvorni_sadrzaj>
      <item>HORVAT NISKOGRADNJA j.d.o.o., OIB 74488520520, Skoki 8, 10000 Zagreb zastupanog po punomoćniku DAMIR HORVAT</item>
    </izvorni_sadrzaj>
    <derivirana_varijabla naziv="DomainObject.Predmet.ProtuStrankaListFormatedWithAdressOIB_1">
      <item>HORVAT NISKOGRADNJA j.d.o.o., OIB 74488520520, Skoki 8, 10000 Zagreb zastupanog po punomoćniku DAMIR HORVAT</item>
    </derivirana_varijabla>
  </DomainObject.Predmet.ProtuStrankaListFormatedWithAdressOIB>
  <DomainObject.Predmet.ProtuStrankaListNazivFormated>
    <izvorni_sadrzaj>
      <item>HORVAT NISKOGRADNJA j.d.o.o.</item>
    </izvorni_sadrzaj>
    <derivirana_varijabla naziv="DomainObject.Predmet.ProtuStrankaListNazivFormated_1">
      <item>HORVAT NISKOGRADNJA j.d.o.o.</item>
    </derivirana_varijabla>
  </DomainObject.Predmet.ProtuStrankaListNazivFormated>
  <DomainObject.Predmet.ProtuStrankaListNazivFormatedOIB>
    <izvorni_sadrzaj>
      <item>HORVAT NISKOGRADNJA j.d.o.o., OIB 74488520520</item>
    </izvorni_sadrzaj>
    <derivirana_varijabla naziv="DomainObject.Predmet.ProtuStrankaListNazivFormatedOIB_1">
      <item>HORVAT NISKOGRADNJA j.d.o.o., OIB 74488520520</item>
    </derivirana_varijabla>
  </DomainObject.Predmet.ProtuStrankaListNazivFormatedOIB>
  <DomainObject.Predmet.OstaliListFormated>
    <izvorni_sadrzaj>
      <item>DAMIR HORVAT punomoćnik sudionika u postupku HORVAT NISKOGRADNJA j.d.o.o.</item>
    </izvorni_sadrzaj>
    <derivirana_varijabla naziv="DomainObject.Predmet.OstaliListFormated_1">
      <item>DAMIR HORVAT punomoćnik sudionika u postupku HORVAT NISKOGRADNJA j.d.o.o.</item>
    </derivirana_varijabla>
  </DomainObject.Predmet.OstaliListFormated>
  <DomainObject.Predmet.OstaliListFormatedOIB>
    <izvorni_sadrzaj>
      <item>DAMIR HORVAT, OIB 51270181850 punomoćnik sudionika u postupku HORVAT NISKOGRADNJA j.d.o.o.</item>
    </izvorni_sadrzaj>
    <derivirana_varijabla naziv="DomainObject.Predmet.OstaliListFormatedOIB_1">
      <item>DAMIR HORVAT, OIB 51270181850 punomoćnik sudionika u postupku HORVAT NISKOGRADNJA j.d.o.o.</item>
    </derivirana_varijabla>
  </DomainObject.Predmet.OstaliListFormatedOIB>
  <DomainObject.Predmet.OstaliListFormatedWithAdress>
    <izvorni_sadrzaj>
      <item>DAMIR HORVAT, SKOKI 8, 10000 Zagreb punomoćnik sudionika u postupku HORVAT NISKOGRADNJA j.d.o.o.</item>
    </izvorni_sadrzaj>
    <derivirana_varijabla naziv="DomainObject.Predmet.OstaliListFormatedWithAdress_1">
      <item>DAMIR HORVAT, SKOKI 8, 10000 Zagreb punomoćnik sudionika u postupku HORVAT NISKOGRADNJA j.d.o.o.</item>
    </derivirana_varijabla>
  </DomainObject.Predmet.OstaliListFormatedWithAdress>
  <DomainObject.Predmet.OstaliListFormatedWithAdressOIB>
    <izvorni_sadrzaj>
      <item>DAMIR HORVAT, OIB 51270181850, SKOKI 8, 10000 Zagreb punomoćnik sudionika u postupku HORVAT NISKOGRADNJA j.d.o.o.</item>
    </izvorni_sadrzaj>
    <derivirana_varijabla naziv="DomainObject.Predmet.OstaliListFormatedWithAdressOIB_1">
      <item>DAMIR HORVAT, OIB 51270181850, SKOKI 8, 10000 Zagreb punomoćnik sudionika u postupku HORVAT NISKOGRADNJA j.d.o.o.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51270181850</item>
    </izvorni_sadrzaj>
    <derivirana_varijabla naziv="DomainObject.Predmet.OstaliListNazivFormatedOIB_1">
      <item>DAMIR HORVAT, OIB 51270181850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NISKOGRADNJA j.d.o.o.</izvorni_sadrzaj>
    <derivirana_varijabla naziv="DomainObject.Predmet.ProtustrankaIDrugi_1">HORVAT NISKOGRADNJA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HORVAT NISKOGRADNJA j.d.o.o., OIB 74488520520, Skoki 8, 10000 Zagreb</izvorni_sadrzaj>
    <derivirana_varijabla naziv="DomainObject.Predmet.ProtustrankaIDrugiAdressOIB_1">HORVAT NISKOGRADNJA j.d.o.o., OIB 74488520520, Skoki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NISKOGRADNJA j.d.o.o.</item>
      <item>DAMIR HORVAT</item>
    </izvorni_sadrzaj>
    <derivirana_varijabla naziv="DomainObject.Predmet.SudioniciListNaziv_1">
      <item>FINA Regionalni centar Zagreb</item>
      <item>HORVAT NISKOGRADNJA j.d.o.o.</item>
      <item>DAMIR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HORVAT NISKOGRADNJA j.d.o.o., OIB 74488520520, Skoki 8,10000 Zagreb</item>
      <item>DAMIR HORVAT, OIB 51270181850, SKOKI 8,10000 Zagreb</item>
    </izvorni_sadrzaj>
    <derivirana_varijabla naziv="DomainObject.Predmet.SudioniciListAdressOIB_1">
      <item>FINA Regionalni centar Zagreb, OIB 85821130368, Trg svibanjskih žrtava 1995. 1,10000 Zagreb</item>
      <item>HORVAT NISKOGRADNJA j.d.o.o., OIB 74488520520, Skoki 8,10000 Zagreb</item>
      <item>DAMIR HORVAT, OIB 51270181850, SKOKI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74488520520</item>
      <item>, OIB 51270181850</item>
    </izvorni_sadrzaj>
    <derivirana_varijabla naziv="DomainObject.Predmet.SudioniciListNazivOIB_1">
      <item>, OIB 85821130368</item>
      <item>, OIB 74488520520</item>
      <item>, OIB 51270181850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1739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2016-01-04T11:02:00Z</dcterms:created>
  <dc:creator>Maja Jurovicki</dc:creator>
  <cp:lastModifiedBy>Višnja Svečak</cp:lastModifiedBy>
  <cp:lastPrinted>2016-01-04T08:19:00Z</cp:lastPrinted>
  <dcterms:modified xmlns:xsi="http://www.w3.org/2001/XMLSchema-instance" xsi:type="dcterms:W3CDTF">2016-01-22T07:35:00Z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