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f829" w14:paraId="3aef829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A33AA">
        <w:t>544</w:t>
      </w:r>
      <w:r w:rsidR="005E09A7">
        <w:t>/</w:t>
      </w:r>
      <w:r w:rsidR="00826238">
        <w:t>20</w:t>
      </w:r>
      <w:r w:rsidR="005E09A7">
        <w:t>1</w:t>
      </w:r>
      <w:r w:rsidR="001A33AA">
        <w:t>7</w:t>
      </w:r>
      <w:r w:rsidR="00385531">
        <w:t>-</w:t>
      </w:r>
      <w:r w:rsidR="001A33AA">
        <w:t>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A33AA">
        <w:t>GOLUB GRADNJA j.</w:t>
      </w:r>
      <w:r w:rsidR="001A33AA" w:rsidRPr="005D3532">
        <w:t>d.o.o.</w:t>
      </w:r>
      <w:r w:rsidR="001A33AA">
        <w:t xml:space="preserve"> Biograd Na Moru, Ivana Gorana Kovačića 11, OIB: 77460940935</w:t>
      </w:r>
      <w:r w:rsidR="00A96663">
        <w:t>,</w:t>
      </w:r>
      <w:r w:rsidR="00BD5E63" w:rsidRPr="002F799A">
        <w:t xml:space="preserve"> dana </w:t>
      </w:r>
      <w:r w:rsidR="00F202F2">
        <w:t>16</w:t>
      </w:r>
      <w:r w:rsidR="00BD5E63">
        <w:t xml:space="preserve">. </w:t>
      </w:r>
      <w:r w:rsidR="00424B4D">
        <w:t>ožujka</w:t>
      </w:r>
      <w:r w:rsidR="00E16AC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1A33AA">
        <w:t>GOLUB GRADNJA j.</w:t>
      </w:r>
      <w:r w:rsidR="001A33AA" w:rsidRPr="005D3532">
        <w:t>d.o.o.</w:t>
      </w:r>
      <w:r w:rsidR="001A33AA">
        <w:t xml:space="preserve"> Biograd Na Moru, Ivana Gorana Kovačića 11, OIB: 77460940935</w:t>
      </w:r>
      <w:r>
        <w:t xml:space="preserve">¸ određuju se za dan </w:t>
      </w:r>
      <w:r w:rsidR="00F202F2">
        <w:t>29</w:t>
      </w:r>
      <w:r w:rsidR="00F21C25" w:rsidRPr="00A96663">
        <w:t xml:space="preserve">. </w:t>
      </w:r>
      <w:r w:rsidR="00424B4D">
        <w:t>svibnja</w:t>
      </w:r>
      <w:r w:rsidR="00124236">
        <w:t xml:space="preserve"> 2018</w:t>
      </w:r>
      <w:r w:rsidR="00F21C25" w:rsidRPr="00A96663">
        <w:t xml:space="preserve">. u </w:t>
      </w:r>
      <w:r w:rsidR="00F202F2">
        <w:t>8</w:t>
      </w:r>
      <w:r w:rsidR="00E16ACF">
        <w:t>,</w:t>
      </w:r>
      <w:r w:rsidR="001A33AA">
        <w:t>20</w:t>
      </w:r>
      <w:r w:rsidR="00F21C25">
        <w:t xml:space="preserve"> sati u zgradi Trgovačkog suda u Zadru, </w:t>
      </w:r>
      <w:r w:rsidR="00424B4D">
        <w:t>Dr. Franje Tuđmana 35, sudnica 26/I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proofErr w:type="spellStart"/>
      <w:r w:rsidR="001A33AA">
        <w:rPr>
          <w:lang w:val="en-AU"/>
        </w:rPr>
        <w:t>Suad</w:t>
      </w:r>
      <w:proofErr w:type="spellEnd"/>
      <w:r w:rsidR="001A33AA">
        <w:rPr>
          <w:lang w:val="en-AU"/>
        </w:rPr>
        <w:t xml:space="preserve"> </w:t>
      </w:r>
      <w:proofErr w:type="spellStart"/>
      <w:r w:rsidR="001A33AA">
        <w:rPr>
          <w:lang w:val="en-AU"/>
        </w:rPr>
        <w:t>Memić</w:t>
      </w:r>
      <w:proofErr w:type="spellEnd"/>
      <w:r w:rsidR="001A33AA">
        <w:rPr>
          <w:lang w:val="en-AU"/>
        </w:rPr>
        <w:t xml:space="preserve"> </w:t>
      </w:r>
      <w:proofErr w:type="spellStart"/>
      <w:r w:rsidR="001A33AA">
        <w:rPr>
          <w:lang w:val="en-AU"/>
        </w:rPr>
        <w:t>iz</w:t>
      </w:r>
      <w:proofErr w:type="spellEnd"/>
      <w:r w:rsidR="001A33AA">
        <w:rPr>
          <w:lang w:val="en-AU"/>
        </w:rPr>
        <w:t xml:space="preserve"> </w:t>
      </w:r>
      <w:r w:rsidR="001A33AA">
        <w:t>iz Cazina, Stijena, Bosna i Hercegovina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424B4D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proofErr w:type="spellStart"/>
      <w:r w:rsidR="001A33AA">
        <w:rPr>
          <w:lang w:val="en-AU"/>
        </w:rPr>
        <w:t>Suad</w:t>
      </w:r>
      <w:proofErr w:type="spellEnd"/>
      <w:r w:rsidR="001A33AA">
        <w:rPr>
          <w:lang w:val="en-AU"/>
        </w:rPr>
        <w:t xml:space="preserve"> </w:t>
      </w:r>
      <w:proofErr w:type="spellStart"/>
      <w:r w:rsidR="001A33AA">
        <w:rPr>
          <w:lang w:val="en-AU"/>
        </w:rPr>
        <w:t>Memić</w:t>
      </w:r>
      <w:proofErr w:type="spellEnd"/>
      <w:r w:rsidRPr="00A96663">
        <w:t xml:space="preserve"> 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F202F2">
        <w:t>16</w:t>
      </w:r>
      <w:r w:rsidR="00815E6C">
        <w:t xml:space="preserve">. </w:t>
      </w:r>
      <w:r w:rsidR="00424B4D">
        <w:t>ožujka</w:t>
      </w:r>
      <w:r w:rsidR="00E16AC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16ACF" w:rsidP="00124236" w:rsidR="00403E10">
      <w:r>
        <w:tab/>
      </w:r>
      <w:r>
        <w:tab/>
      </w:r>
      <w:r>
        <w:tab/>
      </w:r>
      <w:r>
        <w:tab/>
      </w:r>
      <w:r>
        <w:tab/>
      </w:r>
      <w:r w:rsidR="00424B4D">
        <w:tab/>
      </w:r>
      <w:r w:rsidR="00424B4D">
        <w:tab/>
      </w:r>
      <w:r w:rsidR="00424B4D">
        <w:tab/>
      </w:r>
      <w:r w:rsidR="00424B4D">
        <w:tab/>
      </w:r>
      <w:r w:rsidR="00424B4D">
        <w:tab/>
      </w:r>
      <w:r w:rsidR="00124236">
        <w:t>Sutkinja</w:t>
      </w:r>
    </w:p>
    <w:p w:rsidRDefault="00BF64D1" w:rsidP="00124236" w:rsidR="00403E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</w:r>
      <w:r w:rsidR="00E16ACF">
        <w:tab/>
      </w:r>
      <w:r w:rsidR="00424B4D">
        <w:tab/>
      </w:r>
      <w:r w:rsidR="00403E10">
        <w:t>Ardena Bajlo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1A33AA">
        <w:t xml:space="preserve">Suad </w:t>
      </w:r>
      <w:proofErr w:type="spellStart"/>
      <w:r w:rsidR="001A33AA">
        <w:t>Memić</w:t>
      </w:r>
      <w:proofErr w:type="spellEnd"/>
      <w:r w:rsidR="001A33AA">
        <w:t xml:space="preserve">, na adresu dužnika </w:t>
      </w:r>
      <w:r>
        <w:t>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33AA"/>
    <w:rsid w:val="001A4AF2"/>
    <w:rsid w:val="001F7EB7"/>
    <w:rsid w:val="00210717"/>
    <w:rsid w:val="00210CDE"/>
    <w:rsid w:val="00220A05"/>
    <w:rsid w:val="002348F0"/>
    <w:rsid w:val="00283117"/>
    <w:rsid w:val="002D112E"/>
    <w:rsid w:val="002F799A"/>
    <w:rsid w:val="00302C16"/>
    <w:rsid w:val="00385531"/>
    <w:rsid w:val="003A08B9"/>
    <w:rsid w:val="003A402D"/>
    <w:rsid w:val="003D0AD2"/>
    <w:rsid w:val="00403E10"/>
    <w:rsid w:val="00424B4D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863EC"/>
    <w:rsid w:val="005B3E0C"/>
    <w:rsid w:val="005D5FFD"/>
    <w:rsid w:val="005E09A7"/>
    <w:rsid w:val="005E4AAF"/>
    <w:rsid w:val="0062759B"/>
    <w:rsid w:val="00642DCB"/>
    <w:rsid w:val="006816BE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90E7C"/>
    <w:rsid w:val="008C522C"/>
    <w:rsid w:val="009026AF"/>
    <w:rsid w:val="00A96663"/>
    <w:rsid w:val="00AB6B83"/>
    <w:rsid w:val="00B03EE4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16ACF"/>
    <w:rsid w:val="00E94D30"/>
    <w:rsid w:val="00EA46B8"/>
    <w:rsid w:val="00ED1E23"/>
    <w:rsid w:val="00F1661E"/>
    <w:rsid w:val="00F202F2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3A1C8-9C7E-4730-9164-E07BF8537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1442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2018-03-16T10:15:00Z</dcterms:created>
  <dc:creator>Ardena Bajlo</dc:creator>
  <cp:lastModifiedBy>Ante Rubelj</cp:lastModifiedBy>
  <cp:lastPrinted>2018-03-16T10:15:00Z</cp:lastPrinted>
  <dcterms:modified xmlns:xsi="http://www.w3.org/2001/XMLSchema-instance" xsi:type="dcterms:W3CDTF">2018-03-19T11:45:00Z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(1St-544-17-prethodni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