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95a3" w14:paraId="fd895a3" w:rsidRDefault="000C46EC" w:rsidP="00F921BD" w:rsidR="006B0440" w:rsidRPr="00267DA6">
      <w:pPr>
        <w:tabs>
          <w:tab w:pos="395" w:val="left"/>
          <w:tab w:pos="7100" w:val="left"/>
        </w:tabs>
        <w15:collapsed w:val="false"/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21BD">
        <w:tab/>
      </w:r>
      <w:r w:rsidR="00F921BD" w:rsidRPr="00267DA6">
        <w:t>4  St-</w:t>
      </w:r>
      <w:r w:rsidR="00F921BD">
        <w:t>2378/17</w:t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B953E3">
        <w:t>Trg hrvatskih branitelja 1</w:t>
      </w:r>
    </w:p>
    <w:p w:rsidRDefault="002E3095" w:rsidP="00C83EDF" w:rsidR="002E3095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171796" w:rsidRPr="00D83F4C">
        <w:t>ŠPILJAR M&amp;B d.o.o.</w:t>
      </w:r>
      <w:r w:rsidR="00171796">
        <w:t xml:space="preserve"> u stečaju</w:t>
      </w:r>
      <w:r w:rsidR="00171796" w:rsidRPr="00D83F4C">
        <w:t>, Zagreb, Slavka Batušića 11, OIB 58864923846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7328DE">
        <w:t>12</w:t>
      </w:r>
      <w:r w:rsidR="00C30DA8">
        <w:t>. srpnja 2018.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2E3095" w:rsidP="004B32C0" w:rsidR="002E3095" w:rsidRPr="000911D1">
      <w:pPr>
        <w:jc w:val="center"/>
        <w:rPr>
          <w:b/>
        </w:rPr>
      </w:pPr>
    </w:p>
    <w:p w:rsidRDefault="00A22B2B" w:rsidP="00A22B2B" w:rsidR="00A22B2B" w:rsidRPr="00FA00A7">
      <w:pPr>
        <w:jc w:val="both"/>
      </w:pPr>
      <w:r>
        <w:t xml:space="preserve">I. </w:t>
      </w:r>
      <w:r w:rsidRPr="00FA00A7">
        <w:t xml:space="preserve">Utvrđene su slijedeće tražbine </w:t>
      </w:r>
      <w:r>
        <w:t>prvog</w:t>
      </w:r>
      <w:r w:rsidRPr="00FA00A7">
        <w:t xml:space="preserve"> višeg isplatnog reda: </w:t>
      </w:r>
    </w:p>
    <w:p w:rsidRDefault="00A22B2B" w:rsidP="00A22B2B" w:rsidR="00A22B2B">
      <w:pPr>
        <w:jc w:val="both"/>
      </w:pPr>
    </w:p>
    <w:p w:rsidRDefault="00A22B2B" w:rsidP="00A22B2B" w:rsidR="00A22B2B" w:rsidRPr="00FA00A7">
      <w:pPr>
        <w:jc w:val="both"/>
      </w:pPr>
      <w:r>
        <w:t>I.1.</w:t>
      </w:r>
      <w:r w:rsidRPr="005E3403">
        <w:t xml:space="preserve"> </w:t>
      </w:r>
      <w:r w:rsidRPr="00FA00A7">
        <w:t xml:space="preserve">REPUBLIKA HRVATSKA, MINISTARSTVO FINANCIJA, </w:t>
      </w:r>
    </w:p>
    <w:p w:rsidRDefault="00A22B2B" w:rsidP="00A22B2B" w:rsidR="00A22B2B" w:rsidRPr="00FA00A7">
      <w:pPr>
        <w:jc w:val="both"/>
      </w:pPr>
      <w:r>
        <w:t xml:space="preserve">      </w:t>
      </w:r>
      <w:r w:rsidRPr="00FA00A7">
        <w:t>POREZNA UPRAVA, OIB 18683136487</w:t>
      </w:r>
      <w:r>
        <w:t xml:space="preserve">                                                    </w:t>
      </w:r>
      <w:r w:rsidRPr="00FA00A7">
        <w:t xml:space="preserve"> </w:t>
      </w:r>
      <w:r>
        <w:t xml:space="preserve"> 313.921,25</w:t>
      </w:r>
      <w:r w:rsidRPr="00FA00A7">
        <w:t xml:space="preserve"> kn</w:t>
      </w:r>
    </w:p>
    <w:p w:rsidRDefault="00A22B2B" w:rsidP="00A22B2B" w:rsidR="00A22B2B" w:rsidRPr="005E3403">
      <w:pPr>
        <w:jc w:val="both"/>
      </w:pPr>
    </w:p>
    <w:p w:rsidRDefault="00A22B2B" w:rsidP="00A22B2B" w:rsidR="00A22B2B">
      <w:pPr>
        <w:jc w:val="both"/>
      </w:pPr>
      <w:r>
        <w:t>I.2. MARINA MAROT, Zagreb, Ozaljska 57,</w:t>
      </w:r>
    </w:p>
    <w:p w:rsidRDefault="00A22B2B" w:rsidP="00A22B2B" w:rsidR="00A22B2B" w:rsidRPr="00FA00A7">
      <w:pPr>
        <w:tabs>
          <w:tab w:pos="7720" w:val="left"/>
        </w:tabs>
        <w:jc w:val="both"/>
      </w:pPr>
      <w:r>
        <w:t xml:space="preserve">      OIB 57749360786   </w:t>
      </w:r>
      <w:r>
        <w:tab/>
        <w:t xml:space="preserve"> 38.071,89 kn</w:t>
      </w:r>
    </w:p>
    <w:p w:rsidRDefault="00A22B2B" w:rsidP="00A22B2B" w:rsidR="00A22B2B">
      <w:pPr>
        <w:jc w:val="both"/>
      </w:pPr>
    </w:p>
    <w:p w:rsidRDefault="00A22B2B" w:rsidP="00A22B2B" w:rsidR="00A22B2B">
      <w:pPr>
        <w:jc w:val="both"/>
      </w:pPr>
    </w:p>
    <w:p w:rsidRDefault="00A22B2B" w:rsidP="00A22B2B" w:rsidR="00A22B2B" w:rsidRPr="00FA00A7">
      <w:pPr>
        <w:jc w:val="both"/>
      </w:pPr>
      <w:r>
        <w:t xml:space="preserve">II. </w:t>
      </w:r>
      <w:r w:rsidRPr="00FA00A7">
        <w:t xml:space="preserve">Utvrđene su slijedeće tražbine drugog višeg isplatnog reda: </w:t>
      </w:r>
    </w:p>
    <w:p w:rsidRDefault="00A22B2B" w:rsidP="00A22B2B" w:rsidR="00A22B2B" w:rsidRPr="00FA00A7">
      <w:pPr>
        <w:jc w:val="both"/>
      </w:pPr>
    </w:p>
    <w:p w:rsidRDefault="00A22B2B" w:rsidP="00A22B2B" w:rsidR="00A22B2B">
      <w:pPr>
        <w:jc w:val="both"/>
      </w:pPr>
      <w:r>
        <w:t>II.1</w:t>
      </w:r>
      <w:r w:rsidRPr="00FA00A7">
        <w:t xml:space="preserve">. </w:t>
      </w:r>
      <w:r>
        <w:t xml:space="preserve">Addiko bank d.d., Zagreb, Slavonska avenija 6, </w:t>
      </w:r>
    </w:p>
    <w:p w:rsidRDefault="00A22B2B" w:rsidP="00A22B2B" w:rsidR="00A22B2B" w:rsidRPr="00FA00A7">
      <w:pPr>
        <w:jc w:val="both"/>
      </w:pPr>
      <w:r>
        <w:t xml:space="preserve">        (ranije HYPO ALPE-ADRIA BANK d.d.)                                              </w:t>
      </w:r>
      <w:r w:rsidRPr="00FA00A7">
        <w:t xml:space="preserve"> </w:t>
      </w:r>
    </w:p>
    <w:p w:rsidRDefault="00A22B2B" w:rsidP="00A22B2B" w:rsidR="00A22B2B">
      <w:pPr>
        <w:tabs>
          <w:tab w:pos="590" w:val="left"/>
          <w:tab w:pos="7630" w:val="left"/>
        </w:tabs>
        <w:jc w:val="both"/>
      </w:pPr>
      <w:r>
        <w:t xml:space="preserve">         OIB 14036333877</w:t>
      </w:r>
      <w:r>
        <w:tab/>
        <w:t xml:space="preserve">   11.588,86 kn</w:t>
      </w:r>
    </w:p>
    <w:p w:rsidRDefault="00A22B2B" w:rsidP="00A22B2B" w:rsidR="00A22B2B" w:rsidRPr="00FA00A7">
      <w:pPr>
        <w:tabs>
          <w:tab w:pos="590" w:val="left"/>
        </w:tabs>
        <w:jc w:val="both"/>
      </w:pPr>
    </w:p>
    <w:p w:rsidRDefault="00A22B2B" w:rsidP="00A22B2B" w:rsidR="00A22B2B" w:rsidRPr="00FA00A7">
      <w:pPr>
        <w:jc w:val="both"/>
      </w:pPr>
      <w:r>
        <w:t>II.2</w:t>
      </w:r>
      <w:r w:rsidRPr="00FA00A7">
        <w:t xml:space="preserve">. </w:t>
      </w:r>
      <w:r>
        <w:t>VIPnet d.o.o., Zagreb, Vrtni put 1,</w:t>
      </w:r>
    </w:p>
    <w:p w:rsidRDefault="00A22B2B" w:rsidP="00A22B2B" w:rsidR="00A22B2B" w:rsidRPr="00FA00A7">
      <w:pPr>
        <w:jc w:val="both"/>
      </w:pPr>
      <w:r>
        <w:t xml:space="preserve">        </w:t>
      </w:r>
      <w:r w:rsidRPr="00FA00A7">
        <w:t xml:space="preserve">OIB </w:t>
      </w:r>
      <w:r>
        <w:t>29524210204</w:t>
      </w:r>
      <w:r w:rsidRPr="00FA00A7">
        <w:t xml:space="preserve">  </w:t>
      </w:r>
      <w:r>
        <w:t xml:space="preserve">   </w:t>
      </w:r>
      <w:r w:rsidRPr="00FA00A7">
        <w:t xml:space="preserve">                                                       </w:t>
      </w:r>
      <w:r>
        <w:t xml:space="preserve">                              130.527,24</w:t>
      </w:r>
      <w:r w:rsidRPr="00FA00A7">
        <w:t xml:space="preserve"> kn</w:t>
      </w:r>
    </w:p>
    <w:p w:rsidRDefault="00A22B2B" w:rsidP="00A22B2B" w:rsidR="00A22B2B">
      <w:pPr>
        <w:tabs>
          <w:tab w:pos="7849" w:val="left"/>
        </w:tabs>
        <w:jc w:val="both"/>
      </w:pPr>
    </w:p>
    <w:p w:rsidRDefault="00A22B2B" w:rsidP="00A22B2B" w:rsidR="00A22B2B">
      <w:pPr>
        <w:tabs>
          <w:tab w:pos="7849" w:val="left"/>
        </w:tabs>
        <w:jc w:val="both"/>
      </w:pPr>
      <w:r>
        <w:t>II.3. Hrvatski telekom d.d., Zagreb, R. F. Mihanovića 9,</w:t>
      </w:r>
    </w:p>
    <w:p w:rsidRDefault="00A22B2B" w:rsidP="00A22B2B" w:rsidR="00A22B2B" w:rsidRPr="002014DD">
      <w:pPr>
        <w:tabs>
          <w:tab w:pos="7849" w:val="left"/>
        </w:tabs>
        <w:jc w:val="both"/>
      </w:pPr>
      <w:r>
        <w:t xml:space="preserve">        </w:t>
      </w:r>
      <w:r w:rsidRPr="002014DD">
        <w:t>OIB 81793146560</w:t>
      </w:r>
      <w:r>
        <w:t xml:space="preserve">                                                                                            51.341,12 kn</w:t>
      </w:r>
    </w:p>
    <w:p w:rsidRDefault="00A22B2B" w:rsidP="00A22B2B" w:rsidR="00A22B2B" w:rsidRPr="002014DD">
      <w:pPr>
        <w:tabs>
          <w:tab w:pos="7849" w:val="left"/>
        </w:tabs>
        <w:jc w:val="both"/>
      </w:pPr>
    </w:p>
    <w:p w:rsidRDefault="00A22B2B" w:rsidP="00A22B2B" w:rsidR="00A22B2B">
      <w:pPr>
        <w:tabs>
          <w:tab w:pos="7849" w:val="left"/>
        </w:tabs>
        <w:jc w:val="both"/>
      </w:pPr>
      <w:r>
        <w:t xml:space="preserve">II.4. HEP ELEKTRA d.o.o., Zagreb, Ulica grada Vukovara 37, </w:t>
      </w:r>
    </w:p>
    <w:p w:rsidRDefault="00A22B2B" w:rsidP="00A22B2B" w:rsidR="00A22B2B">
      <w:pPr>
        <w:tabs>
          <w:tab w:pos="7849" w:val="left"/>
        </w:tabs>
        <w:jc w:val="both"/>
      </w:pPr>
      <w:r>
        <w:t xml:space="preserve">        </w:t>
      </w:r>
      <w:r w:rsidRPr="00674568">
        <w:t xml:space="preserve">OIB </w:t>
      </w:r>
      <w:r>
        <w:t>43965974818</w:t>
      </w:r>
      <w:r>
        <w:tab/>
        <w:t xml:space="preserve"> 4.313,56 kn</w:t>
      </w:r>
    </w:p>
    <w:p w:rsidRDefault="00A22B2B" w:rsidP="00A22B2B" w:rsidR="00A22B2B">
      <w:pPr>
        <w:tabs>
          <w:tab w:pos="7710" w:val="left"/>
        </w:tabs>
        <w:jc w:val="both"/>
      </w:pPr>
    </w:p>
    <w:p w:rsidRDefault="00A22B2B" w:rsidP="00A22B2B" w:rsidR="00A22B2B">
      <w:pPr>
        <w:tabs>
          <w:tab w:pos="7710" w:val="left"/>
        </w:tabs>
        <w:jc w:val="both"/>
      </w:pPr>
      <w:r>
        <w:t>II.5. Hrvatske vode, pravna osoba za upravljanje vodama,</w:t>
      </w:r>
    </w:p>
    <w:p w:rsidRDefault="00A22B2B" w:rsidP="00A22B2B" w:rsidR="00A22B2B">
      <w:pPr>
        <w:tabs>
          <w:tab w:pos="7710" w:val="left"/>
        </w:tabs>
        <w:jc w:val="both"/>
      </w:pPr>
      <w:r>
        <w:t xml:space="preserve">        Zagreb, Ulica grada Vukovara 220,</w:t>
      </w:r>
    </w:p>
    <w:p w:rsidRDefault="00A22B2B" w:rsidP="00A22B2B" w:rsidR="00A22B2B">
      <w:pPr>
        <w:tabs>
          <w:tab w:pos="7710" w:val="left"/>
        </w:tabs>
        <w:jc w:val="both"/>
      </w:pPr>
      <w:r>
        <w:t xml:space="preserve">        OIB 28921383001        </w:t>
      </w:r>
      <w:r>
        <w:tab/>
        <w:t xml:space="preserve">   3.909,24 kn</w:t>
      </w:r>
    </w:p>
    <w:p w:rsidRDefault="00A22B2B" w:rsidP="00A22B2B" w:rsidR="00A22B2B">
      <w:pPr>
        <w:tabs>
          <w:tab w:pos="7710" w:val="left"/>
        </w:tabs>
        <w:jc w:val="both"/>
      </w:pPr>
    </w:p>
    <w:p w:rsidRDefault="00A22B2B" w:rsidP="00A22B2B" w:rsidR="00A22B2B">
      <w:pPr>
        <w:jc w:val="both"/>
      </w:pPr>
      <w:r>
        <w:t xml:space="preserve">II.6. </w:t>
      </w:r>
      <w:r w:rsidRPr="00FA00A7">
        <w:t>REPUBLIKA HRVATSKA,</w:t>
      </w:r>
    </w:p>
    <w:p w:rsidRDefault="00A22B2B" w:rsidP="00A22B2B" w:rsidR="00A22B2B" w:rsidRPr="00FA00A7">
      <w:pPr>
        <w:jc w:val="both"/>
      </w:pPr>
      <w:r>
        <w:t xml:space="preserve">        </w:t>
      </w:r>
      <w:r w:rsidRPr="00FA00A7">
        <w:t xml:space="preserve">OIB </w:t>
      </w:r>
      <w:r>
        <w:t xml:space="preserve">52634238587                                                                                        </w:t>
      </w:r>
      <w:r w:rsidRPr="00FA00A7">
        <w:t xml:space="preserve"> </w:t>
      </w:r>
      <w:r>
        <w:t xml:space="preserve">   15.836,86</w:t>
      </w:r>
      <w:r w:rsidRPr="00FA00A7">
        <w:t xml:space="preserve"> kn</w:t>
      </w:r>
    </w:p>
    <w:p w:rsidRDefault="00A22B2B" w:rsidP="00A22B2B" w:rsidR="00A22B2B">
      <w:pPr>
        <w:tabs>
          <w:tab w:pos="7710" w:val="left"/>
        </w:tabs>
        <w:jc w:val="both"/>
      </w:pPr>
    </w:p>
    <w:p w:rsidRDefault="00A22B2B" w:rsidP="00A22B2B" w:rsidR="00A22B2B">
      <w:pPr>
        <w:tabs>
          <w:tab w:pos="7710" w:val="left"/>
        </w:tabs>
        <w:jc w:val="both"/>
      </w:pPr>
      <w:r>
        <w:t>II.7. ZAGREBAČKI HOLDING d.o.o., Zagreb, Ulica grada Vukovara 41,</w:t>
      </w:r>
    </w:p>
    <w:p w:rsidRDefault="00A22B2B" w:rsidP="00A22B2B" w:rsidR="00A22B2B">
      <w:pPr>
        <w:tabs>
          <w:tab w:pos="7710" w:val="left"/>
        </w:tabs>
        <w:jc w:val="both"/>
      </w:pPr>
      <w:r>
        <w:t xml:space="preserve">        OIB 85584865987</w:t>
      </w:r>
      <w:r>
        <w:tab/>
        <w:t xml:space="preserve"> 41.679,51 kn</w:t>
      </w:r>
    </w:p>
    <w:p w:rsidRDefault="00A22B2B" w:rsidP="00A22B2B" w:rsidR="00A22B2B">
      <w:pPr>
        <w:tabs>
          <w:tab w:pos="7710" w:val="left"/>
        </w:tabs>
        <w:jc w:val="both"/>
      </w:pPr>
    </w:p>
    <w:p w:rsidRDefault="00A22B2B" w:rsidP="00A22B2B" w:rsidR="00A22B2B">
      <w:pPr>
        <w:tabs>
          <w:tab w:pos="7710" w:val="left"/>
        </w:tabs>
        <w:jc w:val="both"/>
      </w:pPr>
      <w:r>
        <w:t>II.8. GRAD ZAGREB, Zagreb, Trg Stjepana Radića 1,</w:t>
      </w:r>
    </w:p>
    <w:p w:rsidRDefault="00A22B2B" w:rsidP="00A22B2B" w:rsidR="00A22B2B">
      <w:pPr>
        <w:tabs>
          <w:tab w:pos="7710" w:val="left"/>
        </w:tabs>
        <w:jc w:val="both"/>
      </w:pPr>
      <w:r>
        <w:t xml:space="preserve">        OIB 61817894937</w:t>
      </w:r>
      <w:r>
        <w:tab/>
        <w:t xml:space="preserve"> 23.635,46 kn</w:t>
      </w:r>
    </w:p>
    <w:p w:rsidRDefault="00A22B2B" w:rsidP="00A22B2B" w:rsidR="00A22B2B">
      <w:pPr>
        <w:tabs>
          <w:tab w:pos="7710" w:val="left"/>
        </w:tabs>
        <w:jc w:val="both"/>
      </w:pPr>
    </w:p>
    <w:p w:rsidRDefault="00A22B2B" w:rsidP="00A22B2B" w:rsidR="00A22B2B" w:rsidRPr="00FA00A7">
      <w:pPr>
        <w:jc w:val="both"/>
      </w:pPr>
      <w:r>
        <w:t xml:space="preserve">II.9. </w:t>
      </w:r>
      <w:r w:rsidRPr="00FA00A7">
        <w:t xml:space="preserve">REPUBLIKA HRVATSKA, MINISTARSTVO FINANCIJA, </w:t>
      </w:r>
    </w:p>
    <w:p w:rsidRDefault="00A22B2B" w:rsidP="00A22B2B" w:rsidR="00A22B2B">
      <w:pPr>
        <w:jc w:val="both"/>
      </w:pPr>
      <w:r>
        <w:t xml:space="preserve">        </w:t>
      </w:r>
      <w:r w:rsidRPr="00FA00A7">
        <w:t>POREZNA UPRAVA, OIB 18683136487</w:t>
      </w:r>
      <w:r>
        <w:t xml:space="preserve">                                               </w:t>
      </w:r>
      <w:r w:rsidRPr="00FA00A7">
        <w:t xml:space="preserve"> </w:t>
      </w:r>
      <w:r>
        <w:t xml:space="preserve"> 2.067.272,45</w:t>
      </w:r>
      <w:r w:rsidRPr="00FA00A7">
        <w:t xml:space="preserve"> kn</w:t>
      </w:r>
    </w:p>
    <w:p w:rsidRDefault="00A22B2B" w:rsidP="00A22B2B" w:rsidR="00A22B2B">
      <w:pPr>
        <w:jc w:val="both"/>
      </w:pPr>
    </w:p>
    <w:p w:rsidRDefault="00A22B2B" w:rsidP="00A22B2B" w:rsidR="00A22B2B">
      <w:pPr>
        <w:tabs>
          <w:tab w:pos="7849" w:val="left"/>
        </w:tabs>
        <w:jc w:val="both"/>
      </w:pPr>
      <w:r>
        <w:t xml:space="preserve">II.10. GRADSKA PLINARA ZAGREB – OPSKRBA d.o.o., </w:t>
      </w:r>
    </w:p>
    <w:p w:rsidRDefault="00A22B2B" w:rsidP="00A22B2B" w:rsidR="00A22B2B">
      <w:pPr>
        <w:jc w:val="both"/>
      </w:pPr>
      <w:r>
        <w:t xml:space="preserve">         Zagreb, Radnička cesta 1, OIB 74364571096                                                39.875,65 kn</w:t>
      </w:r>
    </w:p>
    <w:p w:rsidRDefault="00A22B2B" w:rsidP="00A22B2B" w:rsidR="00A22B2B">
      <w:pPr>
        <w:jc w:val="both"/>
      </w:pPr>
    </w:p>
    <w:p w:rsidRDefault="00A22B2B" w:rsidP="00A22B2B" w:rsidR="00A22B2B">
      <w:pPr>
        <w:jc w:val="both"/>
      </w:pPr>
      <w:r>
        <w:t>II.11. Suvlasnici zgrade Zagreb, Ilica 322, zastupani po</w:t>
      </w:r>
    </w:p>
    <w:p w:rsidRDefault="00A22B2B" w:rsidP="00A22B2B" w:rsidR="00A22B2B">
      <w:pPr>
        <w:jc w:val="both"/>
      </w:pPr>
      <w:r>
        <w:t xml:space="preserve">          GRADSKO STAMBENO KOMUNALNO GOSPODARSTVO </w:t>
      </w:r>
    </w:p>
    <w:p w:rsidRDefault="00A22B2B" w:rsidP="00A22B2B" w:rsidR="00A22B2B">
      <w:pPr>
        <w:jc w:val="both"/>
      </w:pPr>
      <w:r>
        <w:t xml:space="preserve">          d.o.o.,</w:t>
      </w:r>
      <w:r w:rsidRPr="00FB30E6">
        <w:t xml:space="preserve"> </w:t>
      </w:r>
      <w:r>
        <w:t xml:space="preserve">Zagreb, Savska cesta 1, OIB 03744272526                                        44.626,25 kn         </w:t>
      </w:r>
    </w:p>
    <w:p w:rsidRDefault="00A22B2B" w:rsidP="00A22B2B" w:rsidR="00A22B2B">
      <w:pPr>
        <w:jc w:val="both"/>
      </w:pPr>
    </w:p>
    <w:p w:rsidRDefault="00A22B2B" w:rsidP="00A22B2B" w:rsidR="00A22B2B">
      <w:pPr>
        <w:tabs>
          <w:tab w:pos="7740" w:val="left"/>
        </w:tabs>
        <w:jc w:val="both"/>
      </w:pPr>
      <w:r>
        <w:t>II.12. TRIGLAV OSIGURANJE d.d., Zagreb, A. Heinza 4,</w:t>
      </w:r>
    </w:p>
    <w:p w:rsidRDefault="00A22B2B" w:rsidP="00A22B2B" w:rsidR="00A22B2B">
      <w:pPr>
        <w:tabs>
          <w:tab w:pos="7740" w:val="left"/>
        </w:tabs>
        <w:jc w:val="both"/>
      </w:pPr>
      <w:r>
        <w:t xml:space="preserve">          OIB 29743547503</w:t>
      </w:r>
      <w:r>
        <w:tab/>
        <w:t xml:space="preserve">   6.824,35 kn</w:t>
      </w:r>
    </w:p>
    <w:p w:rsidRDefault="00A22B2B" w:rsidP="00A22B2B" w:rsidR="00A22B2B">
      <w:pPr>
        <w:tabs>
          <w:tab w:pos="7740" w:val="left"/>
        </w:tabs>
        <w:jc w:val="both"/>
      </w:pPr>
    </w:p>
    <w:p w:rsidRDefault="00A22B2B" w:rsidP="00A22B2B" w:rsidR="00A22B2B">
      <w:pPr>
        <w:tabs>
          <w:tab w:pos="7740" w:val="left"/>
        </w:tabs>
        <w:jc w:val="both"/>
      </w:pPr>
      <w:r>
        <w:t>II.13. CENTAR BANKA d.d. u stečaju, Zagreb, A. Heinza 47A,</w:t>
      </w:r>
    </w:p>
    <w:p w:rsidRDefault="00A22B2B" w:rsidP="00A22B2B" w:rsidR="00A22B2B">
      <w:pPr>
        <w:tabs>
          <w:tab w:pos="7740" w:val="left"/>
        </w:tabs>
        <w:jc w:val="both"/>
      </w:pPr>
      <w:r>
        <w:t xml:space="preserve">         OIB 89296739230                                                                                      4.139.912,71 kn</w:t>
      </w:r>
    </w:p>
    <w:p w:rsidRDefault="00A22B2B" w:rsidP="00A22B2B" w:rsidR="00A22B2B" w:rsidRPr="00D465C2">
      <w:pPr>
        <w:jc w:val="both"/>
      </w:pPr>
      <w:r w:rsidRPr="00D465C2">
        <w:t xml:space="preserve">        </w:t>
      </w:r>
      <w:r>
        <w:t xml:space="preserve">       </w:t>
      </w:r>
      <w:r w:rsidRPr="00D465C2">
        <w:t xml:space="preserve">  </w:t>
      </w:r>
    </w:p>
    <w:p w:rsidRDefault="00A22B2B" w:rsidP="00A22B2B" w:rsidR="00A22B2B" w:rsidRPr="00C2539B">
      <w:pPr>
        <w:tabs>
          <w:tab w:pos="7740" w:val="left"/>
        </w:tabs>
        <w:jc w:val="both"/>
      </w:pPr>
      <w:r>
        <w:t>II.14. VODOOPSKRBA I ODVODNJA d.o.o., Zagreb, Folnegovićeva 1</w:t>
      </w:r>
      <w:r w:rsidRPr="00C2539B">
        <w:t>,</w:t>
      </w:r>
    </w:p>
    <w:p w:rsidRDefault="00A22B2B" w:rsidP="00A22B2B" w:rsidR="00A22B2B" w:rsidRPr="00C2539B">
      <w:pPr>
        <w:tabs>
          <w:tab w:pos="7740" w:val="left"/>
        </w:tabs>
        <w:jc w:val="both"/>
      </w:pPr>
      <w:r w:rsidRPr="00C2539B">
        <w:t xml:space="preserve">      OIB </w:t>
      </w:r>
      <w:r>
        <w:t>83416546499</w:t>
      </w:r>
      <w:r w:rsidRPr="00C2539B">
        <w:t xml:space="preserve">   </w:t>
      </w:r>
      <w:r w:rsidRPr="00C2539B">
        <w:tab/>
      </w:r>
      <w:r>
        <w:t xml:space="preserve">  </w:t>
      </w:r>
      <w:r w:rsidRPr="00C2539B">
        <w:t xml:space="preserve"> </w:t>
      </w:r>
      <w:r>
        <w:t>2.366,40</w:t>
      </w:r>
      <w:r w:rsidRPr="00C2539B">
        <w:t xml:space="preserve"> kn</w:t>
      </w:r>
    </w:p>
    <w:p w:rsidRDefault="00A22B2B" w:rsidP="00A22B2B" w:rsidR="00A22B2B">
      <w:pPr>
        <w:jc w:val="both"/>
        <w:rPr>
          <w:rFonts w:cs="Arial" w:hAnsi="Arial" w:ascii="Arial"/>
        </w:rPr>
      </w:pPr>
    </w:p>
    <w:p w:rsidRDefault="00287A3A" w:rsidP="00287A3A" w:rsidR="008A3BF4">
      <w:pPr>
        <w:jc w:val="center"/>
      </w:pPr>
      <w:r w:rsidRPr="002032E7">
        <w:t>Obrazloženje</w:t>
      </w: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7328DE">
        <w:t>12</w:t>
      </w:r>
      <w:r w:rsidR="001706D5">
        <w:t>. srpnja 2018.</w:t>
      </w:r>
      <w:r w:rsidR="00B50EEB" w:rsidRPr="00267DA6">
        <w:t xml:space="preserve">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A22B2B">
        <w:t>e</w:t>
      </w:r>
      <w:r w:rsidR="00B50EEB" w:rsidRPr="00267DA6">
        <w:t xml:space="preserve"> </w:t>
      </w:r>
      <w:r w:rsidR="008B74E3">
        <w:t>prvog višeg isplatnog reda, nave</w:t>
      </w:r>
      <w:r w:rsidR="00BF52EC">
        <w:t>den</w:t>
      </w:r>
      <w:r w:rsidR="00A22B2B">
        <w:t>e</w:t>
      </w:r>
      <w:r w:rsidR="00BF52EC">
        <w:t xml:space="preserve"> u točki I. izreke rješenja</w:t>
      </w:r>
      <w:r w:rsidR="00AA293F">
        <w:t xml:space="preserve"> u </w:t>
      </w:r>
      <w:r w:rsidR="00A22B2B">
        <w:t xml:space="preserve">ukupnom </w:t>
      </w:r>
      <w:r w:rsidR="00AA293F">
        <w:t xml:space="preserve">iznosu od </w:t>
      </w:r>
      <w:r w:rsidR="00A22B2B">
        <w:t>351.993,14</w:t>
      </w:r>
      <w:r w:rsidR="00A22B2B" w:rsidRPr="00937C5C">
        <w:t xml:space="preserve"> </w:t>
      </w:r>
      <w:r w:rsidR="007328DE">
        <w:t>kn</w:t>
      </w:r>
      <w:r w:rsidR="007E70A4">
        <w:t xml:space="preserve">, </w:t>
      </w:r>
      <w:r w:rsidR="008B74E3">
        <w:t xml:space="preserve">a </w:t>
      </w:r>
      <w:r w:rsidR="00B953E3">
        <w:t xml:space="preserve">isto tako priznao je tražbine drugog višeg isplatnog reda, navedene u točki II. izreke ovog rješenja u ukupnom iznosu od </w:t>
      </w:r>
      <w:r w:rsidR="00A22B2B">
        <w:t>6.583.709,66</w:t>
      </w:r>
      <w:r w:rsidR="00A22B2B" w:rsidRPr="00937C5C">
        <w:t xml:space="preserve"> </w:t>
      </w:r>
      <w:r w:rsidR="00B953E3">
        <w:t xml:space="preserve">kn, a </w:t>
      </w:r>
      <w:r w:rsidR="008B74E3">
        <w:t>tako p</w:t>
      </w:r>
      <w:r w:rsidR="00447244">
        <w:t>riznat</w:t>
      </w:r>
      <w:r w:rsidR="00B953E3">
        <w:t>e</w:t>
      </w:r>
      <w:r w:rsidR="00447244">
        <w:t xml:space="preserve"> tražbin</w:t>
      </w:r>
      <w:r w:rsidR="00B953E3">
        <w:t>e</w:t>
      </w:r>
      <w:r w:rsidR="008B74E3">
        <w:t xml:space="preserve"> vjerovnika prvog </w:t>
      </w:r>
      <w:r w:rsidR="00B953E3">
        <w:t xml:space="preserve">i 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>te se ist</w:t>
      </w:r>
      <w:r w:rsidR="00B953E3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B953E3">
        <w:t xml:space="preserve"> 104/17,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B953E3">
        <w:t>ju</w:t>
      </w:r>
      <w:r w:rsidR="00B50EEB" w:rsidRPr="00267DA6">
        <w:t xml:space="preserve"> utvrđen</w:t>
      </w:r>
      <w:r w:rsidR="00B953E3">
        <w:t>ima</w:t>
      </w:r>
      <w:r w:rsidR="00267DA6">
        <w:t xml:space="preserve">. </w:t>
      </w:r>
      <w:r w:rsidR="008E1CB9">
        <w:t>Stoga je riješeno kao pod točk</w:t>
      </w:r>
      <w:r w:rsidR="00B953E3">
        <w:t>ama</w:t>
      </w:r>
      <w:r w:rsidR="008E1CB9">
        <w:t xml:space="preserve"> I. </w:t>
      </w:r>
      <w:r w:rsidR="00B953E3">
        <w:t xml:space="preserve">i II. </w:t>
      </w:r>
      <w:r w:rsidR="008E1CB9">
        <w:t xml:space="preserve">izreke ovog rješenja. </w:t>
      </w:r>
      <w:r w:rsidR="00673E68">
        <w:t xml:space="preserve"> </w:t>
      </w:r>
      <w:r w:rsidR="001706D5">
        <w:t xml:space="preserve"> </w:t>
      </w:r>
    </w:p>
    <w:p w:rsidRDefault="001706D5" w:rsidP="008C51C3" w:rsidR="009468B0" w:rsidRPr="00267DA6">
      <w:pPr>
        <w:ind w:firstLine="708"/>
        <w:jc w:val="both"/>
      </w:pPr>
      <w:r>
        <w:t xml:space="preserve"> </w:t>
      </w:r>
      <w:r w:rsidR="00A22B2B">
        <w:t xml:space="preserve"> </w:t>
      </w:r>
    </w:p>
    <w:p w:rsidRDefault="009468B0" w:rsidP="009468B0" w:rsidR="002E55DF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7328DE">
        <w:t>12</w:t>
      </w:r>
      <w:r w:rsidR="00C30DA8">
        <w:t>. srpnja 2018.</w:t>
      </w:r>
      <w:r w:rsidRPr="002032E7">
        <w:t xml:space="preserve">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</w:t>
      </w:r>
      <w:r w:rsidR="00C30DA8">
        <w:t xml:space="preserve">                </w:t>
      </w:r>
      <w:r w:rsidR="000C46EC">
        <w:t>S</w:t>
      </w:r>
      <w:r w:rsidRPr="002032E7">
        <w:t xml:space="preserve">udac:     </w:t>
      </w:r>
    </w:p>
    <w:p w:rsidRDefault="009468B0" w:rsidP="00F921BD" w:rsidR="00F921BD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EF25E6">
        <w:t>, v.r.</w:t>
      </w:r>
    </w:p>
    <w:p w:rsidRDefault="00F921BD" w:rsidP="00F921BD" w:rsidR="00F921BD">
      <w:pPr>
        <w:jc w:val="both"/>
      </w:pPr>
    </w:p>
    <w:p w:rsidRDefault="00EF25E6" w:rsidP="00EF25E6" w:rsidR="00F921BD">
      <w:pPr>
        <w:tabs>
          <w:tab w:pos="6700" w:val="left"/>
        </w:tabs>
        <w:jc w:val="both"/>
      </w:pPr>
      <w:r>
        <w:tab/>
        <w:t>Za točnost otpravka</w:t>
      </w:r>
      <w:r w:rsidR="00A14AE2">
        <w:t>:</w:t>
      </w:r>
    </w:p>
    <w:p w:rsidRDefault="00EF25E6" w:rsidP="00EF25E6" w:rsidR="00F921BD">
      <w:pPr>
        <w:tabs>
          <w:tab w:pos="6700" w:val="left"/>
        </w:tabs>
        <w:jc w:val="both"/>
      </w:pPr>
      <w:r>
        <w:tab/>
      </w:r>
      <w:r w:rsidR="00A14AE2">
        <w:t>Renata Klokočki</w:t>
      </w:r>
    </w:p>
    <w:p w:rsidRDefault="009468B0" w:rsidP="00EF25E6" w:rsidR="009468B0" w:rsidRPr="00267DA6">
      <w:pPr>
        <w:tabs>
          <w:tab w:pos="6700" w:val="left"/>
        </w:tabs>
        <w:jc w:val="both"/>
      </w:pPr>
      <w:r w:rsidRPr="00267DA6">
        <w:t>PRAVNA POUKA:</w:t>
      </w:r>
      <w:r w:rsidR="00EF25E6">
        <w:tab/>
      </w:r>
    </w:p>
    <w:p w:rsidRDefault="009468B0" w:rsidP="00F924FE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</w:t>
      </w:r>
    </w:p>
    <w:sectPr w:rsidSect="00F921BD" w:rsidR="0091049A" w:rsidRPr="00267DA6">
      <w:headerReference w:type="even" r:id="rId11"/>
      <w:headerReference w:type="default" r:id="rId12"/>
      <w:pgSz w:h="16838" w:w="11906"/>
      <w:pgMar w:gutter="0" w:footer="708" w:header="708" w:left="1417" w:bottom="1276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24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0F5D4A">
      <w:t>2</w:t>
    </w:r>
    <w:r w:rsidR="00171796">
      <w:t>378</w:t>
    </w:r>
    <w:r w:rsidR="000C46EC">
      <w:t>/1</w:t>
    </w:r>
    <w:r w:rsidR="006D2D5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0F5D4A"/>
    <w:rsid w:val="00120C2D"/>
    <w:rsid w:val="00131B20"/>
    <w:rsid w:val="00153D87"/>
    <w:rsid w:val="001706D5"/>
    <w:rsid w:val="00171796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B4CEF"/>
    <w:rsid w:val="002E3095"/>
    <w:rsid w:val="002E55D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41C7B"/>
    <w:rsid w:val="00562398"/>
    <w:rsid w:val="005646C8"/>
    <w:rsid w:val="005C24C0"/>
    <w:rsid w:val="005E3015"/>
    <w:rsid w:val="006007B5"/>
    <w:rsid w:val="00621C70"/>
    <w:rsid w:val="00643621"/>
    <w:rsid w:val="00650897"/>
    <w:rsid w:val="00660B8E"/>
    <w:rsid w:val="00673E68"/>
    <w:rsid w:val="006A24FC"/>
    <w:rsid w:val="006A7683"/>
    <w:rsid w:val="006B02A2"/>
    <w:rsid w:val="006B0440"/>
    <w:rsid w:val="006D2D5D"/>
    <w:rsid w:val="006D5A97"/>
    <w:rsid w:val="006D621E"/>
    <w:rsid w:val="006E19E2"/>
    <w:rsid w:val="006E5A28"/>
    <w:rsid w:val="006F485F"/>
    <w:rsid w:val="007328DE"/>
    <w:rsid w:val="00764B48"/>
    <w:rsid w:val="00770120"/>
    <w:rsid w:val="00783E03"/>
    <w:rsid w:val="007C1F4C"/>
    <w:rsid w:val="007D34E0"/>
    <w:rsid w:val="007E70A4"/>
    <w:rsid w:val="0080578E"/>
    <w:rsid w:val="00812161"/>
    <w:rsid w:val="00816DD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5E50"/>
    <w:rsid w:val="00937F31"/>
    <w:rsid w:val="009468B0"/>
    <w:rsid w:val="00985DE2"/>
    <w:rsid w:val="009C78C0"/>
    <w:rsid w:val="009D3D71"/>
    <w:rsid w:val="009F0937"/>
    <w:rsid w:val="00A026F4"/>
    <w:rsid w:val="00A13175"/>
    <w:rsid w:val="00A14AE2"/>
    <w:rsid w:val="00A14DAD"/>
    <w:rsid w:val="00A22B2B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A293F"/>
    <w:rsid w:val="00AE0E25"/>
    <w:rsid w:val="00AE2504"/>
    <w:rsid w:val="00AF58ED"/>
    <w:rsid w:val="00B103D9"/>
    <w:rsid w:val="00B20D76"/>
    <w:rsid w:val="00B50EEB"/>
    <w:rsid w:val="00B81753"/>
    <w:rsid w:val="00B93ADE"/>
    <w:rsid w:val="00B953E3"/>
    <w:rsid w:val="00BA6ECF"/>
    <w:rsid w:val="00BD2065"/>
    <w:rsid w:val="00BD3394"/>
    <w:rsid w:val="00BE6956"/>
    <w:rsid w:val="00BF52EC"/>
    <w:rsid w:val="00C07070"/>
    <w:rsid w:val="00C120CE"/>
    <w:rsid w:val="00C14D9F"/>
    <w:rsid w:val="00C30DA8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EF25E6"/>
    <w:rsid w:val="00F1017A"/>
    <w:rsid w:val="00F51122"/>
    <w:rsid w:val="00F77ECE"/>
    <w:rsid w:val="00F921BD"/>
    <w:rsid w:val="00F924F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6A2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4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4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4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4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6A2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4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4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4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4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St-2378/2017</izvorni_sadrzaj>
    <derivirana_varijabla naziv="DomainObject.Predmet.OznakaBroj_1">St-2378/2017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ŠPILJAR M&amp;B d.o.o. za ekološku i sanitarnu zaštitu, sanitaciju, proizvodnju, trgovinu i usluge u stečaju zastupanog po punomoćniku Alija Hrastinski &amp; Graf odvjetničko društvo</izvorni_sadrzaj>
    <derivirana_varijabla naziv="DomainObject.Predmet.ProtustrankaFormated_1">  ŠPILJAR M&amp;B d.o.o. za ekološku i sanitarnu zaštitu, sanitaciju, proizvodnju, trgovinu i usluge u stečaju zastupanog po punomoćniku Alija Hrastinski &amp; Graf odvjetničko društvo</derivirana_varijabla>
  </DomainObject.Predmet.ProtustrankaFormated>
  <DomainObject.Predmet.ProtustrankaFormatedOIB>
    <izvorni_sadrzaj>  ŠPILJAR M&amp;B d.o.o. za ekološku i sanitarnu zaštitu, sanitaciju, proizvodnju, trgovinu i usluge u stečaju, OIB 58864923846 zastupanog po punomoćniku Alija Hrastinski &amp; Graf odvjetničko društvo</izvorni_sadrzaj>
    <derivirana_varijabla naziv="DomainObject.Predmet.ProtustrankaFormatedOIB_1">  ŠPILJAR M&amp;B d.o.o. za ekološku i sanitarnu zaštitu, sanitaciju, proizvodnju, trgovinu i usluge u stečaju, OIB 58864923846 zastupanog po punomoćniku Alija Hrastinski &amp; Graf odvjetničko društvo</derivirana_varijabla>
  </DomainObject.Predmet.ProtustrankaFormatedOIB>
  <DomainObject.Predmet.ProtustrankaFormatedWithAdress>
    <izvorni_sadrzaj> ŠPILJAR M&amp;B d.o.o. za ekološku i sanitarnu zaštitu, sanitaciju, proizvodnju, trgovinu i usluge u stečaju, Slavka Batušića 11, 10000 Zagreb zastupanog po punomoćniku Alija Hrastinski &amp; Graf odvjetničko društvo</izvorni_sadrzaj>
    <derivirana_varijabla naziv="DomainObject.Predmet.ProtustrankaFormatedWithAdress_1"> ŠPILJAR M&amp;B d.o.o. za ekološku i sanitarnu zaštitu, sanitaciju, proizvodnju, trgovinu i usluge u stečaju, Slavka Batušića 11, 10000 Zagreb zastupanog po punomoćniku Alija Hrastinski &amp; Graf odvjetničko društvo</derivirana_varijabla>
  </DomainObject.Predmet.ProtustrankaFormatedWithAdress>
  <DomainObject.Predmet.ProtustrankaFormatedWithAdressOIB>
    <izvorni_sadrzaj> ŠPILJAR M&amp;B d.o.o. za ekološku i sanitarnu zaštitu, sanitaciju, proizvodnju, trgovinu i usluge u stečaju, OIB 58864923846, Slavka Batušića 11, 10000 Zagreb zastupanog po punomoćniku Alija Hrastinski &amp; Graf odvjetničko društvo</izvorni_sadrzaj>
    <derivirana_varijabla naziv="DomainObject.Predmet.ProtustrankaFormatedWithAdressOIB_1"> ŠPILJAR M&amp;B d.o.o. za ekološku i sanitarnu zaštitu, sanitaciju, proizvodnju, trgovinu i usluge u stečaju, OIB 58864923846, Slavka Batušića 11, 10000 Zagreb zastupanog po punomoćniku Alija Hrastinski &amp; Graf odvjetničko društvo</derivirana_varijabla>
  </DomainObject.Predmet.ProtustrankaFormatedWithAdressOIB>
  <DomainObject.Predmet.ProtustrankaWithAdress>
    <izvorni_sadrzaj>ŠPILJAR M&amp;B d.o.o. za ekološku i sanitarnu zaštitu, sanitaciju, proizvodnju, trgovinu i usluge u stečaju Slavka Batušića 11, 10000 Zagreb</izvorni_sadrzaj>
    <derivirana_varijabla naziv="DomainObject.Predmet.ProtustrankaWithAdress_1">ŠPILJAR M&amp;B d.o.o. za ekološku i sanitarnu zaštitu, sanitaciju, proizvodnju, trgovinu i usluge u stečaju Slavka Batušića 11, 10000 Zagreb</derivirana_varijabla>
  </DomainObject.Predmet.ProtustrankaWithAdress>
  <DomainObject.Predmet.ProtustrankaWith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WithAdressOIB_1">ŠPILJAR M&amp;B d.o.o. za ekološku i sanitarnu zaštitu, sanitaciju, proizvodnju, trgovinu i usluge u stečaju, OIB 58864923846, Slavka Batušića 11, 10000 Zagreb</derivirana_varijabla>
  </DomainObject.Predmet.ProtustrankaWithAdressOIB>
  <DomainObject.Predmet.ProtustrankaNazivFormated>
    <izvorni_sadrzaj>ŠPILJAR M&amp;B d.o.o. za ekološku i sanitarnu zaštitu, sanitaciju, proizvodnju, trgovinu i usluge u stečaju</izvorni_sadrzaj>
    <derivirana_varijabla naziv="DomainObject.Predmet.ProtustrankaNazivFormated_1">ŠPILJAR M&amp;B d.o.o. za ekološku i sanitarnu zaštitu, sanitaciju, proizvodnju, trgovinu i usluge u stečaju</derivirana_varijabla>
  </DomainObject.Predmet.ProtustrankaNazivFormated>
  <DomainObject.Predmet.ProtustrankaNazivFormatedOIB>
    <izvorni_sadrzaj>ŠPILJAR M&amp;B d.o.o. za ekološku i sanitarnu zaštitu, sanitaciju, proizvodnju, trgovinu i usluge u stečaju, OIB 58864923846</izvorni_sadrzaj>
    <derivirana_varijabla naziv="DomainObject.Predmet.ProtustrankaNazivFormatedOIB_1">ŠPILJAR M&amp;B d.o.o. za ekološku i sanitarnu zaštitu, sanitaciju, proizvodnju, trgovinu i usluge u stečaju, OIB 58864923846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ŠPILJAR M&amp;B d.o.o. za ekološku i sanitarnu zaštitu, sanitaciju, proizvodnju, trgovinu i usluge u stečaju zastupanog po punomoćniku Alija Hrastinski &amp; Graf odvjetničko društvo</item>
    </izvorni_sadrzaj>
    <derivirana_varijabla naziv="DomainObject.Predmet.ProtuStrankaListFormated_1">
      <item>ŠPILJAR M&amp;B d.o.o. za ekološku i sanitarnu zaštitu, sanitaciju, proizvodnju, trgovinu i usluge u stečaju zastupanog po punomoćniku Alija Hrastinski &amp; Graf odvjetničko društvo</item>
    </derivirana_varijabla>
  </DomainObject.Predmet.ProtuStrankaListFormated>
  <DomainObject.Predmet.ProtuStrankaListFormatedOIB>
    <izvorni_sadrzaj>
      <item>ŠPILJAR M&amp;B d.o.o. za ekološku i sanitarnu zaštitu, sanitaciju, proizvodnju, trgovinu i usluge u stečaju, OIB 58864923846 zastupanog po punomoćniku Alija Hrastinski &amp; Graf odvjetničko društvo</item>
    </izvorni_sadrzaj>
    <derivirana_varijabla naziv="DomainObject.Predmet.ProtuStrankaListFormatedOIB_1">
      <item>ŠPILJAR M&amp;B d.o.o. za ekološku i sanitarnu zaštitu, sanitaciju, proizvodnju, trgovinu i usluge u stečaju, OIB 58864923846 zastupanog po punomoćniku Alija Hrastinski &amp; Graf odvjetničko društvo</item>
    </derivirana_varijabla>
  </DomainObject.Predmet.ProtuStrankaListFormatedOIB>
  <DomainObject.Predmet.ProtuStrankaListFormatedWithAdress>
    <izvorni_sadrzaj>
      <item>ŠPILJAR M&amp;B d.o.o. za ekološku i sanitarnu zaštitu, sanitaciju, proizvodnju, trgovinu i usluge u stečaju, Slavka Batušića 11, 10000 Zagreb zastupanog po punomoćniku Alija Hrastinski &amp; Graf odvjetničko društvo</item>
    </izvorni_sadrzaj>
    <derivirana_varijabla naziv="DomainObject.Predmet.ProtuStrankaListFormatedWithAdress_1">
      <item>ŠPILJAR M&amp;B d.o.o. za ekološku i sanitarnu zaštitu, sanitaciju, proizvodnju, trgovinu i usluge u stečaju, Slavka Batušića 11, 10000 Zagreb zastupanog po punomoćniku Alija Hrastinski &amp; Graf odvjetničko društvo</item>
    </derivirana_varijabla>
  </DomainObject.Predmet.ProtuStrankaListFormatedWithAdress>
  <DomainObject.Predmet.ProtuStrankaListFormatedWithAdressOIB>
    <izvorni_sadrzaj>
      <item>ŠPILJAR M&amp;B d.o.o. za ekološku i sanitarnu zaštitu, sanitaciju, proizvodnju, trgovinu i usluge u stečaju, OIB 58864923846, Slavka Batušića 11, 10000 Zagreb zastupanog po punomoćniku Alija Hrastinski &amp; Graf odvjetničko društvo</item>
    </izvorni_sadrzaj>
    <derivirana_varijabla naziv="DomainObject.Predmet.ProtuStrankaListFormatedWithAdressOIB_1">
      <item>ŠPILJAR M&amp;B d.o.o. za ekološku i sanitarnu zaštitu, sanitaciju, proizvodnju, trgovinu i usluge u stečaju, OIB 58864923846, Slavka Batušića 11, 10000 Zagreb zastupanog po punomoćniku Alija Hrastinski &amp; Graf odvjetničko društvo</item>
    </derivirana_varijabla>
  </DomainObject.Predmet.ProtuStrankaListFormatedWithAdressOIB>
  <DomainObject.Predmet.ProtuStrankaListNazivFormated>
    <izvorni_sadrzaj>
      <item>ŠPILJAR M&amp;B d.o.o. za ekološku i sanitarnu zaštitu, sanitaciju, proizvodnju, trgovinu i usluge u stečaju</item>
    </izvorni_sadrzaj>
    <derivirana_varijabla naziv="DomainObject.Predmet.ProtuStrankaListNazivFormated_1">
      <item>ŠPILJAR M&amp;B d.o.o. za ekološku i sanitarnu zaštitu, sanitaciju, proizvodnju, trgovinu i usluge u stečaju</item>
    </derivirana_varijabla>
  </DomainObject.Predmet.ProtuStrankaListNazivFormated>
  <DomainObject.Predmet.ProtuStrankaListNazivFormatedOIB>
    <izvorni_sadrzaj>
      <item>ŠPILJAR M&amp;B d.o.o. za ekološku i sanitarnu zaštitu, sanitaciju, proizvodnju, trgovinu i usluge u stečaju, OIB 58864923846</item>
    </izvorni_sadrzaj>
    <derivirana_varijabla naziv="DomainObject.Predmet.ProtuStrankaListNazivFormatedOIB_1">
      <item>ŠPILJAR M&amp;B d.o.o. za ekološku i sanitarnu zaštitu, sanitaciju, proizvodnju, trgovinu i usluge u stečaju, OIB 58864923846</item>
    </derivirana_varijabla>
  </DomainObject.Predmet.ProtuStrankaListNazivFormatedOIB>
  <DomainObject.Predmet.OstaliListFormated>
    <izvorni_sadrzaj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izvorni_sadrzaj>
    <derivirana_varijabla naziv="DomainObject.Predmet.OstaliListFormated_1"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derivirana_varijabla>
  </DomainObject.Predmet.OstaliListFormated>
  <DomainObject.Predmet.OstaliListFormatedOIB>
    <izvorni_sadrzaj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izvorni_sadrzaj>
    <derivirana_varijabla naziv="DomainObject.Predmet.OstaliListFormatedOIB_1"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_1"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OIB_1"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derivirana_varijabla>
  </DomainObject.Predmet.OstaliListFormatedWithAdressOIB>
  <DomainObject.Predmet.OstaliListNazivFormated>
    <izvorni_sadrzaj>
      <item>ŽDO u Zagrebu</item>
      <item>Branka Špiljar</item>
      <item>Mario Špiljar</item>
      <item>Alija Hrastinski &amp; Graf odvjetničko društvo</item>
    </izvorni_sadrzaj>
    <derivirana_varijabla naziv="DomainObject.Predmet.OstaliListNazivFormated_1">
      <item>ŽDO u Zagrebu</item>
      <item>Branka Špiljar</item>
      <item>Mario Špiljar</item>
      <item>Alija Hrastinski &amp; Graf odvjetničko društvo</item>
    </derivirana_varijabla>
  </DomainObject.Predmet.OstaliListNazivFormated>
  <DomainObject.Predmet.OstaliListNazivFormatedOIB>
    <izvorni_sadrzaj>
      <item>ŽDO u Zagrebu, OIB 16488001145</item>
      <item>Branka Špiljar, OIB 19493119433</item>
      <item>Mario Špiljar, OIB 14864926976</item>
      <item>Alija Hrastinski &amp; Graf odvjetničko društvo, OIB 47081092483</item>
    </izvorni_sadrzaj>
    <derivirana_varijabla naziv="DomainObject.Predmet.OstaliListNazivFormatedOIB_1">
      <item>ŽDO u Zagrebu, OIB 16488001145</item>
      <item>Branka Špiljar, OIB 19493119433</item>
      <item>Mario Špiljar, OIB 14864926976</item>
      <item>Alija Hrastinski &amp; Graf odvjetničko društvo, OIB 47081092483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ŠPILJAR M&amp;B d.o.o. za ekološku i sanitarnu zaštitu, sanitaciju, proizvodnju, trgovinu i usluge u stečaju</izvorni_sadrzaj>
    <derivirana_varijabla naziv="DomainObject.Predmet.ProtustrankaIDrugi_1">ŠPILJAR M&amp;B d.o.o. za ekološku i sanitarnu zaštitu, sanitaciju, proizvodnju, trgovinu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IDrugiAdressOIB_1">ŠPILJAR M&amp;B d.o.o. za ekološku i sanitarnu zaštitu, sanitaciju, proizvodnju, trgovinu i usluge u stečaju, OIB 58864923846, Slavka Batušića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izvorni_sadrzaj>
    <derivirana_varijabla naziv="DomainObject.Predmet.SudioniciListNaziv_1"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derivirana_varijabla>
  </DomainObject.Predmet.SudioniciListNaziv>
  <DomainObject.Predmet.SudioniciListAdressOIB>
    <izvorni_sadrzaj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izvorni_sadrzaj>
    <derivirana_varijabla naziv="DomainObject.Predmet.SudioniciListAdressOIB_1"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58864923846</item>
      <item>, OIB 85821130368</item>
      <item>, OIB 18683136487</item>
      <item>, OIB 16488001145</item>
      <item>, OIB 19493119433</item>
      <item>, OIB 14864926976</item>
      <item>, OIB 47081092483</item>
    </izvorni_sadrzaj>
    <derivirana_varijabla naziv="DomainObject.Predmet.SudioniciListNazivOIB_1">
      <item>, OIB 58864923846</item>
      <item>, OIB 85821130368</item>
      <item>, OIB 18683136487</item>
      <item>, OIB 16488001145</item>
      <item>, OIB 19493119433</item>
      <item>, OIB 14864926976</item>
      <item>, OIB 47081092483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F9952-DA4C-4EB8-9E87-B6DA5274F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2895</properties:Characters>
  <properties:Lines>95</properties:Lines>
  <properties:Paragraphs>55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4413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2018-07-12T11:10:00Z</dcterms:created>
  <dc:creator>Korisnik</dc:creator>
  <cp:lastModifiedBy>Renata Klokočki</cp:lastModifiedBy>
  <cp:lastPrinted>2018-07-12T11:12:00Z</cp:lastPrinted>
  <dcterms:modified xmlns:xsi="http://www.w3.org/2001/XMLSchema-instance" xsi:type="dcterms:W3CDTF">2018-07-12T11:14:00Z</dcterms:modified>
  <cp:revision>7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TRAŽBINAMA-ŠPILJAR M&amp;B.docx)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