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dc7c8" w14:paraId="32dc7c8" w:rsidRDefault="00AE649C" w:rsidP="00FA5B5E" w:rsidR="00AE649C" w:rsidRPr="00B76F3C">
      <w:pPr>
        <w:pStyle w:val="Naslov3"/>
        <w15:collapsed w:val="false"/>
      </w:pPr>
    </w:p>
    <w:p w:rsidRDefault="002D32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St-314/2016-2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DIJANEK društvo s ograničenom odgovornošću za poljoprivrednu proizvodnju, trgovinu i usluge, Zrinski Topolovac, Zrinski Topolovac 179, OIB: 86247904640, MBS: 010004475, dana 30. rujna 2016. godine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DIJANEK društvo s ograničenom odgovornošću za poljoprivrednu proizvodnju, trgovinu i usluge, Zrinski Topolovac, Zrinski Topolovac 179, OIB: 86247904640.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15. prosinca 2016. godine u 9,15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Mišo </w:t>
      </w:r>
      <w:proofErr w:type="spellStart"/>
      <w:r>
        <w:rPr>
          <w:rFonts w:cs="Times New Roman" w:eastAsia="Times New Roman"/>
          <w:szCs w:val="20"/>
          <w:lang w:eastAsia="hr-HR"/>
        </w:rPr>
        <w:t>Dijanek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>
        <w:rPr>
          <w:rFonts w:cs="Times New Roman" w:eastAsia="Times New Roman"/>
          <w:szCs w:val="20"/>
          <w:lang w:eastAsia="hr-HR"/>
        </w:rPr>
        <w:t>Miši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Dijaneku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176 dana u ukupnom iznosu od 122.038,72 kn. Također je u prijedlogu navedeno da dužnik ima jednu zaposlenu osobu, a da u Jedinstvenom registru računa nema otvorenih računa.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St-314/2016-2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30. rujna 2016. godine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2D3281" w:rsidP="002D3281" w:rsidR="002D32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2D3281" w:rsidP="002D3281" w:rsidR="002D3281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2D3281" w:rsidP="002D3281" w:rsidR="002D3281">
      <w:pPr>
        <w:pStyle w:val="Bezproreda"/>
      </w:pPr>
      <w:r>
        <w:t>2. Sc. ročište</w:t>
      </w:r>
    </w:p>
    <w:p w:rsidRDefault="002D3281" w:rsidP="002D3281" w:rsidR="002D3281">
      <w:pPr>
        <w:pStyle w:val="Bezproreda"/>
      </w:pPr>
      <w:proofErr w:type="spellStart"/>
      <w:r>
        <w:t>Bj</w:t>
      </w:r>
      <w:proofErr w:type="spellEnd"/>
      <w:r>
        <w:t>. 30.9.2016.</w:t>
      </w:r>
    </w:p>
    <w:p w:rsidRDefault="00CB0EA4" w:rsidP="002D3281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281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35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St-314/2016-2</izvorni_sadrzaj>
    <derivirana_varijabla naziv="DomainObject.Oznaka_1">St-314/2016-2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DIJANEK društvo s ograničenom odgovornošću za poljoprivrednu proizvodnju, trgovinu i usluge, Zrinski Topolovac</izvorni_sadrzaj>
    <derivirana_varijabla naziv="DomainObject.Predmet.ProtustrankaFormated_1">  DIJANEK društvo s ograničenom odgovornošću za poljoprivrednu proizvodnju, trgovinu i usluge, Zrinski Topolovac</derivirana_varijabla>
  </DomainObject.Predmet.ProtustrankaFormated>
  <DomainObject.Predmet.ProtustrankaFormatedOIB>
    <izvorni_sadrzaj>  DIJANEK društvo s ograničenom odgovornošću za poljoprivrednu proizvodnju, trgovinu i usluge, Zrinski Topolovac, OIB 86247904640</izvorni_sadrzaj>
    <derivirana_varijabla naziv="DomainObject.Predmet.ProtustrankaFormatedOIB_1">  DIJANEK društvo s ograničenom odgovornošću za poljoprivrednu proizvodnju, trgovinu i usluge, Zrinski Topolovac, OIB 86247904640</derivirana_varijabla>
  </DomainObject.Predmet.ProtustrankaFormatedOIB>
  <DomainObject.Predmet.ProtustrankaFormatedWithAdress>
    <izvorni_sadrzaj> DIJANEK društvo s ograničenom odgovornošću za poljoprivrednu proizvodnju, trgovinu i usluge, Zrinski Topolovac, Zrinski Topolovac 179, 43000 Zrinski Topolovac</izvorni_sadrzaj>
    <derivirana_varijabla naziv="DomainObject.Predmet.ProtustrankaFormatedWithAdress_1"> DIJANEK društvo s ograničenom odgovornošću za poljoprivrednu proizvodnju, trgovinu i usluge, Zrinski Topolovac, Zrinski Topolovac 179, 43000 Zrinski Topolovac</derivirana_varijabla>
  </DomainObject.Predmet.ProtustrankaFormatedWithAdress>
  <DomainObject.Predmet.ProtustrankaFormatedWithAdressOIB>
    <izvorni_sadrzaj> DIJANEK društvo s ograničenom odgovornošću za poljoprivrednu proizvodnju, trgovinu i usluge, Zrinski Topolovac, OIB 86247904640, Zrinski Topolovac 179, 43000 Zrinski Topolovac</izvorni_sadrzaj>
    <derivirana_varijabla naziv="DomainObject.Predmet.ProtustrankaFormatedWithAdressOIB_1"> DIJANEK društvo s ograničenom odgovornošću za poljoprivrednu proizvodnju, trgovinu i usluge, Zrinski Topolovac, OIB 86247904640, Zrinski Topolovac 179, 43000 Zrinski Topolovac</derivirana_varijabla>
  </DomainObject.Predmet.ProtustrankaFormatedWithAdressOIB>
  <DomainObject.Predmet.ProtustrankaWithAdress>
    <izvorni_sadrzaj>DIJANEK društvo s ograničenom odgovornošću za poljoprivrednu proizvodnju, trgovinu i usluge, Zrinski Topolovac Zrinski Topolovac 179, 43000 Zrinski Topolovac</izvorni_sadrzaj>
    <derivirana_varijabla naziv="DomainObject.Predmet.ProtustrankaWithAdress_1">DIJANEK društvo s ograničenom odgovornošću za poljoprivrednu proizvodnju, trgovinu i usluge, Zrinski Topolovac Zrinski Topolovac 179, 43000 Zrinski Topolovac</derivirana_varijabla>
  </DomainObject.Predmet.ProtustrankaWithAdress>
  <DomainObject.Predmet.ProtustrankaWithAdressOIB>
    <izvorni_sadrzaj>DIJANEK društvo s ograničenom odgovornošću za poljoprivrednu proizvodnju, trgovinu i usluge, Zrinski Topolovac, OIB 86247904640, Zrinski Topolovac 179, 43000 Zrinski Topolovac</izvorni_sadrzaj>
    <derivirana_varijabla naziv="DomainObject.Predmet.ProtustrankaWithAdressOIB_1">DIJANEK društvo s ograničenom odgovornošću za poljoprivrednu proizvodnju, trgovinu i usluge, Zrinski Topolovac, OIB 86247904640, Zrinski Topolovac 179, 43000 Zrinski Topolovac</derivirana_varijabla>
  </DomainObject.Predmet.ProtustrankaWithAdressOIB>
  <DomainObject.Predmet.ProtustrankaNazivFormated>
    <izvorni_sadrzaj>DIJANEK društvo s ograničenom odgovornošću za poljoprivrednu proizvodnju, trgovinu i usluge, Zrinski Topolovac</izvorni_sadrzaj>
    <derivirana_varijabla naziv="DomainObject.Predmet.ProtustrankaNazivFormated_1">DIJANEK društvo s ograničenom odgovornošću za poljoprivrednu proizvodnju, trgovinu i usluge, Zrinski Topolovac</derivirana_varijabla>
  </DomainObject.Predmet.ProtustrankaNazivFormated>
  <DomainObject.Predmet.ProtustrankaNazivFormatedOIB>
    <izvorni_sadrzaj>DIJANEK društvo s ograničenom odgovornošću za poljoprivrednu proizvodnju, trgovinu i usluge, Zrinski Topolovac, OIB 86247904640</izvorni_sadrzaj>
    <derivirana_varijabla naziv="DomainObject.Predmet.ProtustrankaNazivFormatedOIB_1">DIJANEK društvo s ograničenom odgovornošću za poljoprivrednu proizvodnju, trgovinu i usluge, Zrinski Topolovac, OIB 86247904640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DIJANEK društvo s ograničenom odgovornošću za poljoprivrednu proizvodnju, trgovinu i usluge, Zrinski Topolovac</item>
    </izvorni_sadrzaj>
    <derivirana_varijabla naziv="DomainObject.Predmet.ProtuStrankaListFormated_1">
      <item>DIJANEK društvo s ograničenom odgovornošću za poljoprivrednu proizvodnju, trgovinu i usluge, Zrinski Topolovac</item>
    </derivirana_varijabla>
  </DomainObject.Predmet.ProtuStrankaListFormated>
  <DomainObject.Predmet.ProtuStrankaListFormatedOIB>
    <izvorni_sadrzaj>
      <item>DIJANEK društvo s ograničenom odgovornošću za poljoprivrednu proizvodnju, trgovinu i usluge, Zrinski Topolovac, OIB 86247904640</item>
    </izvorni_sadrzaj>
    <derivirana_varijabla naziv="DomainObject.Predmet.ProtuStrankaListFormatedOIB_1">
      <item>DIJANEK društvo s ograničenom odgovornošću za poljoprivrednu proizvodnju, trgovinu i usluge, Zrinski Topolovac, OIB 86247904640</item>
    </derivirana_varijabla>
  </DomainObject.Predmet.ProtuStrankaListFormatedOIB>
  <DomainObject.Predmet.ProtuStrankaListFormatedWithAdress>
    <izvorni_sadrzaj>
      <item>DIJANEK društvo s ograničenom odgovornošću za poljoprivrednu proizvodnju, trgovinu i usluge, Zrinski Topolovac, Zrinski Topolovac 179, 43000 Zrinski Topolovac</item>
    </izvorni_sadrzaj>
    <derivirana_varijabla naziv="DomainObject.Predmet.ProtuStrankaListFormatedWithAdress_1">
      <item>DIJANEK društvo s ograničenom odgovornošću za poljoprivrednu proizvodnju, trgovinu i usluge, Zrinski Topolovac, Zrinski Topolovac 179, 43000 Zrinski Topolovac</item>
    </derivirana_varijabla>
  </DomainObject.Predmet.ProtuStrankaListFormatedWithAdress>
  <DomainObject.Predmet.ProtuStrankaListFormatedWithAdressOIB>
    <izvorni_sadrzaj>
      <item>DIJANEK društvo s ograničenom odgovornošću za poljoprivrednu proizvodnju, trgovinu i usluge, Zrinski Topolovac, OIB 86247904640, Zrinski Topolovac 179, 43000 Zrinski Topolovac</item>
    </izvorni_sadrzaj>
    <derivirana_varijabla naziv="DomainObject.Predmet.ProtuStrankaListFormatedWithAdressOIB_1">
      <item>DIJANEK društvo s ograničenom odgovornošću za poljoprivrednu proizvodnju, trgovinu i usluge, Zrinski Topolovac, OIB 86247904640, Zrinski Topolovac 179, 43000 Zrinski Topolovac</item>
    </derivirana_varijabla>
  </DomainObject.Predmet.ProtuStrankaListFormatedWithAdressOIB>
  <DomainObject.Predmet.ProtuStrankaListNazivFormated>
    <izvorni_sadrzaj>
      <item>DIJANEK društvo s ograničenom odgovornošću za poljoprivrednu proizvodnju, trgovinu i usluge, Zrinski Topolovac</item>
    </izvorni_sadrzaj>
    <derivirana_varijabla naziv="DomainObject.Predmet.ProtuStrankaListNazivFormated_1">
      <item>DIJANEK društvo s ograničenom odgovornošću za poljoprivrednu proizvodnju, trgovinu i usluge, Zrinski Topolovac</item>
    </derivirana_varijabla>
  </DomainObject.Predmet.ProtuStrankaListNazivFormated>
  <DomainObject.Predmet.ProtuStrankaListNazivFormatedOIB>
    <izvorni_sadrzaj>
      <item>DIJANEK društvo s ograničenom odgovornošću za poljoprivrednu proizvodnju, trgovinu i usluge, Zrinski Topolovac, OIB 86247904640</item>
    </izvorni_sadrzaj>
    <derivirana_varijabla naziv="DomainObject.Predmet.ProtuStrankaListNazivFormatedOIB_1">
      <item>DIJANEK društvo s ograničenom odgovornošću za poljoprivrednu proizvodnju, trgovinu i usluge, Zrinski Topolovac, OIB 86247904640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>St-314/2016-2</izvorni_sadrzaj>
    <derivirana_varijabla naziv="DomainObject.PoslovniBrojDokumenta_1">St-314/2016-2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DIJANEK društvo s ograničenom odgovornošću za poljoprivrednu proizvodnju, trgovinu i usluge, Zrinski Topolovac</izvorni_sadrzaj>
    <derivirana_varijabla naziv="DomainObject.Predmet.ProtustrankaIDrugi_1">DIJANEK društvo s ograničenom odgovornošću za poljoprivrednu proizvodnju, trgovinu i usluge, Zrinski Topolovac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DIJANEK društvo s ograničenom odgovornošću za poljoprivrednu proizvodnju, trgovinu i usluge, Zrinski Topolovac, OIB 86247904640, Zrinski Topolovac 179, 43000 Zrinski Topolovac</izvorni_sadrzaj>
    <derivirana_varijabla naziv="DomainObject.Predmet.ProtustrankaIDrugiAdressOIB_1">DIJANEK društvo s ograničenom odgovornošću za poljoprivrednu proizvodnju, trgovinu i usluge, Zrinski Topolovac, OIB 86247904640, Zrinski Topolovac 179, 43000 Zrinski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DIJANEK društvo s ograničenom odgovornošću za poljoprivrednu proizvodnju, trgovinu i usluge, Zrinski Topolovac</item>
    </izvorni_sadrzaj>
    <derivirana_varijabla naziv="DomainObject.Predmet.SudioniciListNaziv_1">
      <item>FINA, RC ZAGREB, Podružnica Bjelovar</item>
      <item>DIJANEK društvo s ograničenom odgovornošću za poljoprivrednu proizvodnju, trgovinu i usluge, Zrinski Topolovac</item>
    </derivirana_varijabla>
  </DomainObject.Predmet.SudioniciListNaziv>
  <DomainObject.Predmet.SudioniciListAdressOIB>
    <izvorni_sadrzaj>
      <item>FINA, RC ZAGREB, Podružnica Bjelovar, OIB 85821130368, F. Supila 4,43000 Bjelovar</item>
      <item>DIJANEK društvo s ograničenom odgovornošću za poljoprivrednu proizvodnju, trgovinu i usluge, Zrinski Topolovac, OIB 86247904640, Zrinski Topolovac 179,43000 Zrinski Topolovac</item>
    </izvorni_sadrzaj>
    <derivirana_varijabla naziv="DomainObject.Predmet.SudioniciListAdressOIB_1">
      <item>FINA, RC ZAGREB, Podružnica Bjelovar, OIB 85821130368, F. Supila 4,43000 Bjelovar</item>
      <item>DIJANEK društvo s ograničenom odgovornošću za poljoprivrednu proizvodnju, trgovinu i usluge, Zrinski Topolovac, OIB 86247904640, Zrinski Topolovac 179,43000 Zrinski Topolovac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5E56C6-2DF6-4FD5-A4D2-FB58F2A386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2754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2016-09-30T10:01:00Z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