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06B2B" w:rsidP="00E06B2B" w:rsidRDefault="00E06B2B" w14:paraId="8a47a48" w14:textId="8a47a48">
      <w:pPr>
        <w15:collapsed w:val="false"/>
      </w:pPr>
      <w:bookmarkStart w:name="_GoBack" w:id="0"/>
      <w:bookmarkEnd w:id="0"/>
      <w:r>
        <w:t>REPUBLIKA HRVATSKA</w:t>
      </w:r>
    </w:p>
    <w:p w:rsidR="00E06B2B" w:rsidP="00E06B2B" w:rsidRDefault="00E06B2B">
      <w:r>
        <w:t>TRGOVAČKI SUD U ZAGREBU</w:t>
      </w:r>
    </w:p>
    <w:p w:rsidR="00E06B2B" w:rsidP="00E06B2B" w:rsidRDefault="00E06B2B">
      <w:r>
        <w:tab/>
      </w:r>
      <w:r>
        <w:tab/>
      </w:r>
      <w:r>
        <w:tab/>
      </w:r>
      <w:r>
        <w:tab/>
      </w:r>
      <w:r>
        <w:tab/>
      </w:r>
      <w:r>
        <w:tab/>
      </w:r>
      <w:r>
        <w:tab/>
      </w:r>
      <w:r>
        <w:tab/>
      </w:r>
      <w:r>
        <w:tab/>
      </w:r>
    </w:p>
    <w:p w:rsidR="00E06B2B" w:rsidP="00E06B2B" w:rsidRDefault="00E06B2B">
      <w:pPr>
        <w:jc w:val="center"/>
      </w:pPr>
    </w:p>
    <w:p w:rsidR="00E06B2B" w:rsidP="00E06B2B" w:rsidRDefault="00E06B2B">
      <w:pPr>
        <w:jc w:val="center"/>
      </w:pPr>
      <w:r>
        <w:t>Z A P I S N I K</w:t>
      </w:r>
    </w:p>
    <w:p w:rsidR="00E06B2B" w:rsidP="00E06B2B" w:rsidRDefault="00E06B2B">
      <w:pPr>
        <w:jc w:val="center"/>
      </w:pPr>
      <w:r>
        <w:t>SA ROČIŠTA RADI DRAŽBE</w:t>
      </w:r>
    </w:p>
    <w:p w:rsidR="00E06B2B" w:rsidP="00E06B2B" w:rsidRDefault="00E06B2B"/>
    <w:p w:rsidR="00E06B2B" w:rsidP="00E06B2B" w:rsidRDefault="00E06B2B">
      <w:r>
        <w:t>sastavljen kod Trgovačkog suda u Zagrebu</w:t>
      </w:r>
      <w:r>
        <w:rPr>
          <w:b/>
        </w:rPr>
        <w:t>, dana 28. kolovoza 2019. godine</w:t>
      </w:r>
      <w:r>
        <w:t xml:space="preserve"> na ročištu određenom radi dražbe u stečajnom postupku nad dužnikom </w:t>
      </w:r>
      <w:r>
        <w:rPr>
          <w:b/>
        </w:rPr>
        <w:t xml:space="preserve">JARUŠČICA PROJEKT  d.o.o. za poslovanje nekretninama, u stečaju, Zagreb, </w:t>
      </w:r>
      <w:proofErr w:type="spellStart"/>
      <w:r>
        <w:rPr>
          <w:b/>
        </w:rPr>
        <w:t>Jaruščica</w:t>
      </w:r>
      <w:proofErr w:type="spellEnd"/>
      <w:r>
        <w:rPr>
          <w:b/>
        </w:rPr>
        <w:t xml:space="preserve"> 7, MBS:080729411, OIB:02217546383, s početkom u 09,30 sati </w:t>
      </w:r>
    </w:p>
    <w:p w:rsidR="00E06B2B" w:rsidP="00E06B2B" w:rsidRDefault="00E06B2B"/>
    <w:p w:rsidR="00E06B2B" w:rsidP="00E06B2B" w:rsidRDefault="00E06B2B">
      <w:r>
        <w:t>NAZOČNI OD SUDA:</w:t>
      </w:r>
    </w:p>
    <w:p w:rsidR="00E06B2B" w:rsidP="00E06B2B" w:rsidRDefault="00E06B2B">
      <w:smartTag w:uri="urn:schemas-microsoft-com:office:smarttags" w:element="PersonName">
        <w:r>
          <w:t>Nino Radić</w:t>
        </w:r>
      </w:smartTag>
      <w:r>
        <w:t>, stečajni sudac</w:t>
      </w:r>
    </w:p>
    <w:p w:rsidR="00E06B2B" w:rsidP="00E06B2B" w:rsidRDefault="00E06B2B">
      <w:r>
        <w:t>Tatjana Slaviček  - zapisničar</w:t>
      </w:r>
    </w:p>
    <w:p w:rsidR="00E06B2B" w:rsidP="00E06B2B" w:rsidRDefault="00E06B2B"/>
    <w:p w:rsidR="00E06B2B" w:rsidP="00E06B2B" w:rsidRDefault="00E06B2B">
      <w:r>
        <w:t xml:space="preserve">Utvrđuje se da je nazočna stečajna upraviteljica Mirjana Zuzija iz Velike Gorice </w:t>
      </w:r>
    </w:p>
    <w:p w:rsidR="00E06B2B" w:rsidP="00E06B2B" w:rsidRDefault="00E06B2B">
      <w:r>
        <w:t xml:space="preserve">Za </w:t>
      </w:r>
      <w:proofErr w:type="spellStart"/>
      <w:r w:rsidR="00C33660">
        <w:t>razlučnog</w:t>
      </w:r>
      <w:proofErr w:type="spellEnd"/>
      <w:r w:rsidR="00C33660">
        <w:t xml:space="preserve"> vjerovnika:  prije ročiš</w:t>
      </w:r>
      <w:r>
        <w:t xml:space="preserve">ta pristupio Mislav Bistrović punomoćnik  i </w:t>
      </w:r>
      <w:r w:rsidR="001203E7">
        <w:t xml:space="preserve">izjavio da je spriječen sudjelovati na  današnjem ročištu </w:t>
      </w:r>
    </w:p>
    <w:p w:rsidR="001203E7" w:rsidP="00E06B2B" w:rsidRDefault="001203E7"/>
    <w:p w:rsidR="00E06B2B" w:rsidP="00E06B2B" w:rsidRDefault="00E06B2B">
      <w:pPr>
        <w:jc w:val="both"/>
      </w:pPr>
      <w:r>
        <w:t>Utvrđuje se da  su valjano uplaćene jamčevine prema stanju spisa odnosno računovodstvu suda  te da su pristupili  :</w:t>
      </w:r>
    </w:p>
    <w:p w:rsidR="004016CB" w:rsidP="00E06B2B" w:rsidRDefault="004016CB">
      <w:pPr>
        <w:jc w:val="both"/>
      </w:pPr>
    </w:p>
    <w:p w:rsidR="004016CB" w:rsidP="00E06B2B" w:rsidRDefault="00C822D9">
      <w:pPr>
        <w:jc w:val="both"/>
      </w:pPr>
      <w:proofErr w:type="spellStart"/>
      <w:r>
        <w:t>Natali</w:t>
      </w:r>
      <w:proofErr w:type="spellEnd"/>
      <w:r>
        <w:t xml:space="preserve">  </w:t>
      </w:r>
      <w:proofErr w:type="spellStart"/>
      <w:r>
        <w:t>Bogić</w:t>
      </w:r>
      <w:r w:rsidR="00814D4E">
        <w:t>ević</w:t>
      </w:r>
      <w:proofErr w:type="spellEnd"/>
      <w:r w:rsidR="00814D4E">
        <w:t>,  Velika Gorica Cvjetno naselje 14, OIB:84056119217</w:t>
      </w:r>
    </w:p>
    <w:p w:rsidR="00482A8F" w:rsidP="00482A8F" w:rsidRDefault="00482A8F">
      <w:pPr>
        <w:jc w:val="both"/>
        <w:rPr>
          <w:b/>
        </w:rPr>
      </w:pPr>
      <w:r>
        <w:rPr>
          <w:b/>
        </w:rPr>
        <w:t xml:space="preserve">Marjan </w:t>
      </w:r>
      <w:proofErr w:type="spellStart"/>
      <w:r>
        <w:rPr>
          <w:b/>
        </w:rPr>
        <w:t>Bavčević</w:t>
      </w:r>
      <w:proofErr w:type="spellEnd"/>
      <w:r>
        <w:rPr>
          <w:b/>
        </w:rPr>
        <w:t xml:space="preserve">, Split, Skradinska 3, </w:t>
      </w:r>
      <w:r>
        <w:rPr>
          <w:b/>
        </w:rPr>
        <w:tab/>
        <w:t xml:space="preserve">OIB: 26538063798 </w:t>
      </w:r>
    </w:p>
    <w:p w:rsidR="00482A8F" w:rsidP="00482A8F" w:rsidRDefault="00482A8F">
      <w:pPr>
        <w:jc w:val="both"/>
        <w:rPr>
          <w:b/>
        </w:rPr>
      </w:pPr>
      <w:r>
        <w:rPr>
          <w:b/>
        </w:rPr>
        <w:t xml:space="preserve">Jakov  </w:t>
      </w:r>
      <w:proofErr w:type="spellStart"/>
      <w:r>
        <w:rPr>
          <w:b/>
        </w:rPr>
        <w:t>Šošić</w:t>
      </w:r>
      <w:proofErr w:type="spellEnd"/>
      <w:r>
        <w:rPr>
          <w:b/>
        </w:rPr>
        <w:t xml:space="preserve"> , Split, </w:t>
      </w:r>
      <w:proofErr w:type="spellStart"/>
      <w:r>
        <w:rPr>
          <w:b/>
        </w:rPr>
        <w:t>Odeska</w:t>
      </w:r>
      <w:proofErr w:type="spellEnd"/>
      <w:r>
        <w:rPr>
          <w:b/>
        </w:rPr>
        <w:t xml:space="preserve"> 6, OIB:77618338351</w:t>
      </w:r>
    </w:p>
    <w:p w:rsidR="00482A8F" w:rsidP="00482A8F" w:rsidRDefault="00482A8F">
      <w:pPr>
        <w:jc w:val="both"/>
        <w:rPr>
          <w:b/>
        </w:rPr>
      </w:pPr>
      <w:r>
        <w:rPr>
          <w:b/>
        </w:rPr>
        <w:t xml:space="preserve">Petra Kovač, Zagreb, </w:t>
      </w:r>
      <w:proofErr w:type="spellStart"/>
      <w:r>
        <w:rPr>
          <w:b/>
        </w:rPr>
        <w:t>Sopnički</w:t>
      </w:r>
      <w:proofErr w:type="spellEnd"/>
      <w:r>
        <w:rPr>
          <w:b/>
        </w:rPr>
        <w:t xml:space="preserve">  odvojak 5c, OIB: 81818391740 </w:t>
      </w:r>
    </w:p>
    <w:p w:rsidR="00482A8F" w:rsidP="00482A8F" w:rsidRDefault="00482A8F">
      <w:pPr>
        <w:jc w:val="both"/>
        <w:rPr>
          <w:b/>
        </w:rPr>
      </w:pPr>
      <w:r>
        <w:rPr>
          <w:b/>
        </w:rPr>
        <w:t xml:space="preserve">Krunoslav Kovač, </w:t>
      </w:r>
      <w:proofErr w:type="spellStart"/>
      <w:r>
        <w:rPr>
          <w:b/>
        </w:rPr>
        <w:t>Strmec</w:t>
      </w:r>
      <w:proofErr w:type="spellEnd"/>
      <w:r>
        <w:rPr>
          <w:b/>
        </w:rPr>
        <w:t>, Sv. Nedjelja, Ulica sviba 14, OIB:54432256951</w:t>
      </w:r>
    </w:p>
    <w:p w:rsidR="00482A8F" w:rsidP="00482A8F" w:rsidRDefault="00482A8F">
      <w:pPr>
        <w:jc w:val="both"/>
        <w:rPr>
          <w:b/>
        </w:rPr>
      </w:pPr>
      <w:r>
        <w:rPr>
          <w:b/>
        </w:rPr>
        <w:t xml:space="preserve">Martina </w:t>
      </w:r>
      <w:proofErr w:type="spellStart"/>
      <w:r>
        <w:rPr>
          <w:b/>
        </w:rPr>
        <w:t>Peričić</w:t>
      </w:r>
      <w:proofErr w:type="spellEnd"/>
      <w:r>
        <w:rPr>
          <w:b/>
        </w:rPr>
        <w:t xml:space="preserve">, Zagreb, Ulica  Ivana </w:t>
      </w:r>
      <w:proofErr w:type="spellStart"/>
      <w:r>
        <w:rPr>
          <w:b/>
        </w:rPr>
        <w:t>Zahara</w:t>
      </w:r>
      <w:proofErr w:type="spellEnd"/>
      <w:r>
        <w:rPr>
          <w:b/>
        </w:rPr>
        <w:t xml:space="preserve"> 3,  OIB: 41096827899 </w:t>
      </w:r>
    </w:p>
    <w:p w:rsidR="00482A8F" w:rsidP="00482A8F" w:rsidRDefault="00482A8F">
      <w:pPr>
        <w:jc w:val="both"/>
        <w:rPr>
          <w:b/>
        </w:rPr>
      </w:pPr>
      <w:r>
        <w:rPr>
          <w:b/>
        </w:rPr>
        <w:t xml:space="preserve">Dragana </w:t>
      </w:r>
      <w:proofErr w:type="spellStart"/>
      <w:r>
        <w:rPr>
          <w:b/>
        </w:rPr>
        <w:t>Drobac</w:t>
      </w:r>
      <w:proofErr w:type="spellEnd"/>
      <w:r>
        <w:rPr>
          <w:b/>
        </w:rPr>
        <w:t xml:space="preserve">, </w:t>
      </w:r>
      <w:proofErr w:type="spellStart"/>
      <w:r>
        <w:rPr>
          <w:b/>
        </w:rPr>
        <w:t>Cernik</w:t>
      </w:r>
      <w:proofErr w:type="spellEnd"/>
      <w:r>
        <w:rPr>
          <w:b/>
        </w:rPr>
        <w:t xml:space="preserve">,  </w:t>
      </w:r>
      <w:proofErr w:type="spellStart"/>
      <w:r>
        <w:rPr>
          <w:b/>
        </w:rPr>
        <w:t>Cernik</w:t>
      </w:r>
      <w:proofErr w:type="spellEnd"/>
      <w:r>
        <w:rPr>
          <w:b/>
        </w:rPr>
        <w:t xml:space="preserve"> 225 OIB: 50310836278 po pun. Mane </w:t>
      </w:r>
      <w:proofErr w:type="spellStart"/>
      <w:r>
        <w:rPr>
          <w:b/>
        </w:rPr>
        <w:t>Drobac</w:t>
      </w:r>
      <w:proofErr w:type="spellEnd"/>
      <w:r>
        <w:rPr>
          <w:b/>
        </w:rPr>
        <w:t xml:space="preserve">  prema pun. u spisu </w:t>
      </w:r>
    </w:p>
    <w:p w:rsidR="00482A8F" w:rsidP="00482A8F" w:rsidRDefault="00DA4B25">
      <w:pPr>
        <w:jc w:val="both"/>
        <w:rPr>
          <w:b/>
        </w:rPr>
      </w:pPr>
      <w:r>
        <w:rPr>
          <w:b/>
        </w:rPr>
        <w:t xml:space="preserve">Branka </w:t>
      </w:r>
      <w:proofErr w:type="spellStart"/>
      <w:r>
        <w:rPr>
          <w:b/>
        </w:rPr>
        <w:t>Tomaško</w:t>
      </w:r>
      <w:proofErr w:type="spellEnd"/>
      <w:r>
        <w:rPr>
          <w:b/>
        </w:rPr>
        <w:t xml:space="preserve">, Brezovica, </w:t>
      </w:r>
      <w:proofErr w:type="spellStart"/>
      <w:r>
        <w:rPr>
          <w:b/>
        </w:rPr>
        <w:t>Kupinečki</w:t>
      </w:r>
      <w:proofErr w:type="spellEnd"/>
      <w:r>
        <w:rPr>
          <w:b/>
        </w:rPr>
        <w:t xml:space="preserve"> </w:t>
      </w:r>
      <w:proofErr w:type="spellStart"/>
      <w:r>
        <w:rPr>
          <w:b/>
        </w:rPr>
        <w:t>Kraljevec</w:t>
      </w:r>
      <w:proofErr w:type="spellEnd"/>
      <w:r>
        <w:rPr>
          <w:b/>
        </w:rPr>
        <w:t xml:space="preserve">, Graničarska ulica  V. odvojak 2, OIB:93793808015 po pun. Josipu  </w:t>
      </w:r>
      <w:proofErr w:type="spellStart"/>
      <w:r>
        <w:rPr>
          <w:b/>
        </w:rPr>
        <w:t>Tomaško</w:t>
      </w:r>
      <w:proofErr w:type="spellEnd"/>
      <w:r>
        <w:rPr>
          <w:b/>
        </w:rPr>
        <w:t xml:space="preserve"> prema pun. koju predaje u spis</w:t>
      </w:r>
    </w:p>
    <w:p w:rsidR="00BB328F" w:rsidP="00482A8F" w:rsidRDefault="00BB328F">
      <w:pPr>
        <w:jc w:val="both"/>
        <w:rPr>
          <w:b/>
        </w:rPr>
      </w:pPr>
      <w:r>
        <w:rPr>
          <w:b/>
        </w:rPr>
        <w:t xml:space="preserve">Darko Šebalj, Vrbovo Posavsko,  Orle, Posavsko Vrbovo 89a, OIB:05296710885 </w:t>
      </w:r>
    </w:p>
    <w:p w:rsidR="00BB328F" w:rsidP="00482A8F" w:rsidRDefault="00BB328F">
      <w:pPr>
        <w:jc w:val="both"/>
        <w:rPr>
          <w:b/>
        </w:rPr>
      </w:pPr>
      <w:r>
        <w:rPr>
          <w:b/>
        </w:rPr>
        <w:t xml:space="preserve">Ela Mihovilović Brkić,  Zagreb,Prisavlje 10, OIB:71624369158 </w:t>
      </w:r>
    </w:p>
    <w:p w:rsidR="00BB328F" w:rsidP="00482A8F" w:rsidRDefault="00BB328F">
      <w:pPr>
        <w:jc w:val="both"/>
        <w:rPr>
          <w:b/>
        </w:rPr>
      </w:pPr>
      <w:r>
        <w:rPr>
          <w:b/>
        </w:rPr>
        <w:t xml:space="preserve">Anto  Perić,  Sesvete, Bihaćka ulica  30,  OIB:78603792233 </w:t>
      </w:r>
    </w:p>
    <w:p w:rsidR="00BB328F" w:rsidP="00482A8F" w:rsidRDefault="00BB328F">
      <w:pPr>
        <w:jc w:val="both"/>
        <w:rPr>
          <w:b/>
        </w:rPr>
      </w:pPr>
      <w:r>
        <w:rPr>
          <w:b/>
        </w:rPr>
        <w:t xml:space="preserve">Dragan Josipović, Petrinja, Milana </w:t>
      </w:r>
      <w:proofErr w:type="spellStart"/>
      <w:r>
        <w:rPr>
          <w:b/>
        </w:rPr>
        <w:t>Nemičića</w:t>
      </w:r>
      <w:proofErr w:type="spellEnd"/>
      <w:r>
        <w:rPr>
          <w:b/>
        </w:rPr>
        <w:t xml:space="preserve"> 19, OIB:05767821988 </w:t>
      </w:r>
    </w:p>
    <w:p w:rsidR="00BB328F" w:rsidP="00482A8F" w:rsidRDefault="00BB328F">
      <w:pPr>
        <w:jc w:val="both"/>
        <w:rPr>
          <w:b/>
        </w:rPr>
      </w:pPr>
      <w:r>
        <w:rPr>
          <w:b/>
        </w:rPr>
        <w:t xml:space="preserve">Robert </w:t>
      </w:r>
      <w:proofErr w:type="spellStart"/>
      <w:r>
        <w:rPr>
          <w:b/>
        </w:rPr>
        <w:t>Žunić</w:t>
      </w:r>
      <w:proofErr w:type="spellEnd"/>
      <w:r>
        <w:rPr>
          <w:b/>
        </w:rPr>
        <w:t xml:space="preserve">, Zagreb, Savska </w:t>
      </w:r>
      <w:proofErr w:type="spellStart"/>
      <w:r>
        <w:rPr>
          <w:b/>
        </w:rPr>
        <w:t>opatovina</w:t>
      </w:r>
      <w:proofErr w:type="spellEnd"/>
      <w:r>
        <w:rPr>
          <w:b/>
        </w:rPr>
        <w:t xml:space="preserve"> 34, OIB:45515944422 </w:t>
      </w:r>
    </w:p>
    <w:p w:rsidR="00BB328F" w:rsidP="00482A8F" w:rsidRDefault="00BB328F">
      <w:pPr>
        <w:jc w:val="both"/>
        <w:rPr>
          <w:b/>
        </w:rPr>
      </w:pPr>
      <w:r>
        <w:rPr>
          <w:b/>
        </w:rPr>
        <w:t xml:space="preserve">Marko Puškarić, Zagreb, Ulica Karla Metikoša 9, OIB:39856737787 </w:t>
      </w:r>
    </w:p>
    <w:p w:rsidR="00BB328F" w:rsidP="00BB328F" w:rsidRDefault="00BB328F">
      <w:pPr>
        <w:jc w:val="both"/>
        <w:rPr>
          <w:b/>
        </w:rPr>
      </w:pPr>
      <w:r>
        <w:rPr>
          <w:b/>
        </w:rPr>
        <w:t xml:space="preserve">Anđelko Abramović , </w:t>
      </w:r>
      <w:proofErr w:type="spellStart"/>
      <w:r>
        <w:rPr>
          <w:b/>
        </w:rPr>
        <w:t>Ponikvari</w:t>
      </w:r>
      <w:proofErr w:type="spellEnd"/>
      <w:r>
        <w:rPr>
          <w:b/>
        </w:rPr>
        <w:t xml:space="preserve">, </w:t>
      </w:r>
      <w:proofErr w:type="spellStart"/>
      <w:r>
        <w:rPr>
          <w:b/>
        </w:rPr>
        <w:t>Topusko</w:t>
      </w:r>
      <w:proofErr w:type="spellEnd"/>
      <w:r>
        <w:rPr>
          <w:b/>
        </w:rPr>
        <w:t xml:space="preserve">, </w:t>
      </w:r>
      <w:proofErr w:type="spellStart"/>
      <w:r>
        <w:rPr>
          <w:b/>
        </w:rPr>
        <w:t>Ponikvari</w:t>
      </w:r>
      <w:proofErr w:type="spellEnd"/>
      <w:r>
        <w:rPr>
          <w:b/>
        </w:rPr>
        <w:t xml:space="preserve"> 54 , OIB:03377597945 </w:t>
      </w:r>
    </w:p>
    <w:p w:rsidR="00BB328F" w:rsidP="00BB328F" w:rsidRDefault="00BB328F">
      <w:pPr>
        <w:jc w:val="both"/>
        <w:rPr>
          <w:b/>
        </w:rPr>
      </w:pPr>
      <w:r>
        <w:rPr>
          <w:b/>
        </w:rPr>
        <w:t xml:space="preserve">Krešimir </w:t>
      </w:r>
      <w:proofErr w:type="spellStart"/>
      <w:r>
        <w:rPr>
          <w:b/>
        </w:rPr>
        <w:t>Flas</w:t>
      </w:r>
      <w:proofErr w:type="spellEnd"/>
      <w:r>
        <w:rPr>
          <w:b/>
        </w:rPr>
        <w:t xml:space="preserve">, Slavonski Brod, Vlatka Mačeka 10 </w:t>
      </w:r>
    </w:p>
    <w:p w:rsidR="00BB328F" w:rsidP="00BB328F" w:rsidRDefault="00BB328F">
      <w:pPr>
        <w:jc w:val="both"/>
        <w:rPr>
          <w:b/>
        </w:rPr>
      </w:pPr>
      <w:r>
        <w:rPr>
          <w:b/>
        </w:rPr>
        <w:t xml:space="preserve">Robert Gruber, Zagreb, </w:t>
      </w:r>
      <w:proofErr w:type="spellStart"/>
      <w:r>
        <w:rPr>
          <w:b/>
        </w:rPr>
        <w:t>Štefanićeva</w:t>
      </w:r>
      <w:proofErr w:type="spellEnd"/>
      <w:r>
        <w:rPr>
          <w:b/>
        </w:rPr>
        <w:t xml:space="preserve"> ulica 8 </w:t>
      </w:r>
    </w:p>
    <w:p w:rsidR="00BB328F" w:rsidP="00BB328F" w:rsidRDefault="00BB328F">
      <w:pPr>
        <w:jc w:val="both"/>
        <w:rPr>
          <w:b/>
        </w:rPr>
      </w:pPr>
      <w:r>
        <w:rPr>
          <w:b/>
        </w:rPr>
        <w:t xml:space="preserve">Ranko </w:t>
      </w:r>
      <w:proofErr w:type="spellStart"/>
      <w:r>
        <w:rPr>
          <w:b/>
        </w:rPr>
        <w:t>Vukosavljević</w:t>
      </w:r>
      <w:proofErr w:type="spellEnd"/>
      <w:r>
        <w:rPr>
          <w:b/>
        </w:rPr>
        <w:t xml:space="preserve">, Zagreb, Kutnjački put 6 </w:t>
      </w:r>
    </w:p>
    <w:p w:rsidR="00BB328F" w:rsidP="00BB328F" w:rsidRDefault="00BB328F">
      <w:pPr>
        <w:jc w:val="both"/>
        <w:rPr>
          <w:b/>
        </w:rPr>
      </w:pPr>
      <w:r>
        <w:rPr>
          <w:b/>
        </w:rPr>
        <w:t xml:space="preserve">Vesna Mladina, Zagreb, Ozaljska 96,  po pun. Miro  </w:t>
      </w:r>
      <w:proofErr w:type="spellStart"/>
      <w:r>
        <w:rPr>
          <w:b/>
        </w:rPr>
        <w:t>Križanović</w:t>
      </w:r>
      <w:proofErr w:type="spellEnd"/>
      <w:r>
        <w:rPr>
          <w:b/>
        </w:rPr>
        <w:t xml:space="preserve"> prema pun. koju predaje u spis </w:t>
      </w:r>
    </w:p>
    <w:p w:rsidR="00BB328F" w:rsidP="00BB328F" w:rsidRDefault="00BB328F">
      <w:pPr>
        <w:jc w:val="both"/>
        <w:rPr>
          <w:b/>
        </w:rPr>
      </w:pPr>
      <w:r>
        <w:rPr>
          <w:b/>
        </w:rPr>
        <w:t xml:space="preserve">Marijana Petković, Velika Gorica, Trg kralja Tomislava 33, </w:t>
      </w:r>
    </w:p>
    <w:p w:rsidR="00BB328F" w:rsidP="00BB328F" w:rsidRDefault="00BB328F">
      <w:pPr>
        <w:jc w:val="both"/>
        <w:rPr>
          <w:b/>
        </w:rPr>
      </w:pPr>
      <w:r>
        <w:rPr>
          <w:b/>
        </w:rPr>
        <w:t xml:space="preserve">Željko </w:t>
      </w:r>
      <w:proofErr w:type="spellStart"/>
      <w:r>
        <w:rPr>
          <w:b/>
        </w:rPr>
        <w:t>Borovička</w:t>
      </w:r>
      <w:proofErr w:type="spellEnd"/>
      <w:r>
        <w:rPr>
          <w:b/>
        </w:rPr>
        <w:t xml:space="preserve">, Zagreb, </w:t>
      </w:r>
      <w:proofErr w:type="spellStart"/>
      <w:r>
        <w:rPr>
          <w:b/>
        </w:rPr>
        <w:t>Barčev</w:t>
      </w:r>
      <w:proofErr w:type="spellEnd"/>
      <w:r>
        <w:rPr>
          <w:b/>
        </w:rPr>
        <w:t xml:space="preserve">  trg 14 </w:t>
      </w:r>
    </w:p>
    <w:p w:rsidR="00BB328F" w:rsidP="00BB328F" w:rsidRDefault="00BB328F">
      <w:pPr>
        <w:jc w:val="both"/>
        <w:rPr>
          <w:b/>
        </w:rPr>
      </w:pPr>
      <w:r>
        <w:rPr>
          <w:b/>
        </w:rPr>
        <w:t xml:space="preserve">Sanja Šukunda,  Vodice, Obala  Matice hrvatske 10 </w:t>
      </w:r>
    </w:p>
    <w:p w:rsidR="00BB328F" w:rsidP="00BB328F" w:rsidRDefault="00BB328F">
      <w:pPr>
        <w:jc w:val="both"/>
        <w:rPr>
          <w:b/>
        </w:rPr>
      </w:pPr>
      <w:r>
        <w:rPr>
          <w:b/>
        </w:rPr>
        <w:t xml:space="preserve">Josip Petričević, Zagreb, Šetalište 150. Brigade 8, </w:t>
      </w:r>
    </w:p>
    <w:p w:rsidR="00BB328F" w:rsidP="00BB328F" w:rsidRDefault="00BB328F">
      <w:pPr>
        <w:jc w:val="both"/>
        <w:rPr>
          <w:b/>
        </w:rPr>
      </w:pPr>
      <w:r>
        <w:rPr>
          <w:b/>
        </w:rPr>
        <w:t xml:space="preserve">Goran </w:t>
      </w:r>
      <w:proofErr w:type="spellStart"/>
      <w:r>
        <w:rPr>
          <w:b/>
        </w:rPr>
        <w:t>Drmić</w:t>
      </w:r>
      <w:proofErr w:type="spellEnd"/>
      <w:r>
        <w:rPr>
          <w:b/>
        </w:rPr>
        <w:t xml:space="preserve">, Zagreb, Anina ulica 83 </w:t>
      </w:r>
    </w:p>
    <w:p w:rsidR="00BB328F" w:rsidP="00BB328F" w:rsidRDefault="00BB328F">
      <w:pPr>
        <w:jc w:val="both"/>
        <w:rPr>
          <w:b/>
        </w:rPr>
      </w:pPr>
      <w:r>
        <w:rPr>
          <w:b/>
        </w:rPr>
        <w:lastRenderedPageBreak/>
        <w:t xml:space="preserve">Vladimir Čavlović, Vinkovci, Ulica Anđela Gabrijela 19 </w:t>
      </w:r>
    </w:p>
    <w:p w:rsidR="00BB328F" w:rsidP="00BB328F" w:rsidRDefault="00BB328F">
      <w:pPr>
        <w:jc w:val="both"/>
        <w:rPr>
          <w:b/>
        </w:rPr>
      </w:pPr>
      <w:r>
        <w:rPr>
          <w:b/>
        </w:rPr>
        <w:t xml:space="preserve">Igor Pereković, </w:t>
      </w:r>
      <w:proofErr w:type="spellStart"/>
      <w:r>
        <w:rPr>
          <w:b/>
        </w:rPr>
        <w:t>Kupinečki</w:t>
      </w:r>
      <w:proofErr w:type="spellEnd"/>
      <w:r>
        <w:rPr>
          <w:b/>
        </w:rPr>
        <w:t xml:space="preserve"> </w:t>
      </w:r>
      <w:proofErr w:type="spellStart"/>
      <w:r>
        <w:rPr>
          <w:b/>
        </w:rPr>
        <w:t>Kraljevec</w:t>
      </w:r>
      <w:proofErr w:type="spellEnd"/>
      <w:r>
        <w:rPr>
          <w:b/>
        </w:rPr>
        <w:t xml:space="preserve">, </w:t>
      </w:r>
      <w:proofErr w:type="spellStart"/>
      <w:r>
        <w:rPr>
          <w:b/>
        </w:rPr>
        <w:t>Kraljevečki</w:t>
      </w:r>
      <w:proofErr w:type="spellEnd"/>
      <w:r>
        <w:rPr>
          <w:b/>
        </w:rPr>
        <w:t xml:space="preserve"> </w:t>
      </w:r>
      <w:proofErr w:type="spellStart"/>
      <w:r>
        <w:rPr>
          <w:b/>
        </w:rPr>
        <w:t>brijegi</w:t>
      </w:r>
      <w:proofErr w:type="spellEnd"/>
      <w:r>
        <w:rPr>
          <w:b/>
        </w:rPr>
        <w:t xml:space="preserve"> 105 </w:t>
      </w:r>
    </w:p>
    <w:p w:rsidR="00BB328F" w:rsidP="00BB328F" w:rsidRDefault="00BB328F">
      <w:pPr>
        <w:jc w:val="both"/>
        <w:rPr>
          <w:b/>
        </w:rPr>
      </w:pPr>
      <w:r>
        <w:rPr>
          <w:b/>
        </w:rPr>
        <w:t xml:space="preserve">Snježana   Šarić,  Zagreb, Ulica grada Chicaga 4, </w:t>
      </w:r>
    </w:p>
    <w:p w:rsidR="00BB328F" w:rsidP="00BB328F" w:rsidRDefault="00BB328F">
      <w:pPr>
        <w:jc w:val="both"/>
        <w:rPr>
          <w:b/>
        </w:rPr>
      </w:pPr>
      <w:r>
        <w:rPr>
          <w:b/>
        </w:rPr>
        <w:t xml:space="preserve">Kristina Tadić, Ivanić Grad, Omladinska ulica 26 </w:t>
      </w:r>
    </w:p>
    <w:p w:rsidR="00BB328F" w:rsidP="00BB328F" w:rsidRDefault="00BB328F">
      <w:pPr>
        <w:jc w:val="both"/>
        <w:rPr>
          <w:b/>
        </w:rPr>
      </w:pPr>
      <w:r>
        <w:rPr>
          <w:b/>
        </w:rPr>
        <w:t xml:space="preserve">Jasmin Čaušević, </w:t>
      </w:r>
      <w:proofErr w:type="spellStart"/>
      <w:r>
        <w:rPr>
          <w:b/>
        </w:rPr>
        <w:t>Podgora</w:t>
      </w:r>
      <w:proofErr w:type="spellEnd"/>
      <w:r>
        <w:rPr>
          <w:b/>
        </w:rPr>
        <w:t xml:space="preserve">,  Čaklje 37 </w:t>
      </w:r>
    </w:p>
    <w:p w:rsidR="00BB328F" w:rsidP="00BB328F" w:rsidRDefault="00BB328F">
      <w:pPr>
        <w:jc w:val="both"/>
        <w:rPr>
          <w:b/>
        </w:rPr>
      </w:pPr>
      <w:r>
        <w:rPr>
          <w:b/>
        </w:rPr>
        <w:t xml:space="preserve">Marko Martinović, Zagreb, </w:t>
      </w:r>
      <w:proofErr w:type="spellStart"/>
      <w:r>
        <w:rPr>
          <w:b/>
        </w:rPr>
        <w:t>Stenjevečka</w:t>
      </w:r>
      <w:proofErr w:type="spellEnd"/>
      <w:r>
        <w:rPr>
          <w:b/>
        </w:rPr>
        <w:t xml:space="preserve"> 35</w:t>
      </w:r>
    </w:p>
    <w:p w:rsidR="009F1715" w:rsidP="00BB328F" w:rsidRDefault="009F1715">
      <w:pPr>
        <w:jc w:val="both"/>
        <w:rPr>
          <w:b/>
        </w:rPr>
      </w:pPr>
      <w:r>
        <w:rPr>
          <w:b/>
        </w:rPr>
        <w:t xml:space="preserve">VRHUNSKA GRADNJA d.o.o., </w:t>
      </w:r>
      <w:proofErr w:type="spellStart"/>
      <w:r>
        <w:rPr>
          <w:b/>
        </w:rPr>
        <w:t>Havidićeva</w:t>
      </w:r>
      <w:proofErr w:type="spellEnd"/>
      <w:r>
        <w:rPr>
          <w:b/>
        </w:rPr>
        <w:t xml:space="preserve"> 16  po direktoru  Draganu Ivanoviću </w:t>
      </w:r>
    </w:p>
    <w:p w:rsidR="009F1715" w:rsidP="00BB328F" w:rsidRDefault="009F1715">
      <w:pPr>
        <w:jc w:val="both"/>
        <w:rPr>
          <w:b/>
        </w:rPr>
      </w:pPr>
      <w:r>
        <w:rPr>
          <w:b/>
        </w:rPr>
        <w:t xml:space="preserve">Magda  Butorac, Cerić, Nuštar,  Bana Jelačića 55 </w:t>
      </w:r>
    </w:p>
    <w:p w:rsidR="009F1715" w:rsidP="009F1715" w:rsidRDefault="009F1715">
      <w:pPr>
        <w:rPr>
          <w:b/>
        </w:rPr>
      </w:pPr>
      <w:r>
        <w:rPr>
          <w:b/>
        </w:rPr>
        <w:t xml:space="preserve">METRO LIVING  d.o.o., Zagreb , po direktoru Gordanu Špeharu, </w:t>
      </w:r>
    </w:p>
    <w:p w:rsidR="009F1715" w:rsidP="009F1715" w:rsidRDefault="009F1715">
      <w:pPr>
        <w:rPr>
          <w:b/>
        </w:rPr>
      </w:pPr>
      <w:r>
        <w:rPr>
          <w:b/>
        </w:rPr>
        <w:t xml:space="preserve">Anđelka </w:t>
      </w:r>
      <w:proofErr w:type="spellStart"/>
      <w:r>
        <w:rPr>
          <w:b/>
        </w:rPr>
        <w:t>Marijanović</w:t>
      </w:r>
      <w:proofErr w:type="spellEnd"/>
      <w:r>
        <w:rPr>
          <w:b/>
        </w:rPr>
        <w:t xml:space="preserve">, </w:t>
      </w:r>
      <w:proofErr w:type="spellStart"/>
      <w:r>
        <w:rPr>
          <w:b/>
        </w:rPr>
        <w:t>zagreb</w:t>
      </w:r>
      <w:proofErr w:type="spellEnd"/>
      <w:r>
        <w:rPr>
          <w:b/>
        </w:rPr>
        <w:t xml:space="preserve">, Trpinjska 3 po pun.  Ivani Petričević  prema pun. u spisu </w:t>
      </w:r>
    </w:p>
    <w:p w:rsidR="009F1715" w:rsidP="009F1715" w:rsidRDefault="009F1715">
      <w:pPr>
        <w:rPr>
          <w:b/>
        </w:rPr>
      </w:pPr>
      <w:r>
        <w:rPr>
          <w:b/>
        </w:rPr>
        <w:t xml:space="preserve">HOJSKI NEKRETNINE d.o.o.  Zagreb, </w:t>
      </w:r>
      <w:proofErr w:type="spellStart"/>
      <w:r>
        <w:rPr>
          <w:b/>
        </w:rPr>
        <w:t>Majdakova</w:t>
      </w:r>
      <w:proofErr w:type="spellEnd"/>
      <w:r>
        <w:rPr>
          <w:b/>
        </w:rPr>
        <w:t xml:space="preserve"> 45, po direktoru  Željki </w:t>
      </w:r>
      <w:proofErr w:type="spellStart"/>
      <w:r>
        <w:rPr>
          <w:b/>
        </w:rPr>
        <w:t>Hojski</w:t>
      </w:r>
      <w:proofErr w:type="spellEnd"/>
      <w:r>
        <w:rPr>
          <w:b/>
        </w:rPr>
        <w:t xml:space="preserve"> </w:t>
      </w:r>
    </w:p>
    <w:p w:rsidR="009F1715" w:rsidP="009F1715" w:rsidRDefault="009F1715">
      <w:pPr>
        <w:rPr>
          <w:b/>
        </w:rPr>
      </w:pPr>
      <w:r>
        <w:rPr>
          <w:b/>
        </w:rPr>
        <w:t xml:space="preserve">Tomislav Miličević, Veliki Poganac, </w:t>
      </w:r>
      <w:proofErr w:type="spellStart"/>
      <w:r>
        <w:rPr>
          <w:b/>
        </w:rPr>
        <w:t>Rasinja</w:t>
      </w:r>
      <w:proofErr w:type="spellEnd"/>
      <w:r>
        <w:rPr>
          <w:b/>
        </w:rPr>
        <w:t xml:space="preserve">,  Veliki Poganac 5 </w:t>
      </w:r>
    </w:p>
    <w:p w:rsidR="009F1715" w:rsidP="009F1715" w:rsidRDefault="009F1715">
      <w:pPr>
        <w:rPr>
          <w:b/>
        </w:rPr>
      </w:pPr>
      <w:r>
        <w:rPr>
          <w:b/>
        </w:rPr>
        <w:t xml:space="preserve">Matej   </w:t>
      </w:r>
      <w:proofErr w:type="spellStart"/>
      <w:r>
        <w:rPr>
          <w:b/>
        </w:rPr>
        <w:t>Jambrak</w:t>
      </w:r>
      <w:proofErr w:type="spellEnd"/>
      <w:r>
        <w:rPr>
          <w:b/>
        </w:rPr>
        <w:t xml:space="preserve">, Rakitje, Sv. Nedjelja 4. </w:t>
      </w:r>
      <w:proofErr w:type="spellStart"/>
      <w:r>
        <w:rPr>
          <w:b/>
        </w:rPr>
        <w:t>Rakitski</w:t>
      </w:r>
      <w:proofErr w:type="spellEnd"/>
      <w:r>
        <w:rPr>
          <w:b/>
        </w:rPr>
        <w:t xml:space="preserve"> odvojak 5 </w:t>
      </w:r>
    </w:p>
    <w:p w:rsidR="009F1715" w:rsidP="009F1715" w:rsidRDefault="009F1715">
      <w:pPr>
        <w:rPr>
          <w:b/>
        </w:rPr>
      </w:pPr>
      <w:r>
        <w:rPr>
          <w:b/>
        </w:rPr>
        <w:t xml:space="preserve">Dijana </w:t>
      </w:r>
      <w:proofErr w:type="spellStart"/>
      <w:r>
        <w:rPr>
          <w:b/>
        </w:rPr>
        <w:t>Peša</w:t>
      </w:r>
      <w:proofErr w:type="spellEnd"/>
      <w:r>
        <w:rPr>
          <w:b/>
        </w:rPr>
        <w:t xml:space="preserve">,  Zagreb, Ulica grada Chicaga 7  uz punomoćnicu  Andreja  </w:t>
      </w:r>
      <w:proofErr w:type="spellStart"/>
      <w:r>
        <w:rPr>
          <w:b/>
        </w:rPr>
        <w:t>Kučkovečki</w:t>
      </w:r>
      <w:proofErr w:type="spellEnd"/>
      <w:r>
        <w:rPr>
          <w:b/>
        </w:rPr>
        <w:t xml:space="preserve">, odvjetnica iz Zagreb, punomoć dana na  zapisnik </w:t>
      </w:r>
    </w:p>
    <w:p w:rsidR="009F1715" w:rsidP="009F1715" w:rsidRDefault="009F1715">
      <w:pPr>
        <w:rPr>
          <w:b/>
        </w:rPr>
      </w:pPr>
      <w:r>
        <w:rPr>
          <w:b/>
        </w:rPr>
        <w:t xml:space="preserve">Branka  Lozić, Zaprešić, Ferde Livadića 10 </w:t>
      </w:r>
    </w:p>
    <w:p w:rsidR="009F1715" w:rsidP="009F1715" w:rsidRDefault="009F1715">
      <w:pPr>
        <w:rPr>
          <w:b/>
        </w:rPr>
      </w:pPr>
      <w:r>
        <w:rPr>
          <w:b/>
        </w:rPr>
        <w:t xml:space="preserve">Jerko Huljev, Rakitje, Sv. Nedjelja 4. </w:t>
      </w:r>
      <w:proofErr w:type="spellStart"/>
      <w:r>
        <w:rPr>
          <w:b/>
        </w:rPr>
        <w:t>Rakitski</w:t>
      </w:r>
      <w:proofErr w:type="spellEnd"/>
      <w:r>
        <w:rPr>
          <w:b/>
        </w:rPr>
        <w:t xml:space="preserve"> odvojak 5 </w:t>
      </w:r>
    </w:p>
    <w:p w:rsidR="009F1715" w:rsidP="009F1715" w:rsidRDefault="009F1715">
      <w:pPr>
        <w:rPr>
          <w:b/>
        </w:rPr>
      </w:pPr>
      <w:r>
        <w:rPr>
          <w:b/>
        </w:rPr>
        <w:t xml:space="preserve">Ivan </w:t>
      </w:r>
      <w:proofErr w:type="spellStart"/>
      <w:r>
        <w:rPr>
          <w:b/>
        </w:rPr>
        <w:t>Mihalj</w:t>
      </w:r>
      <w:proofErr w:type="spellEnd"/>
      <w:r>
        <w:rPr>
          <w:b/>
        </w:rPr>
        <w:t xml:space="preserve">, Zagreb,  </w:t>
      </w:r>
      <w:proofErr w:type="spellStart"/>
      <w:r>
        <w:rPr>
          <w:b/>
        </w:rPr>
        <w:t>Jaruščica</w:t>
      </w:r>
      <w:proofErr w:type="spellEnd"/>
      <w:r>
        <w:rPr>
          <w:b/>
        </w:rPr>
        <w:t xml:space="preserve"> 11</w:t>
      </w:r>
    </w:p>
    <w:p w:rsidR="009F1715" w:rsidP="009F1715" w:rsidRDefault="009F1715">
      <w:pPr>
        <w:rPr>
          <w:b/>
        </w:rPr>
      </w:pPr>
      <w:r>
        <w:rPr>
          <w:b/>
        </w:rPr>
        <w:t xml:space="preserve">Miodrag  </w:t>
      </w:r>
      <w:proofErr w:type="spellStart"/>
      <w:r>
        <w:rPr>
          <w:b/>
        </w:rPr>
        <w:t>Lesar</w:t>
      </w:r>
      <w:proofErr w:type="spellEnd"/>
      <w:r>
        <w:rPr>
          <w:b/>
        </w:rPr>
        <w:t xml:space="preserve">,  Lučko, </w:t>
      </w:r>
      <w:proofErr w:type="spellStart"/>
      <w:r>
        <w:rPr>
          <w:b/>
        </w:rPr>
        <w:t>Dolenica</w:t>
      </w:r>
      <w:proofErr w:type="spellEnd"/>
      <w:r>
        <w:rPr>
          <w:b/>
        </w:rPr>
        <w:t xml:space="preserve"> 12,  po pun.   Franji Ribiču prema pun koju predaje u spis </w:t>
      </w:r>
    </w:p>
    <w:p w:rsidR="009F1715" w:rsidP="009F1715" w:rsidRDefault="009F1715">
      <w:pPr>
        <w:rPr>
          <w:b/>
        </w:rPr>
      </w:pPr>
      <w:r>
        <w:rPr>
          <w:b/>
        </w:rPr>
        <w:t xml:space="preserve">Višnja </w:t>
      </w:r>
      <w:proofErr w:type="spellStart"/>
      <w:r>
        <w:rPr>
          <w:b/>
        </w:rPr>
        <w:t>Broqi</w:t>
      </w:r>
      <w:proofErr w:type="spellEnd"/>
      <w:r>
        <w:rPr>
          <w:b/>
        </w:rPr>
        <w:t xml:space="preserve">, Zagreb, Lanište 1j </w:t>
      </w:r>
    </w:p>
    <w:p w:rsidR="009F1715" w:rsidP="009F1715" w:rsidRDefault="009F1715">
      <w:pPr>
        <w:rPr>
          <w:b/>
        </w:rPr>
      </w:pPr>
      <w:proofErr w:type="spellStart"/>
      <w:r>
        <w:rPr>
          <w:b/>
        </w:rPr>
        <w:t>Fikret</w:t>
      </w:r>
      <w:proofErr w:type="spellEnd"/>
      <w:r>
        <w:rPr>
          <w:b/>
        </w:rPr>
        <w:t xml:space="preserve"> </w:t>
      </w:r>
      <w:proofErr w:type="spellStart"/>
      <w:r>
        <w:rPr>
          <w:b/>
        </w:rPr>
        <w:t>Osmanović</w:t>
      </w:r>
      <w:proofErr w:type="spellEnd"/>
      <w:r>
        <w:rPr>
          <w:b/>
        </w:rPr>
        <w:t xml:space="preserve">, Zagreb, </w:t>
      </w:r>
      <w:proofErr w:type="spellStart"/>
      <w:r>
        <w:rPr>
          <w:b/>
        </w:rPr>
        <w:t>Dankovečka</w:t>
      </w:r>
      <w:proofErr w:type="spellEnd"/>
      <w:r>
        <w:rPr>
          <w:b/>
        </w:rPr>
        <w:t xml:space="preserve"> ulica 6</w:t>
      </w:r>
    </w:p>
    <w:p w:rsidR="009F1715" w:rsidP="009F1715" w:rsidRDefault="009F1715">
      <w:pPr>
        <w:rPr>
          <w:b/>
        </w:rPr>
      </w:pPr>
      <w:r>
        <w:rPr>
          <w:b/>
        </w:rPr>
        <w:t xml:space="preserve">MIKUŠ-PAG d.o.o.   Zagreb, Trpinjska 5, po direktoru Goranu </w:t>
      </w:r>
      <w:proofErr w:type="spellStart"/>
      <w:r>
        <w:rPr>
          <w:b/>
        </w:rPr>
        <w:t>Mikušu</w:t>
      </w:r>
      <w:proofErr w:type="spellEnd"/>
      <w:r>
        <w:rPr>
          <w:b/>
        </w:rPr>
        <w:t xml:space="preserve">  </w:t>
      </w:r>
    </w:p>
    <w:p w:rsidR="009F1715" w:rsidP="009F1715" w:rsidRDefault="009F1715">
      <w:pPr>
        <w:rPr>
          <w:b/>
        </w:rPr>
      </w:pPr>
      <w:r>
        <w:rPr>
          <w:b/>
        </w:rPr>
        <w:t xml:space="preserve">Anita </w:t>
      </w:r>
      <w:proofErr w:type="spellStart"/>
      <w:r>
        <w:rPr>
          <w:b/>
        </w:rPr>
        <w:t>Zrinjan</w:t>
      </w:r>
      <w:proofErr w:type="spellEnd"/>
      <w:r>
        <w:rPr>
          <w:b/>
        </w:rPr>
        <w:t xml:space="preserve">, </w:t>
      </w:r>
      <w:proofErr w:type="spellStart"/>
      <w:r>
        <w:rPr>
          <w:b/>
        </w:rPr>
        <w:t>Medsave</w:t>
      </w:r>
      <w:proofErr w:type="spellEnd"/>
      <w:r>
        <w:rPr>
          <w:b/>
        </w:rPr>
        <w:t xml:space="preserve">, </w:t>
      </w:r>
      <w:proofErr w:type="spellStart"/>
      <w:r>
        <w:rPr>
          <w:b/>
        </w:rPr>
        <w:t>Medsave</w:t>
      </w:r>
      <w:proofErr w:type="spellEnd"/>
      <w:r>
        <w:rPr>
          <w:b/>
        </w:rPr>
        <w:t xml:space="preserve"> 26,  </w:t>
      </w:r>
      <w:r w:rsidR="00D416F9">
        <w:rPr>
          <w:b/>
        </w:rPr>
        <w:t xml:space="preserve">OIB:45979512796, </w:t>
      </w:r>
      <w:r>
        <w:rPr>
          <w:b/>
        </w:rPr>
        <w:t xml:space="preserve">po pun. Alojzu </w:t>
      </w:r>
      <w:proofErr w:type="spellStart"/>
      <w:r>
        <w:rPr>
          <w:b/>
        </w:rPr>
        <w:t>Jančiku</w:t>
      </w:r>
      <w:proofErr w:type="spellEnd"/>
      <w:r>
        <w:rPr>
          <w:b/>
        </w:rPr>
        <w:t xml:space="preserve"> prema pun koju predaje u spis </w:t>
      </w:r>
    </w:p>
    <w:p w:rsidR="009F1715" w:rsidP="009F1715" w:rsidRDefault="009F1715">
      <w:pPr>
        <w:rPr>
          <w:b/>
        </w:rPr>
      </w:pPr>
      <w:r>
        <w:rPr>
          <w:b/>
        </w:rPr>
        <w:t xml:space="preserve">Marinka Perić, BIH, Banja Luka, Filipa Macure 21 </w:t>
      </w:r>
    </w:p>
    <w:p w:rsidR="009F1715" w:rsidP="009F1715" w:rsidRDefault="009F1715">
      <w:pPr>
        <w:rPr>
          <w:b/>
        </w:rPr>
      </w:pPr>
      <w:r>
        <w:rPr>
          <w:b/>
        </w:rPr>
        <w:t xml:space="preserve">Boris   Jurić, Osijek, Vijenac Dinare 7 </w:t>
      </w:r>
    </w:p>
    <w:p w:rsidR="009F1715" w:rsidP="009F1715" w:rsidRDefault="009F1715">
      <w:pPr>
        <w:rPr>
          <w:b/>
        </w:rPr>
      </w:pPr>
      <w:r>
        <w:rPr>
          <w:b/>
        </w:rPr>
        <w:t xml:space="preserve">Franjo </w:t>
      </w:r>
      <w:proofErr w:type="spellStart"/>
      <w:r>
        <w:rPr>
          <w:b/>
        </w:rPr>
        <w:t>Kušević</w:t>
      </w:r>
      <w:proofErr w:type="spellEnd"/>
      <w:r>
        <w:rPr>
          <w:b/>
        </w:rPr>
        <w:t xml:space="preserve">, </w:t>
      </w:r>
      <w:proofErr w:type="spellStart"/>
      <w:r>
        <w:rPr>
          <w:b/>
        </w:rPr>
        <w:t>Lučelnica</w:t>
      </w:r>
      <w:proofErr w:type="spellEnd"/>
      <w:r>
        <w:rPr>
          <w:b/>
        </w:rPr>
        <w:t xml:space="preserve"> , </w:t>
      </w:r>
      <w:proofErr w:type="spellStart"/>
      <w:r>
        <w:rPr>
          <w:b/>
        </w:rPr>
        <w:t>Pisarovina</w:t>
      </w:r>
      <w:proofErr w:type="spellEnd"/>
      <w:r>
        <w:rPr>
          <w:b/>
        </w:rPr>
        <w:t xml:space="preserve">, </w:t>
      </w:r>
      <w:proofErr w:type="spellStart"/>
      <w:r>
        <w:rPr>
          <w:b/>
        </w:rPr>
        <w:t>Lučelnica</w:t>
      </w:r>
      <w:proofErr w:type="spellEnd"/>
      <w:r>
        <w:rPr>
          <w:b/>
        </w:rPr>
        <w:t xml:space="preserve"> 87 </w:t>
      </w:r>
    </w:p>
    <w:p w:rsidR="00856842" w:rsidP="009F1715" w:rsidRDefault="00856842">
      <w:pPr>
        <w:rPr>
          <w:b/>
        </w:rPr>
      </w:pPr>
      <w:r>
        <w:rPr>
          <w:b/>
        </w:rPr>
        <w:t xml:space="preserve">Vedran </w:t>
      </w:r>
      <w:proofErr w:type="spellStart"/>
      <w:r>
        <w:rPr>
          <w:b/>
        </w:rPr>
        <w:t>Juroš</w:t>
      </w:r>
      <w:proofErr w:type="spellEnd"/>
      <w:r>
        <w:rPr>
          <w:b/>
        </w:rPr>
        <w:t xml:space="preserve">, Osijek,  Ulica kralja Petra Svačića 3 </w:t>
      </w:r>
    </w:p>
    <w:p w:rsidR="00856842" w:rsidP="009F1715" w:rsidRDefault="00856842">
      <w:pPr>
        <w:rPr>
          <w:b/>
        </w:rPr>
      </w:pPr>
      <w:r>
        <w:rPr>
          <w:b/>
        </w:rPr>
        <w:t xml:space="preserve">Zdenko </w:t>
      </w:r>
      <w:proofErr w:type="spellStart"/>
      <w:r>
        <w:rPr>
          <w:b/>
        </w:rPr>
        <w:t>Tica</w:t>
      </w:r>
      <w:proofErr w:type="spellEnd"/>
      <w:r>
        <w:rPr>
          <w:b/>
        </w:rPr>
        <w:t xml:space="preserve">, Lipik, Ulica  Vladimira Nazora 18 </w:t>
      </w:r>
    </w:p>
    <w:p w:rsidR="00856842" w:rsidP="009F1715" w:rsidRDefault="00856842">
      <w:pPr>
        <w:rPr>
          <w:b/>
        </w:rPr>
      </w:pPr>
      <w:r>
        <w:rPr>
          <w:b/>
        </w:rPr>
        <w:t xml:space="preserve">Jelena Jozić, Zagreb, </w:t>
      </w:r>
      <w:proofErr w:type="spellStart"/>
      <w:r>
        <w:rPr>
          <w:b/>
        </w:rPr>
        <w:t>Dankovečka</w:t>
      </w:r>
      <w:proofErr w:type="spellEnd"/>
      <w:r>
        <w:rPr>
          <w:b/>
        </w:rPr>
        <w:t xml:space="preserve">  ulica 104 </w:t>
      </w:r>
    </w:p>
    <w:p w:rsidR="00856842" w:rsidP="00856842" w:rsidRDefault="00856842">
      <w:pPr>
        <w:jc w:val="both"/>
        <w:rPr>
          <w:b/>
        </w:rPr>
      </w:pPr>
      <w:r>
        <w:rPr>
          <w:b/>
        </w:rPr>
        <w:t xml:space="preserve">Oliver Zorić, Zagreb, </w:t>
      </w:r>
      <w:proofErr w:type="spellStart"/>
      <w:r>
        <w:rPr>
          <w:b/>
        </w:rPr>
        <w:t>Jaruščica</w:t>
      </w:r>
      <w:proofErr w:type="spellEnd"/>
      <w:r>
        <w:rPr>
          <w:b/>
        </w:rPr>
        <w:t xml:space="preserve"> 11, OIB:35822433380,  zastupan po  Stjepan </w:t>
      </w:r>
      <w:proofErr w:type="spellStart"/>
      <w:r>
        <w:rPr>
          <w:b/>
        </w:rPr>
        <w:t>Geljić</w:t>
      </w:r>
      <w:proofErr w:type="spellEnd"/>
      <w:r>
        <w:rPr>
          <w:b/>
        </w:rPr>
        <w:t xml:space="preserve"> po punomoći koju predaje u spis </w:t>
      </w:r>
    </w:p>
    <w:p w:rsidR="00856842" w:rsidP="00856842" w:rsidRDefault="00856842">
      <w:pPr>
        <w:rPr>
          <w:b/>
        </w:rPr>
      </w:pPr>
      <w:r>
        <w:rPr>
          <w:b/>
        </w:rPr>
        <w:t xml:space="preserve">Tatjana </w:t>
      </w:r>
      <w:proofErr w:type="spellStart"/>
      <w:r>
        <w:rPr>
          <w:b/>
        </w:rPr>
        <w:t>Mateković</w:t>
      </w:r>
      <w:proofErr w:type="spellEnd"/>
      <w:r>
        <w:rPr>
          <w:b/>
        </w:rPr>
        <w:t xml:space="preserve">, Zagreb, </w:t>
      </w:r>
      <w:proofErr w:type="spellStart"/>
      <w:r>
        <w:rPr>
          <w:b/>
        </w:rPr>
        <w:t>Medveščak</w:t>
      </w:r>
      <w:proofErr w:type="spellEnd"/>
      <w:r>
        <w:rPr>
          <w:b/>
        </w:rPr>
        <w:t xml:space="preserve"> 99, zastupana po Denisu Grgureviću i  </w:t>
      </w:r>
      <w:proofErr w:type="spellStart"/>
      <w:r>
        <w:rPr>
          <w:b/>
        </w:rPr>
        <w:t>Dariu</w:t>
      </w:r>
      <w:proofErr w:type="spellEnd"/>
      <w:r>
        <w:rPr>
          <w:b/>
        </w:rPr>
        <w:t xml:space="preserve"> Grgureviću , Viti </w:t>
      </w:r>
      <w:proofErr w:type="spellStart"/>
      <w:r>
        <w:rPr>
          <w:b/>
        </w:rPr>
        <w:t>Matekoviću</w:t>
      </w:r>
      <w:proofErr w:type="spellEnd"/>
      <w:r>
        <w:rPr>
          <w:b/>
        </w:rPr>
        <w:t xml:space="preserve">, prema pun. koju predaje u spis   </w:t>
      </w:r>
    </w:p>
    <w:p w:rsidR="00856842" w:rsidP="00856842" w:rsidRDefault="00856842">
      <w:pPr>
        <w:jc w:val="both"/>
        <w:rPr>
          <w:b/>
        </w:rPr>
      </w:pPr>
      <w:r>
        <w:rPr>
          <w:b/>
        </w:rPr>
        <w:t xml:space="preserve">STUDIO RENTAL d.o.o., Novo </w:t>
      </w:r>
      <w:proofErr w:type="spellStart"/>
      <w:r>
        <w:rPr>
          <w:b/>
        </w:rPr>
        <w:t>Čiće</w:t>
      </w:r>
      <w:proofErr w:type="spellEnd"/>
      <w:r>
        <w:rPr>
          <w:b/>
        </w:rPr>
        <w:t xml:space="preserve">, Športska 25 zastupan po direktoru Stjepan </w:t>
      </w:r>
      <w:proofErr w:type="spellStart"/>
      <w:r>
        <w:rPr>
          <w:b/>
        </w:rPr>
        <w:t>Žuljić</w:t>
      </w:r>
      <w:proofErr w:type="spellEnd"/>
      <w:r>
        <w:rPr>
          <w:b/>
        </w:rPr>
        <w:t xml:space="preserve"> </w:t>
      </w:r>
    </w:p>
    <w:p w:rsidR="00856842" w:rsidP="00856842" w:rsidRDefault="00856842">
      <w:pPr>
        <w:jc w:val="both"/>
        <w:rPr>
          <w:b/>
        </w:rPr>
      </w:pPr>
      <w:r>
        <w:rPr>
          <w:b/>
        </w:rPr>
        <w:t xml:space="preserve">Ivan Čop, Zagreb,   </w:t>
      </w:r>
      <w:proofErr w:type="spellStart"/>
      <w:r>
        <w:rPr>
          <w:b/>
        </w:rPr>
        <w:t>Jaruščica</w:t>
      </w:r>
      <w:proofErr w:type="spellEnd"/>
      <w:r>
        <w:rPr>
          <w:b/>
        </w:rPr>
        <w:t xml:space="preserve"> 5a </w:t>
      </w:r>
    </w:p>
    <w:p w:rsidR="00856842" w:rsidP="00856842" w:rsidRDefault="00856842">
      <w:pPr>
        <w:jc w:val="both"/>
        <w:rPr>
          <w:b/>
        </w:rPr>
      </w:pPr>
      <w:r>
        <w:rPr>
          <w:b/>
        </w:rPr>
        <w:t xml:space="preserve">Vanna </w:t>
      </w:r>
      <w:proofErr w:type="spellStart"/>
      <w:r>
        <w:rPr>
          <w:b/>
        </w:rPr>
        <w:t>Bojović</w:t>
      </w:r>
      <w:proofErr w:type="spellEnd"/>
      <w:r>
        <w:rPr>
          <w:b/>
        </w:rPr>
        <w:t xml:space="preserve">, Zagreb, </w:t>
      </w:r>
      <w:proofErr w:type="spellStart"/>
      <w:r>
        <w:rPr>
          <w:b/>
        </w:rPr>
        <w:t>Bartolići</w:t>
      </w:r>
      <w:proofErr w:type="spellEnd"/>
      <w:r>
        <w:rPr>
          <w:b/>
        </w:rPr>
        <w:t xml:space="preserve"> 35 po pun. Ante Goluža prema pun  koju predaje u spis </w:t>
      </w:r>
    </w:p>
    <w:p w:rsidR="00856842" w:rsidP="00856842" w:rsidRDefault="00856842">
      <w:pPr>
        <w:rPr>
          <w:b/>
        </w:rPr>
      </w:pPr>
      <w:r>
        <w:rPr>
          <w:b/>
        </w:rPr>
        <w:t xml:space="preserve">Iris </w:t>
      </w:r>
      <w:proofErr w:type="spellStart"/>
      <w:r>
        <w:rPr>
          <w:b/>
        </w:rPr>
        <w:t>Cekuš</w:t>
      </w:r>
      <w:proofErr w:type="spellEnd"/>
      <w:r>
        <w:rPr>
          <w:b/>
        </w:rPr>
        <w:t xml:space="preserve"> </w:t>
      </w:r>
      <w:proofErr w:type="spellStart"/>
      <w:r>
        <w:rPr>
          <w:b/>
        </w:rPr>
        <w:t>Soltz</w:t>
      </w:r>
      <w:proofErr w:type="spellEnd"/>
      <w:r>
        <w:rPr>
          <w:b/>
        </w:rPr>
        <w:t xml:space="preserve">,  Zagreb, Ulica Josipa </w:t>
      </w:r>
      <w:proofErr w:type="spellStart"/>
      <w:r>
        <w:rPr>
          <w:b/>
        </w:rPr>
        <w:t>Pupačića</w:t>
      </w:r>
      <w:proofErr w:type="spellEnd"/>
      <w:r>
        <w:rPr>
          <w:b/>
        </w:rPr>
        <w:t xml:space="preserve"> 4  po pun. </w:t>
      </w:r>
      <w:proofErr w:type="spellStart"/>
      <w:r>
        <w:rPr>
          <w:b/>
        </w:rPr>
        <w:t>Pedro</w:t>
      </w:r>
      <w:proofErr w:type="spellEnd"/>
      <w:r>
        <w:rPr>
          <w:b/>
        </w:rPr>
        <w:t xml:space="preserve">   Paulo </w:t>
      </w:r>
      <w:proofErr w:type="spellStart"/>
      <w:r>
        <w:rPr>
          <w:b/>
        </w:rPr>
        <w:t>Elias</w:t>
      </w:r>
      <w:proofErr w:type="spellEnd"/>
      <w:r>
        <w:rPr>
          <w:b/>
        </w:rPr>
        <w:t xml:space="preserve"> </w:t>
      </w:r>
      <w:proofErr w:type="spellStart"/>
      <w:r>
        <w:rPr>
          <w:b/>
        </w:rPr>
        <w:t>Soltz</w:t>
      </w:r>
      <w:proofErr w:type="spellEnd"/>
      <w:r>
        <w:rPr>
          <w:b/>
        </w:rPr>
        <w:t xml:space="preserve"> po pun. koju predaje u spis </w:t>
      </w:r>
    </w:p>
    <w:p w:rsidR="00856842" w:rsidP="00856842" w:rsidRDefault="00856842">
      <w:pPr>
        <w:rPr>
          <w:b/>
        </w:rPr>
      </w:pPr>
      <w:r>
        <w:rPr>
          <w:b/>
        </w:rPr>
        <w:t xml:space="preserve">CENTAR VIZIJA  d.o.o. Zagreb,    </w:t>
      </w:r>
      <w:proofErr w:type="spellStart"/>
      <w:r>
        <w:rPr>
          <w:b/>
        </w:rPr>
        <w:t>Kranjčevićeva</w:t>
      </w:r>
      <w:proofErr w:type="spellEnd"/>
      <w:r>
        <w:rPr>
          <w:b/>
        </w:rPr>
        <w:t xml:space="preserve"> 53,  po direktoru Borislav </w:t>
      </w:r>
      <w:proofErr w:type="spellStart"/>
      <w:r>
        <w:rPr>
          <w:b/>
        </w:rPr>
        <w:t>Vujović</w:t>
      </w:r>
      <w:proofErr w:type="spellEnd"/>
      <w:r>
        <w:rPr>
          <w:b/>
        </w:rPr>
        <w:t xml:space="preserve"> </w:t>
      </w:r>
    </w:p>
    <w:p w:rsidR="00856842" w:rsidP="00856842" w:rsidRDefault="00856842">
      <w:pPr>
        <w:rPr>
          <w:b/>
        </w:rPr>
      </w:pPr>
      <w:r>
        <w:rPr>
          <w:b/>
        </w:rPr>
        <w:t xml:space="preserve">OPERETA LEGALIZACIJA,  </w:t>
      </w:r>
    </w:p>
    <w:p w:rsidR="009F1715" w:rsidP="00856842" w:rsidRDefault="00856842">
      <w:pPr>
        <w:rPr>
          <w:b/>
        </w:rPr>
      </w:pPr>
      <w:r>
        <w:rPr>
          <w:b/>
        </w:rPr>
        <w:t xml:space="preserve">Maja </w:t>
      </w:r>
      <w:proofErr w:type="spellStart"/>
      <w:r>
        <w:rPr>
          <w:b/>
        </w:rPr>
        <w:t>Katana</w:t>
      </w:r>
      <w:proofErr w:type="spellEnd"/>
      <w:r>
        <w:rPr>
          <w:b/>
        </w:rPr>
        <w:t xml:space="preserve">, Zagreb, Ulica Milana </w:t>
      </w:r>
      <w:proofErr w:type="spellStart"/>
      <w:r>
        <w:rPr>
          <w:b/>
        </w:rPr>
        <w:t>Ogrizovića</w:t>
      </w:r>
      <w:proofErr w:type="spellEnd"/>
      <w:r>
        <w:rPr>
          <w:b/>
        </w:rPr>
        <w:t xml:space="preserve"> 2, po pun. </w:t>
      </w:r>
      <w:proofErr w:type="spellStart"/>
      <w:r>
        <w:rPr>
          <w:b/>
        </w:rPr>
        <w:t>Sebastijan</w:t>
      </w:r>
      <w:proofErr w:type="spellEnd"/>
      <w:r>
        <w:rPr>
          <w:b/>
        </w:rPr>
        <w:t xml:space="preserve">   Paunović prema pun  koju predaje u spis </w:t>
      </w:r>
    </w:p>
    <w:p w:rsidR="00E06B2B" w:rsidP="00E06B2B" w:rsidRDefault="00E06B2B">
      <w:pPr>
        <w:rPr>
          <w:b/>
        </w:rPr>
      </w:pPr>
      <w:r>
        <w:rPr>
          <w:b/>
        </w:rPr>
        <w:t xml:space="preserve">Tamara Kos ,  zastupana po pun. Branimiru Kos  prema pun koju predaje u spis </w:t>
      </w:r>
    </w:p>
    <w:p w:rsidR="00E06B2B" w:rsidP="00E06B2B" w:rsidRDefault="00E06B2B"/>
    <w:p w:rsidR="00E06B2B" w:rsidP="00E06B2B" w:rsidRDefault="00E06B2B">
      <w:r>
        <w:tab/>
        <w:t>Današnje ročište-dražba određeno je odlukom suda od  11. srpnj</w:t>
      </w:r>
      <w:r w:rsidR="00856842">
        <w:t>a 2019.godine</w:t>
      </w:r>
      <w:r>
        <w:t xml:space="preserve"> </w:t>
      </w:r>
    </w:p>
    <w:p w:rsidR="00E06B2B" w:rsidP="00E06B2B" w:rsidRDefault="00E06B2B">
      <w:pPr>
        <w:ind w:firstLine="720"/>
      </w:pPr>
      <w:r>
        <w:t xml:space="preserve">Sudac utvrđuje da su  ispunjeni uvjeti za održavanje današnjeg ročišta- dražbe. </w:t>
      </w:r>
    </w:p>
    <w:p w:rsidR="00E06B2B" w:rsidP="00E06B2B" w:rsidRDefault="00E06B2B">
      <w:pPr>
        <w:ind w:firstLine="720"/>
      </w:pPr>
      <w:r>
        <w:lastRenderedPageBreak/>
        <w:t xml:space="preserve">Stečajni upravitelj je izvršio  objavu oglasa pri Hrvatskoj  gospodarskoj  komori  i  web stranicama  VTS RH te web stranica </w:t>
      </w:r>
      <w:proofErr w:type="spellStart"/>
      <w:r>
        <w:t>domo</w:t>
      </w:r>
      <w:proofErr w:type="spellEnd"/>
      <w:r>
        <w:t xml:space="preserve"> sfera. </w:t>
      </w:r>
    </w:p>
    <w:p w:rsidR="00E06B2B" w:rsidP="00E06B2B" w:rsidRDefault="00E06B2B">
      <w:pPr>
        <w:ind w:firstLine="720"/>
      </w:pPr>
      <w:r>
        <w:t>Zaključak je objavljen na  e-oglasnoj ploči suda.</w:t>
      </w:r>
    </w:p>
    <w:p w:rsidRPr="00192367" w:rsidR="00E06B2B" w:rsidP="00E06B2B" w:rsidRDefault="00E06B2B">
      <w:pPr>
        <w:ind w:firstLine="708"/>
        <w:jc w:val="both"/>
        <w:rPr>
          <w:b/>
        </w:rPr>
      </w:pPr>
      <w:r w:rsidRPr="00192367">
        <w:rPr>
          <w:b/>
        </w:rPr>
        <w:t>Sudac određuje  da se  istaknuta ponuda može za  stanove  povisiti u vr</w:t>
      </w:r>
      <w:r>
        <w:rPr>
          <w:b/>
        </w:rPr>
        <w:t>ijednosti   od 10.000,00  kn.</w:t>
      </w:r>
    </w:p>
    <w:p w:rsidR="00E06B2B" w:rsidP="00E06B2B" w:rsidRDefault="00E06B2B">
      <w:pPr>
        <w:jc w:val="both"/>
      </w:pPr>
      <w:r w:rsidRPr="00192367">
        <w:rPr>
          <w:b/>
        </w:rPr>
        <w:t xml:space="preserve">Nakon isteka roka od </w:t>
      </w:r>
      <w:r>
        <w:rPr>
          <w:b/>
        </w:rPr>
        <w:t>5</w:t>
      </w:r>
      <w:r w:rsidRPr="00192367">
        <w:rPr>
          <w:b/>
        </w:rPr>
        <w:t xml:space="preserve"> minuta poslije istaknute ponude  dražba se za etažnu jedinicu završava ukoliko nema  više istaknute ponude ponuditelja</w:t>
      </w:r>
      <w:r w:rsidRPr="00192367">
        <w:t xml:space="preserve">. </w:t>
      </w:r>
    </w:p>
    <w:p w:rsidR="00E06B2B" w:rsidP="00E06B2B" w:rsidRDefault="00A00D0D">
      <w:pPr>
        <w:jc w:val="both"/>
        <w:rPr>
          <w:b/>
        </w:rPr>
      </w:pPr>
      <w:r>
        <w:rPr>
          <w:b/>
        </w:rPr>
        <w:tab/>
      </w:r>
      <w:r w:rsidR="004469A1">
        <w:rPr>
          <w:b/>
        </w:rPr>
        <w:t>Utvrđuje se da su u 09,55</w:t>
      </w:r>
      <w:r w:rsidR="00E06B2B">
        <w:rPr>
          <w:b/>
        </w:rPr>
        <w:t xml:space="preserve"> sati  ispunjeni uvjeti za početak prodaje.</w:t>
      </w:r>
    </w:p>
    <w:p w:rsidR="00E06B2B" w:rsidP="00E06B2B" w:rsidRDefault="00E06B2B">
      <w:pPr>
        <w:jc w:val="both"/>
        <w:rPr>
          <w:b/>
        </w:rPr>
      </w:pPr>
    </w:p>
    <w:p w:rsidR="00E06B2B" w:rsidP="00E06B2B" w:rsidRDefault="00E06B2B">
      <w:pPr>
        <w:ind w:firstLine="708"/>
        <w:jc w:val="both"/>
        <w:rPr>
          <w:b/>
        </w:rPr>
      </w:pPr>
      <w:r>
        <w:t>Sud određuje način unovčenja nekretnina, upisanih u zemljišne knjige</w:t>
      </w:r>
      <w:r>
        <w:rPr>
          <w:b/>
        </w:rPr>
        <w:t xml:space="preserve"> </w:t>
      </w:r>
      <w:r>
        <w:t xml:space="preserve">Općinskog suda u Novom Zagrebu, </w:t>
      </w:r>
      <w:r>
        <w:rPr>
          <w:b/>
        </w:rPr>
        <w:t>K.O. BLATO NOVO</w:t>
      </w:r>
      <w:r>
        <w:t xml:space="preserve">,  </w:t>
      </w:r>
      <w:r>
        <w:rPr>
          <w:b/>
        </w:rPr>
        <w:t xml:space="preserve">OBJEKAT S-2, </w:t>
      </w:r>
      <w:proofErr w:type="spellStart"/>
      <w:r>
        <w:rPr>
          <w:b/>
        </w:rPr>
        <w:t>Jaruščica</w:t>
      </w:r>
      <w:proofErr w:type="spellEnd"/>
      <w:r>
        <w:rPr>
          <w:b/>
        </w:rPr>
        <w:t xml:space="preserve"> 5 i 5a, </w:t>
      </w:r>
      <w:proofErr w:type="spellStart"/>
      <w:r>
        <w:rPr>
          <w:b/>
        </w:rPr>
        <w:t>Zk</w:t>
      </w:r>
      <w:proofErr w:type="spellEnd"/>
      <w:r>
        <w:rPr>
          <w:b/>
        </w:rPr>
        <w:t xml:space="preserve"> .ul. 2855. </w:t>
      </w:r>
    </w:p>
    <w:p w:rsidR="00E06B2B" w:rsidP="00E06B2B" w:rsidRDefault="00E06B2B">
      <w:pPr>
        <w:jc w:val="both"/>
      </w:pPr>
      <w:r>
        <w:t xml:space="preserve">kako slijedi: </w:t>
      </w:r>
    </w:p>
    <w:p w:rsidRPr="00D446A8" w:rsidR="00E31CCD" w:rsidP="00E31CCD" w:rsidRDefault="00E31CCD">
      <w:pPr>
        <w:jc w:val="both"/>
        <w:rPr>
          <w:b/>
        </w:rPr>
      </w:pPr>
    </w:p>
    <w:p w:rsidR="00E31CCD" w:rsidP="00E31CCD" w:rsidRDefault="00E31CCD">
      <w:pPr>
        <w:overflowPunct w:val="false"/>
        <w:autoSpaceDE w:val="false"/>
        <w:autoSpaceDN w:val="false"/>
        <w:adjustRightInd w:val="false"/>
        <w:jc w:val="both"/>
        <w:textAlignment w:val="baseline"/>
        <w:rPr>
          <w:b/>
        </w:rPr>
      </w:pPr>
      <w:r>
        <w:rPr>
          <w:b/>
        </w:rPr>
        <w:t xml:space="preserve">OBJEKAT S-4, </w:t>
      </w:r>
      <w:proofErr w:type="spellStart"/>
      <w:r>
        <w:rPr>
          <w:b/>
        </w:rPr>
        <w:t>Jaruščica</w:t>
      </w:r>
      <w:proofErr w:type="spellEnd"/>
      <w:r>
        <w:rPr>
          <w:b/>
        </w:rPr>
        <w:t xml:space="preserve"> 11, Zk.ul.50267. Blato Novo</w:t>
      </w:r>
    </w:p>
    <w:p w:rsidR="00E31CCD" w:rsidP="00E31CCD" w:rsidRDefault="00E31CCD"/>
    <w:p w:rsidR="00E31CCD" w:rsidP="00E31CCD" w:rsidRDefault="00E31CCD">
      <w:pPr>
        <w:pStyle w:val="Odlomakpopisa"/>
        <w:numPr>
          <w:ilvl w:val="0"/>
          <w:numId w:val="1"/>
        </w:numPr>
        <w:ind w:left="0" w:firstLine="0"/>
        <w:rPr>
          <w:b/>
        </w:rPr>
      </w:pPr>
      <w:r>
        <w:rPr>
          <w:b/>
        </w:rPr>
        <w:t xml:space="preserve">208. ETAŽA: 40/10000  </w:t>
      </w:r>
      <w:r>
        <w:rPr>
          <w:b/>
        </w:rPr>
        <w:tab/>
      </w:r>
    </w:p>
    <w:p w:rsidR="00E31CCD" w:rsidP="00E31CCD" w:rsidRDefault="00E31CCD">
      <w:pPr>
        <w:jc w:val="both"/>
      </w:pPr>
      <w:r>
        <w:t>dvosobni stan oznake 101, u prvom katu objekta S 4, sa otvorenim parkirnim mjestom oznake PM 31 u dvorištu, neto korisne površine 55,17 m2, u etažnom elaboratu sve označeno  crvenom bojom</w:t>
      </w:r>
      <w:r>
        <w:tab/>
      </w:r>
      <w:r>
        <w:tab/>
      </w:r>
    </w:p>
    <w:p w:rsidR="00E31CCD" w:rsidP="00E31CCD" w:rsidRDefault="00E31CCD">
      <w:r>
        <w:t>Na ovom ročištu za dražbu nekretnina se ne može prodati ispod vrijednosti od 508.670,68 kn.</w:t>
      </w:r>
    </w:p>
    <w:p w:rsidRPr="00C63C20" w:rsidR="00E31CCD" w:rsidP="00E31CCD" w:rsidRDefault="00E31CCD">
      <w:pPr>
        <w:pStyle w:val="Odlomakpopisa"/>
        <w:numPr>
          <w:ilvl w:val="0"/>
          <w:numId w:val="3"/>
        </w:numPr>
        <w:rPr>
          <w:rFonts w:ascii="Arial" w:hAnsi="Arial" w:cs="Arial"/>
          <w:sz w:val="20"/>
          <w:szCs w:val="20"/>
        </w:rPr>
      </w:pPr>
      <w:r>
        <w:t>Vlasta Ivanović ist</w:t>
      </w:r>
      <w:r w:rsidR="008D2DB6">
        <w:t>iče ponudu u iznosu od 5</w:t>
      </w:r>
      <w:r>
        <w:t xml:space="preserve"> kn </w:t>
      </w:r>
    </w:p>
    <w:p w:rsidRPr="00564EF5" w:rsidR="00E31CCD" w:rsidP="00E31CCD" w:rsidRDefault="00E31CCD">
      <w:pPr>
        <w:pStyle w:val="Odlomakpopisa"/>
        <w:numPr>
          <w:ilvl w:val="0"/>
          <w:numId w:val="3"/>
        </w:numPr>
        <w:rPr>
          <w:rFonts w:ascii="Arial" w:hAnsi="Arial" w:cs="Arial"/>
          <w:b/>
          <w:sz w:val="20"/>
          <w:szCs w:val="20"/>
        </w:rPr>
      </w:pPr>
      <w:r w:rsidRPr="00564EF5">
        <w:rPr>
          <w:b/>
        </w:rPr>
        <w:t>Snježana Šar</w:t>
      </w:r>
      <w:r w:rsidRPr="00564EF5" w:rsidR="004469A1">
        <w:rPr>
          <w:b/>
        </w:rPr>
        <w:t xml:space="preserve">ić </w:t>
      </w:r>
      <w:r w:rsidRPr="00564EF5" w:rsidR="004469A1">
        <w:t>ističe ponudu u iznosu od 50</w:t>
      </w:r>
      <w:r w:rsidRPr="00564EF5">
        <w:t>8</w:t>
      </w:r>
      <w:r w:rsidRPr="00564EF5" w:rsidR="004469A1">
        <w:t>.67</w:t>
      </w:r>
      <w:r w:rsidRPr="00564EF5">
        <w:t>0</w:t>
      </w:r>
      <w:r w:rsidRPr="00564EF5" w:rsidR="00564EF5">
        <w:t>,</w:t>
      </w:r>
      <w:r w:rsidRPr="00564EF5" w:rsidR="004469A1">
        <w:t>68</w:t>
      </w:r>
      <w:r w:rsidRPr="00564EF5">
        <w:t xml:space="preserve"> kn</w:t>
      </w:r>
      <w:r w:rsidRPr="00564EF5" w:rsidR="004469A1">
        <w:t xml:space="preserve"> u 09,57 sat</w:t>
      </w:r>
      <w:r w:rsidRPr="00CF5896" w:rsidR="004469A1">
        <w:rPr>
          <w:b/>
        </w:rPr>
        <w:t>i</w:t>
      </w:r>
      <w:r w:rsidR="00CF5896">
        <w:rPr>
          <w:b/>
        </w:rPr>
        <w:t>. 528</w:t>
      </w:r>
      <w:r w:rsidRPr="00CF5896" w:rsidR="00CF5896">
        <w:rPr>
          <w:b/>
        </w:rPr>
        <w:t xml:space="preserve">.670,68 kn </w:t>
      </w:r>
      <w:r w:rsidR="00CF5896">
        <w:t xml:space="preserve">U 10,21 </w:t>
      </w:r>
      <w:r w:rsidRPr="00564EF5" w:rsidR="004469A1">
        <w:rPr>
          <w:b/>
        </w:rPr>
        <w:t xml:space="preserve"> </w:t>
      </w:r>
    </w:p>
    <w:p w:rsidRPr="00CF5896" w:rsidR="00E31CCD" w:rsidP="00E31CCD" w:rsidRDefault="00856842">
      <w:pPr>
        <w:pStyle w:val="Odlomakpopisa"/>
        <w:numPr>
          <w:ilvl w:val="0"/>
          <w:numId w:val="3"/>
        </w:numPr>
      </w:pPr>
      <w:r>
        <w:t xml:space="preserve">Miodrag  </w:t>
      </w:r>
      <w:proofErr w:type="spellStart"/>
      <w:r>
        <w:t>Lesar</w:t>
      </w:r>
      <w:proofErr w:type="spellEnd"/>
      <w:r>
        <w:t xml:space="preserve"> ističe ponudu od </w:t>
      </w:r>
      <w:r w:rsidR="00564EF5">
        <w:t xml:space="preserve"> 518.670,68 </w:t>
      </w:r>
      <w:r w:rsidRPr="00CF5896" w:rsidR="00564EF5">
        <w:rPr>
          <w:b/>
        </w:rPr>
        <w:t>kn u 10,09 sati</w:t>
      </w:r>
    </w:p>
    <w:p w:rsidR="00CF5896" w:rsidP="00CF5896" w:rsidRDefault="00CF5896"/>
    <w:p w:rsidR="00CF5896" w:rsidP="00CF5896" w:rsidRDefault="00CF5896">
      <w:pPr>
        <w:rPr>
          <w:b/>
        </w:rPr>
      </w:pPr>
      <w:r w:rsidRPr="00564EF5">
        <w:rPr>
          <w:b/>
        </w:rPr>
        <w:t>Utvr</w:t>
      </w:r>
      <w:r>
        <w:rPr>
          <w:b/>
        </w:rPr>
        <w:t>đuje se da je</w:t>
      </w:r>
      <w:r w:rsidR="00110C46">
        <w:rPr>
          <w:b/>
        </w:rPr>
        <w:t xml:space="preserve"> Snježana  Šarić, Zagreb, Ulica grada Chicaga 4,</w:t>
      </w:r>
      <w:r>
        <w:rPr>
          <w:b/>
        </w:rPr>
        <w:t xml:space="preserve"> </w:t>
      </w:r>
      <w:r w:rsidRPr="00564EF5">
        <w:rPr>
          <w:b/>
        </w:rPr>
        <w:t xml:space="preserve"> </w:t>
      </w:r>
      <w:r w:rsidR="00110C46">
        <w:rPr>
          <w:b/>
        </w:rPr>
        <w:t>OIB:81440476583 stekla</w:t>
      </w:r>
      <w:r w:rsidRPr="00564EF5">
        <w:rPr>
          <w:b/>
        </w:rPr>
        <w:t xml:space="preserve"> uvjete za dosudu nekretnine. </w:t>
      </w:r>
    </w:p>
    <w:p w:rsidR="00CF5896" w:rsidP="00CF5896" w:rsidRDefault="00CF5896"/>
    <w:p w:rsidR="00E31CCD" w:rsidP="00E31CCD" w:rsidRDefault="00E31CCD">
      <w:pPr>
        <w:pStyle w:val="Odlomakpopisa"/>
        <w:numPr>
          <w:ilvl w:val="0"/>
          <w:numId w:val="1"/>
        </w:numPr>
        <w:ind w:left="0" w:hanging="284"/>
        <w:rPr>
          <w:b/>
        </w:rPr>
      </w:pPr>
      <w:r>
        <w:rPr>
          <w:b/>
        </w:rPr>
        <w:t xml:space="preserve">210. ETAŽA: 40/10000  </w:t>
      </w:r>
    </w:p>
    <w:p w:rsidR="00E31CCD" w:rsidP="00E31CCD" w:rsidRDefault="00E31CCD">
      <w:pPr>
        <w:jc w:val="both"/>
      </w:pPr>
      <w:r>
        <w:t>dvosobni stan oznake 103, u prvom katu objekta S 4, sa otvorenim parkirnim mjestom oznake PM 29 u dvorištu, neto korisne površine 55,11 m2, u etažnom elaboratu sve označeno  žutom bojom</w:t>
      </w:r>
      <w:r>
        <w:tab/>
      </w:r>
      <w:r>
        <w:tab/>
      </w:r>
    </w:p>
    <w:p w:rsidR="00E31CCD" w:rsidP="00E31CCD" w:rsidRDefault="00E31CCD">
      <w:r>
        <w:t>Na ovom ročištu za dražbu nekretnina se ne može prodati ispod vrijednosti od 508.307,10 kn.</w:t>
      </w:r>
    </w:p>
    <w:p w:rsidRPr="00CF5896" w:rsidR="00E31CCD" w:rsidP="00E31CCD" w:rsidRDefault="00E31CCD">
      <w:pPr>
        <w:pStyle w:val="Odlomakpopisa"/>
        <w:numPr>
          <w:ilvl w:val="0"/>
          <w:numId w:val="3"/>
        </w:numPr>
        <w:rPr>
          <w:b/>
        </w:rPr>
      </w:pPr>
      <w:r w:rsidRPr="0040041D">
        <w:t xml:space="preserve">Željko </w:t>
      </w:r>
      <w:proofErr w:type="spellStart"/>
      <w:r w:rsidRPr="0040041D">
        <w:t>Borovička</w:t>
      </w:r>
      <w:proofErr w:type="spellEnd"/>
      <w:r>
        <w:t xml:space="preserve"> ističe p</w:t>
      </w:r>
      <w:r w:rsidR="008D2DB6">
        <w:t xml:space="preserve">onudu u iznosu od </w:t>
      </w:r>
      <w:r w:rsidRPr="00CF5896" w:rsidR="00564EF5">
        <w:t>518.307,10 kn u 10,</w:t>
      </w:r>
      <w:proofErr w:type="spellStart"/>
      <w:r w:rsidRPr="00CF5896" w:rsidR="00564EF5">
        <w:t>10</w:t>
      </w:r>
      <w:proofErr w:type="spellEnd"/>
      <w:r w:rsidRPr="00CF5896" w:rsidR="00564EF5">
        <w:rPr>
          <w:b/>
        </w:rPr>
        <w:t xml:space="preserve"> sati</w:t>
      </w:r>
    </w:p>
    <w:p w:rsidR="00E31CCD" w:rsidP="00E31CCD" w:rsidRDefault="00E31CCD">
      <w:pPr>
        <w:pStyle w:val="Odlomakpopisa"/>
        <w:numPr>
          <w:ilvl w:val="0"/>
          <w:numId w:val="3"/>
        </w:numPr>
      </w:pPr>
      <w:r>
        <w:t>Vlasta Iva</w:t>
      </w:r>
      <w:r w:rsidR="008D2DB6">
        <w:t>nović ističe ponudu od</w:t>
      </w:r>
      <w:r>
        <w:t xml:space="preserve"> kn </w:t>
      </w:r>
    </w:p>
    <w:p w:rsidR="00E31CCD" w:rsidP="00E31CCD" w:rsidRDefault="00E31CCD">
      <w:pPr>
        <w:pStyle w:val="Odlomakpopisa"/>
        <w:numPr>
          <w:ilvl w:val="0"/>
          <w:numId w:val="3"/>
        </w:numPr>
      </w:pPr>
      <w:r>
        <w:t>STUDIO RENTAL  d</w:t>
      </w:r>
      <w:r w:rsidR="008D2DB6">
        <w:t xml:space="preserve">.o.o. ističe ponudu od </w:t>
      </w:r>
      <w:r>
        <w:t xml:space="preserve"> kn </w:t>
      </w:r>
    </w:p>
    <w:p w:rsidR="00E31CCD" w:rsidP="00E31CCD" w:rsidRDefault="00E31CCD">
      <w:pPr>
        <w:pStyle w:val="Odlomakpopisa"/>
        <w:numPr>
          <w:ilvl w:val="0"/>
          <w:numId w:val="3"/>
        </w:numPr>
      </w:pPr>
      <w:r>
        <w:t xml:space="preserve">Goran </w:t>
      </w:r>
      <w:r w:rsidR="008D2DB6">
        <w:t>Tomić ističe ponudu od</w:t>
      </w:r>
      <w:r>
        <w:t xml:space="preserve"> kn</w:t>
      </w:r>
    </w:p>
    <w:p w:rsidR="00E31CCD" w:rsidP="00E31CCD" w:rsidRDefault="00E31CCD">
      <w:pPr>
        <w:pStyle w:val="Odlomakpopisa"/>
        <w:numPr>
          <w:ilvl w:val="0"/>
          <w:numId w:val="3"/>
        </w:numPr>
        <w:rPr>
          <w:b/>
        </w:rPr>
      </w:pPr>
      <w:r w:rsidRPr="00CF5896">
        <w:rPr>
          <w:b/>
        </w:rPr>
        <w:t>Snježana  Šar</w:t>
      </w:r>
      <w:r w:rsidRPr="00CF5896" w:rsidR="0088598D">
        <w:rPr>
          <w:b/>
        </w:rPr>
        <w:t>ić</w:t>
      </w:r>
      <w:r w:rsidR="0088598D">
        <w:t xml:space="preserve"> ističe ponudu u </w:t>
      </w:r>
      <w:r w:rsidRPr="00CF5896" w:rsidR="0088598D">
        <w:t>iznosu od</w:t>
      </w:r>
      <w:r w:rsidRPr="006A2B74" w:rsidR="0088598D">
        <w:rPr>
          <w:b/>
        </w:rPr>
        <w:t xml:space="preserve"> </w:t>
      </w:r>
      <w:r w:rsidRPr="00564EF5" w:rsidR="0088598D">
        <w:t>50</w:t>
      </w:r>
      <w:r w:rsidRPr="00564EF5">
        <w:t>8</w:t>
      </w:r>
      <w:r w:rsidRPr="00564EF5" w:rsidR="0088598D">
        <w:t>.30</w:t>
      </w:r>
      <w:r w:rsidRPr="00564EF5">
        <w:t>7</w:t>
      </w:r>
      <w:r w:rsidRPr="00564EF5" w:rsidR="0088598D">
        <w:t>,</w:t>
      </w:r>
      <w:r w:rsidRPr="00564EF5">
        <w:t>1</w:t>
      </w:r>
      <w:r w:rsidRPr="00564EF5" w:rsidR="0088598D">
        <w:t>0</w:t>
      </w:r>
      <w:r w:rsidRPr="00564EF5">
        <w:t xml:space="preserve"> kn</w:t>
      </w:r>
      <w:r w:rsidRPr="00564EF5" w:rsidR="0088598D">
        <w:t xml:space="preserve"> u 09,58 sati</w:t>
      </w:r>
      <w:r w:rsidR="00CF5896">
        <w:t xml:space="preserve">, </w:t>
      </w:r>
      <w:r w:rsidRPr="00CF5896" w:rsidR="00CF5896">
        <w:rPr>
          <w:b/>
        </w:rPr>
        <w:t xml:space="preserve">528.307,10 kn u 10,22 sati </w:t>
      </w:r>
      <w:r w:rsidRPr="00CF5896" w:rsidR="0088598D">
        <w:rPr>
          <w:b/>
        </w:rPr>
        <w:t xml:space="preserve"> </w:t>
      </w:r>
    </w:p>
    <w:p w:rsidR="0040041D" w:rsidP="0040041D" w:rsidRDefault="0040041D">
      <w:pPr>
        <w:rPr>
          <w:b/>
        </w:rPr>
      </w:pPr>
    </w:p>
    <w:p w:rsidR="0040041D" w:rsidP="0040041D" w:rsidRDefault="0040041D">
      <w:pPr>
        <w:rPr>
          <w:b/>
        </w:rPr>
      </w:pPr>
      <w:r w:rsidRPr="00564EF5">
        <w:rPr>
          <w:b/>
        </w:rPr>
        <w:t>Utvr</w:t>
      </w:r>
      <w:r>
        <w:rPr>
          <w:b/>
        </w:rPr>
        <w:t xml:space="preserve">đuje se da je Snježana  Šarić, Zagreb, Ulica grada Chicaga 4, </w:t>
      </w:r>
      <w:r w:rsidRPr="00564EF5">
        <w:rPr>
          <w:b/>
        </w:rPr>
        <w:t xml:space="preserve"> </w:t>
      </w:r>
      <w:r>
        <w:rPr>
          <w:b/>
        </w:rPr>
        <w:t>OIB:81440476583 stekla</w:t>
      </w:r>
      <w:r w:rsidRPr="00564EF5">
        <w:rPr>
          <w:b/>
        </w:rPr>
        <w:t xml:space="preserve"> uvjete za dosudu nekretnine. </w:t>
      </w:r>
    </w:p>
    <w:p w:rsidR="0040041D" w:rsidP="0040041D" w:rsidRDefault="0040041D">
      <w:pPr>
        <w:rPr>
          <w:b/>
        </w:rPr>
      </w:pPr>
    </w:p>
    <w:p w:rsidR="00E31CCD" w:rsidP="00E31CCD" w:rsidRDefault="00E31CCD">
      <w:pPr>
        <w:pStyle w:val="Odlomakpopisa"/>
        <w:numPr>
          <w:ilvl w:val="0"/>
          <w:numId w:val="1"/>
        </w:numPr>
        <w:ind w:left="0" w:hanging="284"/>
        <w:rPr>
          <w:b/>
        </w:rPr>
      </w:pPr>
      <w:r>
        <w:rPr>
          <w:b/>
        </w:rPr>
        <w:t xml:space="preserve">212. ETAŽA: 33/10000  </w:t>
      </w:r>
      <w:r>
        <w:rPr>
          <w:b/>
        </w:rPr>
        <w:tab/>
      </w:r>
    </w:p>
    <w:p w:rsidR="00E31CCD" w:rsidP="00E31CCD" w:rsidRDefault="00E31CCD">
      <w:pPr>
        <w:jc w:val="both"/>
      </w:pPr>
      <w:r>
        <w:t>jednosobni stan oznake 105, u prvom katu objekta S 4, sa otvorenim parkirnim mjestom oznake PM 27 u dvorištu, neto korisne površine 45,50 m2, u etažnom elaboratu sve označeno  crvenom bojom</w:t>
      </w:r>
      <w:r>
        <w:tab/>
      </w:r>
      <w:r>
        <w:tab/>
      </w:r>
    </w:p>
    <w:p w:rsidR="00E31CCD" w:rsidP="00E31CCD" w:rsidRDefault="00E31CCD">
      <w:r>
        <w:t xml:space="preserve">Na ovom ročištu za dražbu nekretnina se ne može prodati ispod vrijednosti od 422.932,58 kn </w:t>
      </w:r>
    </w:p>
    <w:p w:rsidRPr="006A2B74" w:rsidR="00E31CCD" w:rsidP="00E31CCD" w:rsidRDefault="00E31CCD">
      <w:pPr>
        <w:pStyle w:val="Odlomakpopisa"/>
        <w:numPr>
          <w:ilvl w:val="0"/>
          <w:numId w:val="3"/>
        </w:numPr>
        <w:rPr>
          <w:b/>
        </w:rPr>
      </w:pPr>
      <w:r w:rsidRPr="006A2B74">
        <w:rPr>
          <w:b/>
        </w:rPr>
        <w:t>Tomislav Miličev</w:t>
      </w:r>
      <w:r w:rsidRPr="006A2B74" w:rsidR="007E6805">
        <w:rPr>
          <w:b/>
        </w:rPr>
        <w:t>ić ističe ponudu u iznosu od 42</w:t>
      </w:r>
      <w:r w:rsidRPr="006A2B74">
        <w:rPr>
          <w:b/>
        </w:rPr>
        <w:t>2</w:t>
      </w:r>
      <w:r w:rsidRPr="006A2B74" w:rsidR="007E6805">
        <w:rPr>
          <w:b/>
        </w:rPr>
        <w:t>.93</w:t>
      </w:r>
      <w:r w:rsidRPr="006A2B74">
        <w:rPr>
          <w:b/>
        </w:rPr>
        <w:t>2</w:t>
      </w:r>
      <w:r w:rsidRPr="006A2B74" w:rsidR="007E6805">
        <w:rPr>
          <w:b/>
        </w:rPr>
        <w:t xml:space="preserve">,58 </w:t>
      </w:r>
      <w:r w:rsidRPr="006A2B74">
        <w:rPr>
          <w:b/>
        </w:rPr>
        <w:t xml:space="preserve"> kn </w:t>
      </w:r>
      <w:r w:rsidRPr="006A2B74" w:rsidR="007E6805">
        <w:rPr>
          <w:b/>
        </w:rPr>
        <w:t xml:space="preserve"> u 09,59 </w:t>
      </w:r>
      <w:r w:rsidRPr="006A2B74" w:rsidR="006A2B74">
        <w:rPr>
          <w:b/>
        </w:rPr>
        <w:t xml:space="preserve">sati </w:t>
      </w:r>
    </w:p>
    <w:p w:rsidR="00E31CCD" w:rsidP="00E31CCD" w:rsidRDefault="00E31CCD">
      <w:pPr>
        <w:pStyle w:val="Odlomakpopisa"/>
        <w:numPr>
          <w:ilvl w:val="0"/>
          <w:numId w:val="3"/>
        </w:numPr>
      </w:pPr>
      <w:r>
        <w:t xml:space="preserve">Branka </w:t>
      </w:r>
      <w:proofErr w:type="spellStart"/>
      <w:r>
        <w:t>To</w:t>
      </w:r>
      <w:r w:rsidR="008D2DB6">
        <w:t>maško</w:t>
      </w:r>
      <w:proofErr w:type="spellEnd"/>
      <w:r w:rsidR="008D2DB6">
        <w:t xml:space="preserve"> ističe ponudu od </w:t>
      </w:r>
      <w:r>
        <w:t xml:space="preserve"> kn </w:t>
      </w:r>
    </w:p>
    <w:p w:rsidR="00E31CCD" w:rsidP="00E31CCD" w:rsidRDefault="00E31CCD">
      <w:pPr>
        <w:pStyle w:val="Odlomakpopisa"/>
        <w:numPr>
          <w:ilvl w:val="0"/>
          <w:numId w:val="3"/>
        </w:numPr>
      </w:pPr>
      <w:r>
        <w:lastRenderedPageBreak/>
        <w:t>Igor Pereković isti</w:t>
      </w:r>
      <w:r w:rsidR="008D2DB6">
        <w:t xml:space="preserve">če ponudu u iznosu od </w:t>
      </w:r>
      <w:r>
        <w:t xml:space="preserve">kn </w:t>
      </w:r>
    </w:p>
    <w:p w:rsidR="00564EF5" w:rsidP="00564EF5" w:rsidRDefault="00564EF5"/>
    <w:p w:rsidR="00564EF5" w:rsidP="00564EF5" w:rsidRDefault="00564EF5">
      <w:pPr>
        <w:rPr>
          <w:b/>
        </w:rPr>
      </w:pPr>
      <w:r w:rsidRPr="00564EF5">
        <w:rPr>
          <w:b/>
        </w:rPr>
        <w:t xml:space="preserve">Utvrđuje se da je Tomislav Miličević,Veliki Poganac,   </w:t>
      </w:r>
      <w:proofErr w:type="spellStart"/>
      <w:r w:rsidRPr="00564EF5">
        <w:rPr>
          <w:b/>
        </w:rPr>
        <w:t>Rasinja</w:t>
      </w:r>
      <w:proofErr w:type="spellEnd"/>
      <w:r w:rsidRPr="00564EF5">
        <w:rPr>
          <w:b/>
        </w:rPr>
        <w:t xml:space="preserve">, Veliki Poganac 5, OIB.34943196351 stekao uvjete za dosudu nekretnine. </w:t>
      </w:r>
    </w:p>
    <w:p w:rsidR="00564EF5" w:rsidP="00564EF5" w:rsidRDefault="00564EF5">
      <w:pPr>
        <w:rPr>
          <w:b/>
        </w:rPr>
      </w:pPr>
    </w:p>
    <w:p w:rsidR="00E31CCD" w:rsidP="00E31CCD" w:rsidRDefault="00E31CCD">
      <w:pPr>
        <w:pStyle w:val="Odlomakpopisa"/>
        <w:numPr>
          <w:ilvl w:val="0"/>
          <w:numId w:val="1"/>
        </w:numPr>
        <w:ind w:left="0" w:hanging="284"/>
        <w:rPr>
          <w:b/>
        </w:rPr>
      </w:pPr>
      <w:r>
        <w:rPr>
          <w:b/>
        </w:rPr>
        <w:t xml:space="preserve">222. ETAŽA: 41/10000  </w:t>
      </w:r>
      <w:r>
        <w:rPr>
          <w:b/>
        </w:rPr>
        <w:tab/>
      </w:r>
    </w:p>
    <w:p w:rsidR="00E31CCD" w:rsidP="00E31CCD" w:rsidRDefault="00E31CCD">
      <w:pPr>
        <w:jc w:val="both"/>
      </w:pPr>
      <w:r>
        <w:t>dvosobni stan oznake 115, u prvom katu objekta S 4, sa otvorenim parkirnim mjestom oznake PM 17 u dvorištu, neto korisne površine 56,18 m2, u etažnom elaboratu sve označeno  žutom bojom</w:t>
      </w:r>
    </w:p>
    <w:p w:rsidR="00E31CCD" w:rsidP="00E31CCD" w:rsidRDefault="00E31CCD">
      <w:r>
        <w:t xml:space="preserve">Na ovom ročištu za dražbu nekretnina se ne može prodati ispod vrijednosti od 502.645,64 kn </w:t>
      </w:r>
    </w:p>
    <w:p w:rsidR="00E31CCD" w:rsidP="00E31CCD" w:rsidRDefault="00E31CCD">
      <w:pPr>
        <w:pStyle w:val="Odlomakpopisa"/>
        <w:numPr>
          <w:ilvl w:val="0"/>
          <w:numId w:val="2"/>
        </w:numPr>
      </w:pPr>
      <w:r w:rsidRPr="006A2B74">
        <w:rPr>
          <w:b/>
        </w:rPr>
        <w:t xml:space="preserve">Goran </w:t>
      </w:r>
      <w:proofErr w:type="spellStart"/>
      <w:r w:rsidRPr="006A2B74">
        <w:rPr>
          <w:b/>
        </w:rPr>
        <w:t>Drm</w:t>
      </w:r>
      <w:r w:rsidRPr="006A2B74" w:rsidR="006A2B74">
        <w:rPr>
          <w:b/>
        </w:rPr>
        <w:t>ić</w:t>
      </w:r>
      <w:proofErr w:type="spellEnd"/>
      <w:r w:rsidRPr="006A2B74" w:rsidR="006A2B74">
        <w:rPr>
          <w:b/>
        </w:rPr>
        <w:t xml:space="preserve"> ističe ponudu u iznosu od 50</w:t>
      </w:r>
      <w:r w:rsidRPr="006A2B74">
        <w:rPr>
          <w:b/>
        </w:rPr>
        <w:t>2</w:t>
      </w:r>
      <w:r w:rsidRPr="006A2B74" w:rsidR="006A2B74">
        <w:rPr>
          <w:b/>
        </w:rPr>
        <w:t>.</w:t>
      </w:r>
      <w:r w:rsidRPr="006A2B74">
        <w:rPr>
          <w:b/>
        </w:rPr>
        <w:t>6</w:t>
      </w:r>
      <w:r w:rsidRPr="006A2B74" w:rsidR="006A2B74">
        <w:rPr>
          <w:b/>
        </w:rPr>
        <w:t>4</w:t>
      </w:r>
      <w:r w:rsidRPr="006A2B74">
        <w:rPr>
          <w:b/>
        </w:rPr>
        <w:t>5</w:t>
      </w:r>
      <w:r w:rsidRPr="006A2B74" w:rsidR="006A2B74">
        <w:rPr>
          <w:b/>
        </w:rPr>
        <w:t>,</w:t>
      </w:r>
      <w:r w:rsidRPr="006A2B74">
        <w:rPr>
          <w:b/>
        </w:rPr>
        <w:t>6</w:t>
      </w:r>
      <w:r w:rsidRPr="006A2B74" w:rsidR="006A2B74">
        <w:rPr>
          <w:b/>
        </w:rPr>
        <w:t>4</w:t>
      </w:r>
      <w:r w:rsidRPr="006A2B74">
        <w:rPr>
          <w:b/>
        </w:rPr>
        <w:t xml:space="preserve"> kn</w:t>
      </w:r>
      <w:r w:rsidRPr="006A2B74" w:rsidR="006A2B74">
        <w:rPr>
          <w:b/>
        </w:rPr>
        <w:t xml:space="preserve"> u 10,00</w:t>
      </w:r>
      <w:r w:rsidR="006A2B74">
        <w:t xml:space="preserve"> sati </w:t>
      </w:r>
    </w:p>
    <w:p w:rsidR="00E31CCD" w:rsidP="00E31CCD" w:rsidRDefault="00E31CCD">
      <w:pPr>
        <w:pStyle w:val="Odlomakpopisa"/>
        <w:numPr>
          <w:ilvl w:val="0"/>
          <w:numId w:val="2"/>
        </w:numPr>
      </w:pPr>
      <w:r>
        <w:t>Darko Šebalj ist</w:t>
      </w:r>
      <w:r w:rsidR="008D2DB6">
        <w:t xml:space="preserve">iče ponudu u iznosu od </w:t>
      </w:r>
      <w:r>
        <w:t xml:space="preserve"> kn</w:t>
      </w:r>
    </w:p>
    <w:p w:rsidR="00E31CCD" w:rsidP="00E31CCD" w:rsidRDefault="00E31CCD">
      <w:pPr>
        <w:pStyle w:val="Odlomakpopisa"/>
        <w:numPr>
          <w:ilvl w:val="0"/>
          <w:numId w:val="2"/>
        </w:numPr>
      </w:pPr>
      <w:r>
        <w:t>METRO LIVING d.o.o. ist</w:t>
      </w:r>
      <w:r w:rsidR="008D2DB6">
        <w:t xml:space="preserve">iče ponudu u iznosu od  </w:t>
      </w:r>
    </w:p>
    <w:p w:rsidR="00E31CCD" w:rsidP="00E31CCD" w:rsidRDefault="00E31CCD">
      <w:pPr>
        <w:pStyle w:val="Odlomakpopisa"/>
        <w:numPr>
          <w:ilvl w:val="0"/>
          <w:numId w:val="2"/>
        </w:numPr>
      </w:pPr>
      <w:r>
        <w:t>CENTAR VIZIJA d.o.o. isti</w:t>
      </w:r>
      <w:r w:rsidR="008D2DB6">
        <w:t xml:space="preserve">če ponudu u iznosu od </w:t>
      </w:r>
    </w:p>
    <w:p w:rsidR="00E31CCD" w:rsidP="00E31CCD" w:rsidRDefault="00E31CCD">
      <w:pPr>
        <w:pStyle w:val="Odlomakpopisa"/>
        <w:numPr>
          <w:ilvl w:val="0"/>
          <w:numId w:val="2"/>
        </w:numPr>
      </w:pPr>
      <w:r>
        <w:t>Boris Jurić ističe</w:t>
      </w:r>
      <w:r w:rsidR="008D2DB6">
        <w:t xml:space="preserve"> ponudu u iznosu od </w:t>
      </w:r>
    </w:p>
    <w:p w:rsidR="00564EF5" w:rsidP="00564EF5" w:rsidRDefault="00564EF5">
      <w:pPr>
        <w:ind w:left="360"/>
      </w:pPr>
    </w:p>
    <w:p w:rsidR="00564EF5" w:rsidP="00564EF5" w:rsidRDefault="00564EF5">
      <w:pPr>
        <w:rPr>
          <w:b/>
        </w:rPr>
      </w:pPr>
      <w:r w:rsidRPr="00564EF5">
        <w:rPr>
          <w:b/>
        </w:rPr>
        <w:t>Utvr</w:t>
      </w:r>
      <w:r>
        <w:rPr>
          <w:b/>
        </w:rPr>
        <w:t xml:space="preserve">đuje se da je  Goran </w:t>
      </w:r>
      <w:proofErr w:type="spellStart"/>
      <w:r>
        <w:rPr>
          <w:b/>
        </w:rPr>
        <w:t>Drmić</w:t>
      </w:r>
      <w:proofErr w:type="spellEnd"/>
      <w:r>
        <w:rPr>
          <w:b/>
        </w:rPr>
        <w:t xml:space="preserve">, Anina ulica 83, Zagreb,  </w:t>
      </w:r>
      <w:r w:rsidRPr="00564EF5">
        <w:rPr>
          <w:b/>
        </w:rPr>
        <w:t xml:space="preserve"> </w:t>
      </w:r>
      <w:r>
        <w:rPr>
          <w:b/>
        </w:rPr>
        <w:t>OIB:13649545354</w:t>
      </w:r>
      <w:r w:rsidRPr="00564EF5">
        <w:rPr>
          <w:b/>
        </w:rPr>
        <w:t xml:space="preserve"> stekao uvjete za dosudu nekretnine. </w:t>
      </w:r>
    </w:p>
    <w:p w:rsidR="00564EF5" w:rsidP="00564EF5" w:rsidRDefault="00564EF5">
      <w:pPr>
        <w:rPr>
          <w:b/>
        </w:rPr>
      </w:pPr>
    </w:p>
    <w:p w:rsidR="00E31CCD" w:rsidP="00E31CCD" w:rsidRDefault="00E31CCD">
      <w:pPr>
        <w:rPr>
          <w:b/>
        </w:rPr>
      </w:pPr>
    </w:p>
    <w:p w:rsidR="00E31CCD" w:rsidP="00E31CCD" w:rsidRDefault="00E31CCD">
      <w:pPr>
        <w:pStyle w:val="Odlomakpopisa"/>
        <w:numPr>
          <w:ilvl w:val="0"/>
          <w:numId w:val="1"/>
        </w:numPr>
        <w:ind w:left="0" w:hanging="284"/>
        <w:rPr>
          <w:b/>
        </w:rPr>
      </w:pPr>
      <w:r>
        <w:rPr>
          <w:b/>
        </w:rPr>
        <w:t xml:space="preserve">224. ETAŽA: 41/10000  </w:t>
      </w:r>
      <w:r>
        <w:rPr>
          <w:b/>
        </w:rPr>
        <w:tab/>
      </w:r>
    </w:p>
    <w:p w:rsidR="00E31CCD" w:rsidP="00E31CCD" w:rsidRDefault="00E31CCD">
      <w:pPr>
        <w:jc w:val="both"/>
      </w:pPr>
      <w:r>
        <w:t>dvosobni stan oznake 117, u prvom katu objekta S 4, sa otvorenim parkirnim mjestom oznake PM 15 u dvorištu, neto korisne površine 56,09 m2, u etažnom elaboratu sve označeno  crvenom bojom</w:t>
      </w:r>
      <w:r>
        <w:tab/>
      </w:r>
      <w:r>
        <w:tab/>
      </w:r>
    </w:p>
    <w:p w:rsidR="00E31CCD" w:rsidP="00E31CCD" w:rsidRDefault="00E31CCD">
      <w:r>
        <w:t xml:space="preserve">Na ovom ročištu za dražbu nekretnina se ne može prodati ispod vrijednosti od 518.012,46 kn </w:t>
      </w:r>
    </w:p>
    <w:p w:rsidRPr="006A2B74" w:rsidR="00E31CCD" w:rsidP="00E31CCD" w:rsidRDefault="00E31CCD">
      <w:pPr>
        <w:pStyle w:val="Odlomakpopisa"/>
        <w:numPr>
          <w:ilvl w:val="0"/>
          <w:numId w:val="2"/>
        </w:numPr>
        <w:rPr>
          <w:b/>
        </w:rPr>
      </w:pPr>
      <w:r w:rsidRPr="006A2B74">
        <w:rPr>
          <w:b/>
        </w:rPr>
        <w:t xml:space="preserve">Anđelka </w:t>
      </w:r>
      <w:proofErr w:type="spellStart"/>
      <w:r w:rsidRPr="006A2B74">
        <w:rPr>
          <w:b/>
        </w:rPr>
        <w:t>Marijanov</w:t>
      </w:r>
      <w:r w:rsidRPr="006A2B74" w:rsidR="006A2B74">
        <w:rPr>
          <w:b/>
        </w:rPr>
        <w:t>ić</w:t>
      </w:r>
      <w:proofErr w:type="spellEnd"/>
      <w:r w:rsidRPr="006A2B74" w:rsidR="006A2B74">
        <w:rPr>
          <w:b/>
        </w:rPr>
        <w:t xml:space="preserve"> ističe ponudu u iznosu od 518.012,46 </w:t>
      </w:r>
      <w:r w:rsidRPr="006A2B74">
        <w:rPr>
          <w:b/>
        </w:rPr>
        <w:t xml:space="preserve"> kn </w:t>
      </w:r>
      <w:r w:rsidRPr="006A2B74" w:rsidR="006A2B74">
        <w:rPr>
          <w:b/>
        </w:rPr>
        <w:t xml:space="preserve"> u 10,01 sati </w:t>
      </w:r>
    </w:p>
    <w:p w:rsidR="00E31CCD" w:rsidP="00E31CCD" w:rsidRDefault="00E31CCD">
      <w:pPr>
        <w:pStyle w:val="Odlomakpopisa"/>
        <w:numPr>
          <w:ilvl w:val="0"/>
          <w:numId w:val="2"/>
        </w:numPr>
      </w:pPr>
      <w:r>
        <w:t>METRO LIVING d.o.o. ist</w:t>
      </w:r>
      <w:r w:rsidR="006A2B74">
        <w:t>iče ponudu u iznosu od</w:t>
      </w:r>
      <w:r>
        <w:t xml:space="preserve"> kn</w:t>
      </w:r>
    </w:p>
    <w:p w:rsidR="00E31CCD" w:rsidP="00E31CCD" w:rsidRDefault="00E31CCD">
      <w:pPr>
        <w:pStyle w:val="Odlomakpopisa"/>
        <w:numPr>
          <w:ilvl w:val="0"/>
          <w:numId w:val="2"/>
        </w:numPr>
      </w:pPr>
      <w:r>
        <w:t>Boris Jurić ist</w:t>
      </w:r>
      <w:r w:rsidR="006A2B74">
        <w:t xml:space="preserve">iče ponudu u iznosu od </w:t>
      </w:r>
      <w:r>
        <w:t xml:space="preserve"> kn</w:t>
      </w:r>
    </w:p>
    <w:p w:rsidR="008E1D61" w:rsidP="008E1D61" w:rsidRDefault="008E1D61">
      <w:pPr>
        <w:pStyle w:val="Odlomakpopisa"/>
      </w:pPr>
    </w:p>
    <w:p w:rsidR="008E1D61" w:rsidP="008E1D61" w:rsidRDefault="008E1D61">
      <w:pPr>
        <w:rPr>
          <w:b/>
        </w:rPr>
      </w:pPr>
      <w:r w:rsidRPr="00564EF5">
        <w:rPr>
          <w:b/>
        </w:rPr>
        <w:t>Utvr</w:t>
      </w:r>
      <w:r>
        <w:rPr>
          <w:b/>
        </w:rPr>
        <w:t xml:space="preserve">đuje se da je Anđelka </w:t>
      </w:r>
      <w:proofErr w:type="spellStart"/>
      <w:r>
        <w:rPr>
          <w:b/>
        </w:rPr>
        <w:t>Marijanović</w:t>
      </w:r>
      <w:proofErr w:type="spellEnd"/>
      <w:r w:rsidRPr="00564EF5">
        <w:rPr>
          <w:b/>
        </w:rPr>
        <w:t>,</w:t>
      </w:r>
      <w:r>
        <w:rPr>
          <w:b/>
        </w:rPr>
        <w:t xml:space="preserve"> Zagreb, Trpinjska 3, </w:t>
      </w:r>
      <w:r w:rsidRPr="00564EF5">
        <w:rPr>
          <w:b/>
        </w:rPr>
        <w:t xml:space="preserve"> </w:t>
      </w:r>
      <w:r>
        <w:rPr>
          <w:b/>
        </w:rPr>
        <w:t>OIB:50730779773 stekla</w:t>
      </w:r>
      <w:r w:rsidRPr="00564EF5">
        <w:rPr>
          <w:b/>
        </w:rPr>
        <w:t xml:space="preserve"> uvjete za dosudu nekretnine. </w:t>
      </w:r>
    </w:p>
    <w:p w:rsidR="00E31CCD" w:rsidP="00E31CCD" w:rsidRDefault="00E31CCD"/>
    <w:p w:rsidR="00E31CCD" w:rsidP="00E31CCD" w:rsidRDefault="00E31CCD">
      <w:pPr>
        <w:pStyle w:val="Odlomakpopisa"/>
        <w:numPr>
          <w:ilvl w:val="0"/>
          <w:numId w:val="1"/>
        </w:numPr>
        <w:ind w:left="0" w:hanging="284"/>
        <w:rPr>
          <w:b/>
        </w:rPr>
      </w:pPr>
      <w:r>
        <w:rPr>
          <w:b/>
        </w:rPr>
        <w:t xml:space="preserve">232. ETAŽA: 35/10000  </w:t>
      </w:r>
      <w:r>
        <w:rPr>
          <w:b/>
        </w:rPr>
        <w:tab/>
        <w:t>(druga dražba)</w:t>
      </w:r>
    </w:p>
    <w:p w:rsidR="00E31CCD" w:rsidP="00E31CCD" w:rsidRDefault="00E31CCD">
      <w:pPr>
        <w:jc w:val="both"/>
      </w:pPr>
      <w:r>
        <w:t>dvosobni stan oznake 125, u prvom katu objekta S 4, sa otvorenim parkirnim mjestom oznake PM 10 u dvorištu, neto korisne površine 47,83 m2, u etažnom elaboratu sve označeno  crvenom bojom</w:t>
      </w:r>
      <w:r>
        <w:tab/>
      </w:r>
      <w:r>
        <w:tab/>
      </w:r>
    </w:p>
    <w:p w:rsidR="00E31CCD" w:rsidP="00E31CCD" w:rsidRDefault="00E31CCD">
      <w:r>
        <w:t xml:space="preserve">Na ovom ročištu za dražbu nekretnina se ne može prodati ispod vrijednosti od 404.000,00 kn. </w:t>
      </w:r>
    </w:p>
    <w:p w:rsidRPr="006A2B74" w:rsidR="00E31CCD" w:rsidP="00E31CCD" w:rsidRDefault="00E31CCD">
      <w:pPr>
        <w:pStyle w:val="Odlomakpopisa"/>
        <w:numPr>
          <w:ilvl w:val="0"/>
          <w:numId w:val="2"/>
        </w:numPr>
        <w:rPr>
          <w:b/>
        </w:rPr>
      </w:pPr>
      <w:r w:rsidRPr="006A2B74">
        <w:rPr>
          <w:b/>
        </w:rPr>
        <w:t xml:space="preserve">Dragan Josipović </w:t>
      </w:r>
      <w:r w:rsidRPr="006A2B74">
        <w:t xml:space="preserve">ističe ponudu u iznosu od 40.400,00 kn </w:t>
      </w:r>
      <w:r w:rsidRPr="006A2B74" w:rsidR="006A2B74">
        <w:t>, 484.000,00 kn,</w:t>
      </w:r>
      <w:r w:rsidRPr="006A2B74" w:rsidR="006A2B74">
        <w:rPr>
          <w:b/>
        </w:rPr>
        <w:t xml:space="preserve"> </w:t>
      </w:r>
      <w:r w:rsidRPr="00CF5896" w:rsidR="006A2B74">
        <w:t>504.000,00 kn  u 10,04 . 524.000,00 kn u 10,05 sati</w:t>
      </w:r>
      <w:r w:rsidR="00DA7543">
        <w:rPr>
          <w:b/>
        </w:rPr>
        <w:t xml:space="preserve">, 544.000,00 kn u 10,17 </w:t>
      </w:r>
    </w:p>
    <w:p w:rsidR="00E31CCD" w:rsidP="00E31CCD" w:rsidRDefault="00E31CCD">
      <w:pPr>
        <w:pStyle w:val="Odlomakpopisa"/>
        <w:numPr>
          <w:ilvl w:val="0"/>
          <w:numId w:val="2"/>
        </w:numPr>
      </w:pPr>
      <w:r>
        <w:t>Krunoslav Kovač ističe</w:t>
      </w:r>
      <w:r w:rsidR="008D2DB6">
        <w:t xml:space="preserve"> ponudu u iznosu od </w:t>
      </w:r>
      <w:r>
        <w:t xml:space="preserve"> </w:t>
      </w:r>
      <w:r w:rsidR="006A2B74">
        <w:t xml:space="preserve">, 434.400,00   kn u 10,03, 454.000,00 kn , 474.000,00 kn </w:t>
      </w:r>
    </w:p>
    <w:p w:rsidR="00E31CCD" w:rsidP="00E31CCD" w:rsidRDefault="00E31CCD">
      <w:pPr>
        <w:pStyle w:val="Odlomakpopisa"/>
        <w:numPr>
          <w:ilvl w:val="0"/>
          <w:numId w:val="2"/>
        </w:numPr>
      </w:pPr>
      <w:r>
        <w:t>CENTAR VIZIJA d.o.o. ističe</w:t>
      </w:r>
      <w:r w:rsidR="008D2DB6">
        <w:t xml:space="preserve"> ponudu u iznosu od </w:t>
      </w:r>
    </w:p>
    <w:p w:rsidR="00E31CCD" w:rsidP="00E31CCD" w:rsidRDefault="00E31CCD">
      <w:pPr>
        <w:pStyle w:val="Odlomakpopisa"/>
        <w:numPr>
          <w:ilvl w:val="0"/>
          <w:numId w:val="2"/>
        </w:numPr>
      </w:pPr>
      <w:r>
        <w:t>Marijana Petković ist</w:t>
      </w:r>
      <w:r w:rsidR="006A2B74">
        <w:t xml:space="preserve">iče ponudu u iznosu od </w:t>
      </w:r>
      <w:r>
        <w:t xml:space="preserve"> kn</w:t>
      </w:r>
      <w:r w:rsidR="006A2B74">
        <w:t xml:space="preserve"> 424.000,00 kn  u , 464,</w:t>
      </w:r>
    </w:p>
    <w:p w:rsidRPr="00DA7543" w:rsidR="00E31CCD" w:rsidP="00E31CCD" w:rsidRDefault="00E31CCD">
      <w:pPr>
        <w:pStyle w:val="Odlomakpopisa"/>
        <w:numPr>
          <w:ilvl w:val="0"/>
          <w:numId w:val="2"/>
        </w:numPr>
      </w:pPr>
      <w:r w:rsidRPr="00DA7543">
        <w:t>Josip Petričević ist</w:t>
      </w:r>
      <w:r w:rsidRPr="00DA7543" w:rsidR="006A2B74">
        <w:t>iče ponudu u iznosu od</w:t>
      </w:r>
      <w:r w:rsidRPr="00DA7543">
        <w:t xml:space="preserve"> </w:t>
      </w:r>
      <w:r w:rsidRPr="00DA7543" w:rsidR="006A2B74">
        <w:t xml:space="preserve">414,000,00 </w:t>
      </w:r>
      <w:r w:rsidRPr="00DA7543">
        <w:t>kn</w:t>
      </w:r>
      <w:r w:rsidRPr="00DA7543" w:rsidR="006A2B74">
        <w:t>, 444.</w:t>
      </w:r>
      <w:r w:rsidRPr="00DA7543" w:rsidR="00DA7543">
        <w:t xml:space="preserve">, 534.000,00 kn u 10,17 </w:t>
      </w:r>
    </w:p>
    <w:p w:rsidR="00E31CCD" w:rsidP="00E31CCD" w:rsidRDefault="00E31CCD">
      <w:pPr>
        <w:pStyle w:val="Odlomakpopisa"/>
        <w:numPr>
          <w:ilvl w:val="0"/>
          <w:numId w:val="2"/>
        </w:numPr>
      </w:pPr>
      <w:r>
        <w:t xml:space="preserve">Tatjana </w:t>
      </w:r>
      <w:proofErr w:type="spellStart"/>
      <w:r>
        <w:t>Matekov</w:t>
      </w:r>
      <w:r w:rsidR="006A2B74">
        <w:t>ić</w:t>
      </w:r>
      <w:proofErr w:type="spellEnd"/>
      <w:r w:rsidR="006A2B74">
        <w:t xml:space="preserve"> ističe ponudu u iznosu od 40</w:t>
      </w:r>
      <w:r>
        <w:t>4</w:t>
      </w:r>
      <w:r w:rsidR="006A2B74">
        <w:t>.</w:t>
      </w:r>
      <w:r>
        <w:t>00</w:t>
      </w:r>
      <w:r w:rsidR="006A2B74">
        <w:t>0</w:t>
      </w:r>
      <w:r>
        <w:t>,00 kn</w:t>
      </w:r>
      <w:r w:rsidR="006A2B74">
        <w:t>. 514.000,00 kn u 10,05 sati</w:t>
      </w:r>
    </w:p>
    <w:p w:rsidR="00CF5896" w:rsidP="00CF5896" w:rsidRDefault="006A2B74">
      <w:pPr>
        <w:pStyle w:val="Odlomakpopisa"/>
        <w:numPr>
          <w:ilvl w:val="0"/>
          <w:numId w:val="2"/>
        </w:numPr>
      </w:pPr>
      <w:r>
        <w:t xml:space="preserve">Matej    </w:t>
      </w:r>
      <w:proofErr w:type="spellStart"/>
      <w:r>
        <w:t>Jambrak</w:t>
      </w:r>
      <w:proofErr w:type="spellEnd"/>
      <w:r>
        <w:t xml:space="preserve"> ističe ponudu  od 494.000,00 kn u 10,04,sati</w:t>
      </w:r>
    </w:p>
    <w:p w:rsidR="00CF5896" w:rsidP="00CF5896" w:rsidRDefault="00CF5896">
      <w:pPr>
        <w:jc w:val="both"/>
        <w:rPr>
          <w:b/>
        </w:rPr>
      </w:pPr>
      <w:r w:rsidRPr="00564EF5">
        <w:rPr>
          <w:b/>
        </w:rPr>
        <w:t>Utvr</w:t>
      </w:r>
      <w:r>
        <w:rPr>
          <w:b/>
        </w:rPr>
        <w:t xml:space="preserve">đuje se da je Dragan Josipović, Petrinja, Milana </w:t>
      </w:r>
      <w:proofErr w:type="spellStart"/>
      <w:r>
        <w:rPr>
          <w:b/>
        </w:rPr>
        <w:t>Nemičića</w:t>
      </w:r>
      <w:proofErr w:type="spellEnd"/>
      <w:r>
        <w:rPr>
          <w:b/>
        </w:rPr>
        <w:t xml:space="preserve"> 19, OIB:05767821988,  </w:t>
      </w:r>
    </w:p>
    <w:p w:rsidR="00CF5896" w:rsidP="00CF5896" w:rsidRDefault="00CF5896">
      <w:pPr>
        <w:rPr>
          <w:b/>
        </w:rPr>
      </w:pPr>
      <w:r>
        <w:rPr>
          <w:b/>
        </w:rPr>
        <w:t xml:space="preserve"> </w:t>
      </w:r>
      <w:r w:rsidRPr="00564EF5">
        <w:rPr>
          <w:b/>
        </w:rPr>
        <w:t xml:space="preserve">stekao uvjete za dosudu nekretnine. </w:t>
      </w:r>
    </w:p>
    <w:p w:rsidR="00DA7543" w:rsidP="00E31CCD" w:rsidRDefault="00DA7543">
      <w:pPr>
        <w:rPr>
          <w:b/>
        </w:rPr>
      </w:pPr>
    </w:p>
    <w:p w:rsidR="00E31CCD" w:rsidP="00E31CCD" w:rsidRDefault="00E31CCD">
      <w:pPr>
        <w:pStyle w:val="Odlomakpopisa"/>
        <w:numPr>
          <w:ilvl w:val="0"/>
          <w:numId w:val="1"/>
        </w:numPr>
        <w:ind w:left="0" w:hanging="284"/>
        <w:rPr>
          <w:b/>
        </w:rPr>
      </w:pPr>
      <w:r>
        <w:rPr>
          <w:b/>
        </w:rPr>
        <w:t xml:space="preserve">233. ETAŽA: 35/10000  </w:t>
      </w:r>
      <w:r>
        <w:rPr>
          <w:b/>
        </w:rPr>
        <w:tab/>
        <w:t>(druga dražba)</w:t>
      </w:r>
    </w:p>
    <w:p w:rsidR="00E31CCD" w:rsidP="00E31CCD" w:rsidRDefault="00E31CCD">
      <w:pPr>
        <w:jc w:val="both"/>
      </w:pPr>
      <w:r>
        <w:t>dvosobni stan oznake 126, u prvom katu objekta S 4, sa otvorenim parkirnim mjestom oznake PM 9 u dvorištu, neto korisne površine 48,27 m2, u etažnom elaboratu sve označeno  plavom bojom</w:t>
      </w:r>
      <w:r>
        <w:tab/>
      </w:r>
      <w:r>
        <w:tab/>
      </w:r>
    </w:p>
    <w:p w:rsidR="00E31CCD" w:rsidP="00E31CCD" w:rsidRDefault="00E31CCD">
      <w:r>
        <w:t xml:space="preserve">Na ovom ročištu za dražbu nekretnina se ne može prodati ispod vrijednosti od 400.000,00 kn.  </w:t>
      </w:r>
    </w:p>
    <w:p w:rsidR="00E31CCD" w:rsidP="00E31CCD" w:rsidRDefault="00E31CCD">
      <w:pPr>
        <w:pStyle w:val="Odlomakpopisa"/>
        <w:numPr>
          <w:ilvl w:val="0"/>
          <w:numId w:val="2"/>
        </w:numPr>
      </w:pPr>
      <w:r>
        <w:t>Dragan Josipović ističe ponud</w:t>
      </w:r>
      <w:r w:rsidR="008D2DB6">
        <w:t xml:space="preserve">u u iznosu od </w:t>
      </w:r>
    </w:p>
    <w:p w:rsidR="00E31CCD" w:rsidP="00E31CCD" w:rsidRDefault="00E31CCD">
      <w:pPr>
        <w:pStyle w:val="Odlomakpopisa"/>
        <w:numPr>
          <w:ilvl w:val="0"/>
          <w:numId w:val="2"/>
        </w:numPr>
      </w:pPr>
      <w:r>
        <w:t>Darko Šebalj ističe</w:t>
      </w:r>
      <w:r w:rsidR="008D2DB6">
        <w:t xml:space="preserve"> ponudu u iznosu od</w:t>
      </w:r>
      <w:r w:rsidR="00FD2A68">
        <w:t xml:space="preserve"> 440, </w:t>
      </w:r>
      <w:r>
        <w:t xml:space="preserve"> </w:t>
      </w:r>
    </w:p>
    <w:p w:rsidRPr="00110C46" w:rsidR="00E31CCD" w:rsidP="00E31CCD" w:rsidRDefault="00E31CCD">
      <w:pPr>
        <w:pStyle w:val="Odlomakpopisa"/>
        <w:numPr>
          <w:ilvl w:val="0"/>
          <w:numId w:val="2"/>
        </w:numPr>
        <w:rPr>
          <w:b/>
        </w:rPr>
      </w:pPr>
      <w:r w:rsidRPr="00110C46">
        <w:rPr>
          <w:b/>
        </w:rPr>
        <w:t>Jerko Huljev</w:t>
      </w:r>
      <w:r>
        <w:t xml:space="preserve"> isti</w:t>
      </w:r>
      <w:r w:rsidR="008D2DB6">
        <w:t xml:space="preserve">če ponudu u iznosu od </w:t>
      </w:r>
      <w:r w:rsidR="00FD2A68">
        <w:t xml:space="preserve"> 420,00</w:t>
      </w:r>
      <w:r w:rsidR="008D2DB6">
        <w:t>0,00</w:t>
      </w:r>
      <w:r w:rsidR="00FD2A68">
        <w:t xml:space="preserve"> </w:t>
      </w:r>
      <w:r w:rsidR="00DA7543">
        <w:t>, 500,000,00 kn u 10,18</w:t>
      </w:r>
      <w:r w:rsidR="00110C46">
        <w:t xml:space="preserve">, </w:t>
      </w:r>
      <w:r w:rsidRPr="00385177" w:rsidR="00110C46">
        <w:t>530.000,00kn u 10,25 sati</w:t>
      </w:r>
      <w:r w:rsidRPr="00110C46" w:rsidR="00110C46">
        <w:rPr>
          <w:b/>
        </w:rPr>
        <w:t xml:space="preserve"> </w:t>
      </w:r>
      <w:r w:rsidRPr="00110C46" w:rsidR="00DA7543">
        <w:rPr>
          <w:b/>
        </w:rPr>
        <w:t xml:space="preserve"> </w:t>
      </w:r>
    </w:p>
    <w:p w:rsidR="00E31CCD" w:rsidP="00E31CCD" w:rsidRDefault="00E31CCD">
      <w:pPr>
        <w:pStyle w:val="Odlomakpopisa"/>
        <w:numPr>
          <w:ilvl w:val="0"/>
          <w:numId w:val="2"/>
        </w:numPr>
      </w:pPr>
      <w:r>
        <w:t>METRO LIVING d.o.o. ističe</w:t>
      </w:r>
      <w:r w:rsidR="008D2DB6">
        <w:t xml:space="preserve"> ponudu u iznosu od </w:t>
      </w:r>
      <w:r>
        <w:t xml:space="preserve"> </w:t>
      </w:r>
      <w:r w:rsidR="008D2DB6">
        <w:t xml:space="preserve">450.000,00kn, </w:t>
      </w:r>
      <w:r w:rsidR="00FD2A68">
        <w:t xml:space="preserve"> 470,</w:t>
      </w:r>
    </w:p>
    <w:p w:rsidRPr="00DA7543" w:rsidR="00E31CCD" w:rsidP="00E31CCD" w:rsidRDefault="00E31CCD">
      <w:pPr>
        <w:pStyle w:val="Odlomakpopisa"/>
        <w:numPr>
          <w:ilvl w:val="0"/>
          <w:numId w:val="2"/>
        </w:numPr>
        <w:rPr>
          <w:b/>
        </w:rPr>
      </w:pPr>
      <w:r w:rsidRPr="00FD2A68">
        <w:rPr>
          <w:b/>
        </w:rPr>
        <w:t>Marijana Petković ističe</w:t>
      </w:r>
      <w:r>
        <w:t xml:space="preserve"> ponudu u iznosu od 40.000,00 kn</w:t>
      </w:r>
      <w:r w:rsidR="00FD2A68">
        <w:t>, 460,</w:t>
      </w:r>
      <w:r w:rsidRPr="00DA7543" w:rsidR="00FD2A68">
        <w:t>490.000,00 kn u</w:t>
      </w:r>
      <w:r w:rsidR="00FD2A68">
        <w:t xml:space="preserve"> 10.</w:t>
      </w:r>
      <w:r w:rsidRPr="00DA7543" w:rsidR="00FD2A68">
        <w:t xml:space="preserve">07 </w:t>
      </w:r>
      <w:r w:rsidRPr="00DA7543" w:rsidR="00DA7543">
        <w:t xml:space="preserve">, </w:t>
      </w:r>
      <w:r w:rsidRPr="00110C46" w:rsidR="00DA7543">
        <w:t>520.000,00 kn u 10,18 sati</w:t>
      </w:r>
      <w:r w:rsidR="00385177">
        <w:t xml:space="preserve">, </w:t>
      </w:r>
      <w:r w:rsidRPr="00385177" w:rsidR="00385177">
        <w:rPr>
          <w:b/>
        </w:rPr>
        <w:t>540.000,00 kn u 10,30 sati</w:t>
      </w:r>
      <w:r w:rsidR="00385177">
        <w:t xml:space="preserve"> </w:t>
      </w:r>
    </w:p>
    <w:p w:rsidRPr="00FD2A68" w:rsidR="00E31CCD" w:rsidP="00E31CCD" w:rsidRDefault="00E31CCD">
      <w:pPr>
        <w:pStyle w:val="Odlomakpopisa"/>
        <w:numPr>
          <w:ilvl w:val="0"/>
          <w:numId w:val="2"/>
        </w:numPr>
        <w:rPr>
          <w:b/>
        </w:rPr>
      </w:pPr>
      <w:r>
        <w:t xml:space="preserve">Petra Kovač ističe ponudu u iznosu </w:t>
      </w:r>
      <w:r w:rsidRPr="00385177">
        <w:t>od</w:t>
      </w:r>
      <w:r w:rsidRPr="00DA7543">
        <w:rPr>
          <w:b/>
        </w:rPr>
        <w:t xml:space="preserve"> </w:t>
      </w:r>
      <w:r w:rsidRPr="00DA7543">
        <w:t>40</w:t>
      </w:r>
      <w:r w:rsidRPr="00DA7543" w:rsidR="00FD2A68">
        <w:t>0</w:t>
      </w:r>
      <w:r w:rsidRPr="00DA7543">
        <w:t>.000,00 kn</w:t>
      </w:r>
      <w:r w:rsidRPr="00DA7543" w:rsidR="00FD2A68">
        <w:t xml:space="preserve"> u 10,06 sati</w:t>
      </w:r>
      <w:r w:rsidRPr="00FD2A68" w:rsidR="00FD2A68">
        <w:rPr>
          <w:b/>
        </w:rPr>
        <w:t xml:space="preserve"> </w:t>
      </w:r>
    </w:p>
    <w:p w:rsidR="00E31CCD" w:rsidP="00E31CCD" w:rsidRDefault="00E31CCD">
      <w:pPr>
        <w:pStyle w:val="Odlomakpopisa"/>
        <w:numPr>
          <w:ilvl w:val="0"/>
          <w:numId w:val="2"/>
        </w:numPr>
      </w:pPr>
      <w:r>
        <w:t>STUDIO RE</w:t>
      </w:r>
      <w:r w:rsidR="00110C46">
        <w:t>NTAL  ističe ponudu od</w:t>
      </w:r>
      <w:r>
        <w:t xml:space="preserve"> kn </w:t>
      </w:r>
    </w:p>
    <w:p w:rsidR="00E31CCD" w:rsidP="00E31CCD" w:rsidRDefault="00E31CCD">
      <w:pPr>
        <w:pStyle w:val="Odlomakpopisa"/>
        <w:numPr>
          <w:ilvl w:val="0"/>
          <w:numId w:val="2"/>
        </w:numPr>
      </w:pPr>
      <w:r w:rsidRPr="00FD2A68">
        <w:t xml:space="preserve">Vanna </w:t>
      </w:r>
      <w:proofErr w:type="spellStart"/>
      <w:r w:rsidRPr="00FD2A68">
        <w:t>Bojović</w:t>
      </w:r>
      <w:proofErr w:type="spellEnd"/>
      <w:r w:rsidRPr="00FD2A68">
        <w:t xml:space="preserve"> ističe</w:t>
      </w:r>
      <w:r w:rsidR="008D2DB6">
        <w:t xml:space="preserve"> ponudu u iznosu od </w:t>
      </w:r>
      <w:r w:rsidRPr="00FD2A68" w:rsidR="00FD2A68">
        <w:t xml:space="preserve"> 410,00 , 430</w:t>
      </w:r>
      <w:r w:rsidRPr="00FD2A68">
        <w:t xml:space="preserve"> </w:t>
      </w:r>
      <w:r w:rsidRPr="00FD2A68" w:rsidR="00FD2A68">
        <w:t xml:space="preserve">, 480.000,00 </w:t>
      </w:r>
      <w:r w:rsidR="00DA7543">
        <w:t xml:space="preserve">, 510.000,00 kn u 10,18,  </w:t>
      </w:r>
    </w:p>
    <w:p w:rsidR="00110C46" w:rsidP="00110C46" w:rsidRDefault="00110C46"/>
    <w:p w:rsidR="00110C46" w:rsidP="00385177" w:rsidRDefault="00110C46">
      <w:pPr>
        <w:jc w:val="both"/>
        <w:rPr>
          <w:b/>
        </w:rPr>
      </w:pPr>
      <w:r w:rsidRPr="00564EF5">
        <w:rPr>
          <w:b/>
        </w:rPr>
        <w:t>Utvr</w:t>
      </w:r>
      <w:r>
        <w:rPr>
          <w:b/>
        </w:rPr>
        <w:t xml:space="preserve">đuje se da je  </w:t>
      </w:r>
      <w:r w:rsidR="00385177">
        <w:rPr>
          <w:b/>
        </w:rPr>
        <w:t xml:space="preserve">Marijana Petković, Velika Gorica, Trg kralja Tomislava 33, OIB:69478442761, </w:t>
      </w:r>
      <w:r>
        <w:rPr>
          <w:b/>
        </w:rPr>
        <w:t xml:space="preserve"> </w:t>
      </w:r>
      <w:r w:rsidR="00385177">
        <w:rPr>
          <w:b/>
        </w:rPr>
        <w:t>stekla</w:t>
      </w:r>
      <w:r w:rsidRPr="00564EF5">
        <w:rPr>
          <w:b/>
        </w:rPr>
        <w:t xml:space="preserve"> uvjete za dosudu nekretnine. </w:t>
      </w:r>
    </w:p>
    <w:p w:rsidRPr="00FD2A68" w:rsidR="00110C46" w:rsidP="00110C46" w:rsidRDefault="00110C46"/>
    <w:p w:rsidRPr="006F6330" w:rsidR="00E31CCD" w:rsidP="00E31CCD" w:rsidRDefault="00E31CCD"/>
    <w:p w:rsidR="00E31CCD" w:rsidP="00E31CCD" w:rsidRDefault="00E31CCD">
      <w:pPr>
        <w:pStyle w:val="Odlomakpopisa"/>
        <w:numPr>
          <w:ilvl w:val="0"/>
          <w:numId w:val="1"/>
        </w:numPr>
        <w:ind w:left="0" w:hanging="284"/>
        <w:rPr>
          <w:b/>
        </w:rPr>
      </w:pPr>
      <w:r>
        <w:rPr>
          <w:b/>
        </w:rPr>
        <w:t xml:space="preserve">242. ETAŽA: 32/10000  </w:t>
      </w:r>
      <w:r>
        <w:rPr>
          <w:b/>
        </w:rPr>
        <w:tab/>
      </w:r>
    </w:p>
    <w:p w:rsidR="00E31CCD" w:rsidP="00E31CCD" w:rsidRDefault="00E31CCD">
      <w:pPr>
        <w:jc w:val="both"/>
      </w:pPr>
      <w:r>
        <w:t xml:space="preserve">jednosobni stan oznake 205, u drugom katu objekta S 4, sa spremištem oznake 4 u </w:t>
      </w:r>
      <w:proofErr w:type="spellStart"/>
      <w:r>
        <w:t>međuetaži</w:t>
      </w:r>
      <w:proofErr w:type="spellEnd"/>
      <w:r>
        <w:t>, neto korisne površine 43,55 m2, u etažnom elaboratu sve označeno crvenom bojom</w:t>
      </w:r>
      <w:r>
        <w:tab/>
      </w:r>
    </w:p>
    <w:p w:rsidR="00E31CCD" w:rsidP="00E31CCD" w:rsidRDefault="00E31CCD">
      <w:r>
        <w:t>Na ovom ročištu za dražbu nekretnina se ne može prodati ispod vrijednosti od 405.688,50 kn.</w:t>
      </w:r>
    </w:p>
    <w:p w:rsidR="00E31CCD" w:rsidP="00E31CCD" w:rsidRDefault="00E31CCD">
      <w:pPr>
        <w:pStyle w:val="Odlomakpopisa"/>
        <w:numPr>
          <w:ilvl w:val="0"/>
          <w:numId w:val="2"/>
        </w:numPr>
      </w:pPr>
      <w:r>
        <w:t>METRO LIVING d.o.o. ist</w:t>
      </w:r>
      <w:r w:rsidR="008D2DB6">
        <w:t xml:space="preserve">iče ponudu u iznosu od  </w:t>
      </w:r>
    </w:p>
    <w:p w:rsidR="00E31CCD" w:rsidP="00E31CCD" w:rsidRDefault="00E31CCD">
      <w:pPr>
        <w:pStyle w:val="Odlomakpopisa"/>
        <w:numPr>
          <w:ilvl w:val="0"/>
          <w:numId w:val="2"/>
        </w:numPr>
      </w:pPr>
      <w:r>
        <w:t>CENTAR VIZIJA d.o.o. ističe</w:t>
      </w:r>
      <w:r w:rsidR="008D2DB6">
        <w:t xml:space="preserve"> ponudu u iznosu od</w:t>
      </w:r>
    </w:p>
    <w:p w:rsidRPr="00FD2A68" w:rsidR="00E31CCD" w:rsidP="00E31CCD" w:rsidRDefault="00E31CCD">
      <w:pPr>
        <w:pStyle w:val="Odlomakpopisa"/>
        <w:numPr>
          <w:ilvl w:val="0"/>
          <w:numId w:val="2"/>
        </w:numPr>
        <w:rPr>
          <w:b/>
        </w:rPr>
      </w:pPr>
      <w:r w:rsidRPr="00FD2A68">
        <w:rPr>
          <w:b/>
        </w:rPr>
        <w:t>MIKUŠ PAG d.o.</w:t>
      </w:r>
      <w:r w:rsidRPr="00FD2A68" w:rsidR="00FD2A68">
        <w:rPr>
          <w:b/>
        </w:rPr>
        <w:t>o. ističe ponudu u iznosu od 40</w:t>
      </w:r>
      <w:r w:rsidRPr="00FD2A68">
        <w:rPr>
          <w:b/>
        </w:rPr>
        <w:t>5</w:t>
      </w:r>
      <w:r w:rsidRPr="00FD2A68" w:rsidR="00FD2A68">
        <w:rPr>
          <w:b/>
        </w:rPr>
        <w:t>.68</w:t>
      </w:r>
      <w:r w:rsidRPr="00FD2A68">
        <w:rPr>
          <w:b/>
        </w:rPr>
        <w:t>8</w:t>
      </w:r>
      <w:r w:rsidRPr="00FD2A68" w:rsidR="00FD2A68">
        <w:rPr>
          <w:b/>
        </w:rPr>
        <w:t>.</w:t>
      </w:r>
      <w:r w:rsidRPr="00FD2A68">
        <w:rPr>
          <w:b/>
        </w:rPr>
        <w:t>5</w:t>
      </w:r>
      <w:r w:rsidRPr="00FD2A68" w:rsidR="00FD2A68">
        <w:rPr>
          <w:b/>
        </w:rPr>
        <w:t>0</w:t>
      </w:r>
      <w:r w:rsidRPr="00FD2A68">
        <w:rPr>
          <w:b/>
        </w:rPr>
        <w:t xml:space="preserve"> kn</w:t>
      </w:r>
      <w:r w:rsidRPr="00FD2A68" w:rsidR="00FD2A68">
        <w:rPr>
          <w:b/>
        </w:rPr>
        <w:t xml:space="preserve"> u 10.08 sati</w:t>
      </w:r>
    </w:p>
    <w:p w:rsidR="00E31CCD" w:rsidP="00E31CCD" w:rsidRDefault="00E31CCD">
      <w:pPr>
        <w:pStyle w:val="Odlomakpopisa"/>
        <w:numPr>
          <w:ilvl w:val="0"/>
          <w:numId w:val="2"/>
        </w:numPr>
      </w:pPr>
      <w:r>
        <w:t>Branka Lozić ističe</w:t>
      </w:r>
      <w:r w:rsidR="008D2DB6">
        <w:t xml:space="preserve"> ponudu u iznosu od </w:t>
      </w:r>
      <w:r>
        <w:t xml:space="preserve"> </w:t>
      </w:r>
    </w:p>
    <w:p w:rsidR="00E31CCD" w:rsidP="00E31CCD" w:rsidRDefault="00E31CCD">
      <w:pPr>
        <w:pStyle w:val="Odlomakpopisa"/>
        <w:numPr>
          <w:ilvl w:val="0"/>
          <w:numId w:val="2"/>
        </w:numPr>
      </w:pPr>
      <w:r>
        <w:t xml:space="preserve">Maja </w:t>
      </w:r>
      <w:proofErr w:type="spellStart"/>
      <w:r>
        <w:t>Katana</w:t>
      </w:r>
      <w:proofErr w:type="spellEnd"/>
      <w:r>
        <w:t xml:space="preserve"> isti</w:t>
      </w:r>
      <w:r w:rsidR="008D2DB6">
        <w:t xml:space="preserve">če ponudu u visini </w:t>
      </w:r>
    </w:p>
    <w:p w:rsidR="00CF5896" w:rsidP="00CF5896" w:rsidRDefault="00CF5896">
      <w:pPr>
        <w:rPr>
          <w:b/>
        </w:rPr>
      </w:pPr>
    </w:p>
    <w:p w:rsidRPr="00CF5896" w:rsidR="00CF5896" w:rsidP="00CF5896" w:rsidRDefault="00CF5896">
      <w:pPr>
        <w:rPr>
          <w:b/>
        </w:rPr>
      </w:pPr>
      <w:r w:rsidRPr="00CF5896">
        <w:rPr>
          <w:b/>
        </w:rPr>
        <w:t>Utvr</w:t>
      </w:r>
      <w:r>
        <w:rPr>
          <w:b/>
        </w:rPr>
        <w:t xml:space="preserve">đuje se da je MIKUŠ-PAG d.o.o.   Zagreb, Trpinjska 5, </w:t>
      </w:r>
      <w:r w:rsidRPr="00CF5896">
        <w:rPr>
          <w:b/>
        </w:rPr>
        <w:t xml:space="preserve"> </w:t>
      </w:r>
      <w:r>
        <w:rPr>
          <w:b/>
        </w:rPr>
        <w:t xml:space="preserve">OIB:44975546345, </w:t>
      </w:r>
      <w:r w:rsidRPr="00CF5896">
        <w:rPr>
          <w:b/>
        </w:rPr>
        <w:t xml:space="preserve"> stekao uvjete za dosudu nekretnine. </w:t>
      </w:r>
    </w:p>
    <w:p w:rsidRPr="00CF5896" w:rsidR="00CF5896" w:rsidP="00CF5896" w:rsidRDefault="00CF5896">
      <w:pPr>
        <w:rPr>
          <w:b/>
        </w:rPr>
      </w:pPr>
    </w:p>
    <w:p w:rsidR="00E31CCD" w:rsidP="00E31CCD" w:rsidRDefault="00E31CCD">
      <w:pPr>
        <w:pStyle w:val="Odlomakpopisa"/>
        <w:numPr>
          <w:ilvl w:val="0"/>
          <w:numId w:val="1"/>
        </w:numPr>
        <w:ind w:left="0" w:hanging="284"/>
        <w:rPr>
          <w:b/>
        </w:rPr>
      </w:pPr>
      <w:r>
        <w:rPr>
          <w:b/>
        </w:rPr>
        <w:t xml:space="preserve">246. ETAŽA: 29/10000  </w:t>
      </w:r>
      <w:r>
        <w:rPr>
          <w:b/>
        </w:rPr>
        <w:tab/>
      </w:r>
    </w:p>
    <w:p w:rsidR="00E31CCD" w:rsidP="00E31CCD" w:rsidRDefault="00E31CCD">
      <w:pPr>
        <w:jc w:val="both"/>
      </w:pPr>
      <w:r>
        <w:t>jednosobni stan oznake 209, u drugom katu objekta S 4, neto korisne površine 39,30 m2, u etažnom elaboratu sve označeno crvenom bojom</w:t>
      </w:r>
      <w:r>
        <w:tab/>
      </w:r>
      <w:r>
        <w:tab/>
      </w:r>
    </w:p>
    <w:p w:rsidR="00E31CCD" w:rsidP="00E31CCD" w:rsidRDefault="00E31CCD">
      <w:r>
        <w:t xml:space="preserve">Na ovom ročištu za dražbu nekretnina se ne može prodati ispod vrijednosti od 375.511,36 kn. </w:t>
      </w:r>
    </w:p>
    <w:p w:rsidR="00E31CCD" w:rsidP="00E31CCD" w:rsidRDefault="00E31CCD">
      <w:pPr>
        <w:pStyle w:val="Odlomakpopisa"/>
        <w:numPr>
          <w:ilvl w:val="0"/>
          <w:numId w:val="2"/>
        </w:numPr>
      </w:pPr>
      <w:r>
        <w:t xml:space="preserve">METRO LIVING d.o.o. ističe </w:t>
      </w:r>
      <w:r w:rsidR="008D2DB6">
        <w:t xml:space="preserve">ponudu u iznosu od </w:t>
      </w:r>
    </w:p>
    <w:p w:rsidR="00E31CCD" w:rsidP="00E31CCD" w:rsidRDefault="00E31CCD">
      <w:pPr>
        <w:pStyle w:val="Odlomakpopisa"/>
        <w:numPr>
          <w:ilvl w:val="0"/>
          <w:numId w:val="2"/>
        </w:numPr>
      </w:pPr>
      <w:r>
        <w:t xml:space="preserve">Ranko </w:t>
      </w:r>
      <w:proofErr w:type="spellStart"/>
      <w:r>
        <w:t>Vukosavljević</w:t>
      </w:r>
      <w:proofErr w:type="spellEnd"/>
      <w:r>
        <w:t xml:space="preserve"> ističe</w:t>
      </w:r>
      <w:r w:rsidR="008D2DB6">
        <w:t xml:space="preserve"> ponudu u iznosu od </w:t>
      </w:r>
      <w:r w:rsidR="00B80176">
        <w:t xml:space="preserve"> 385.511,36 kn u 10,45 sati</w:t>
      </w:r>
      <w:r w:rsidR="006B0EC5">
        <w:t xml:space="preserve">, 405.511,36 kn u </w:t>
      </w:r>
      <w:r w:rsidR="00BA3626">
        <w:t>, 425,</w:t>
      </w:r>
      <w:r w:rsidR="00EE26EB">
        <w:t xml:space="preserve">  445.511,36 kn  </w:t>
      </w:r>
    </w:p>
    <w:p w:rsidR="00E31CCD" w:rsidP="00E31CCD" w:rsidRDefault="00E31CCD">
      <w:pPr>
        <w:pStyle w:val="Odlomakpopisa"/>
        <w:numPr>
          <w:ilvl w:val="0"/>
          <w:numId w:val="2"/>
        </w:numPr>
      </w:pPr>
      <w:r>
        <w:t xml:space="preserve">Marjan </w:t>
      </w:r>
      <w:proofErr w:type="spellStart"/>
      <w:r>
        <w:t>Bavčević</w:t>
      </w:r>
      <w:proofErr w:type="spellEnd"/>
      <w:r>
        <w:t xml:space="preserve"> ističe</w:t>
      </w:r>
      <w:r w:rsidR="008D2DB6">
        <w:t xml:space="preserve"> ponudu u iznosu od </w:t>
      </w:r>
    </w:p>
    <w:p w:rsidRPr="00385177" w:rsidR="00E31CCD" w:rsidP="00E31CCD" w:rsidRDefault="00E31CCD">
      <w:pPr>
        <w:pStyle w:val="Odlomakpopisa"/>
        <w:numPr>
          <w:ilvl w:val="0"/>
          <w:numId w:val="2"/>
        </w:numPr>
        <w:rPr>
          <w:b/>
        </w:rPr>
      </w:pPr>
      <w:r w:rsidRPr="00385177">
        <w:rPr>
          <w:b/>
        </w:rPr>
        <w:t xml:space="preserve">Zdenko </w:t>
      </w:r>
      <w:proofErr w:type="spellStart"/>
      <w:r w:rsidRPr="00385177">
        <w:rPr>
          <w:b/>
        </w:rPr>
        <w:t>Ti</w:t>
      </w:r>
      <w:r w:rsidRPr="00385177" w:rsidR="00385177">
        <w:rPr>
          <w:b/>
        </w:rPr>
        <w:t>ca</w:t>
      </w:r>
      <w:proofErr w:type="spellEnd"/>
      <w:r w:rsidRPr="00385177" w:rsidR="00385177">
        <w:rPr>
          <w:b/>
        </w:rPr>
        <w:t xml:space="preserve"> ističe </w:t>
      </w:r>
      <w:r w:rsidRPr="006B0EC5" w:rsidR="00385177">
        <w:t>ponudu u iznosu od 37</w:t>
      </w:r>
      <w:r w:rsidRPr="006B0EC5">
        <w:t>5</w:t>
      </w:r>
      <w:r w:rsidRPr="006B0EC5" w:rsidR="00385177">
        <w:t>.51</w:t>
      </w:r>
      <w:r w:rsidRPr="006B0EC5">
        <w:t>1</w:t>
      </w:r>
      <w:r w:rsidRPr="006B0EC5" w:rsidR="00385177">
        <w:t>,36</w:t>
      </w:r>
      <w:r w:rsidRPr="006B0EC5">
        <w:t xml:space="preserve"> kn </w:t>
      </w:r>
      <w:r w:rsidRPr="006B0EC5" w:rsidR="00385177">
        <w:t xml:space="preserve"> u 10,31 sati </w:t>
      </w:r>
      <w:r w:rsidRPr="006B0EC5" w:rsidR="00B80176">
        <w:t>, 395.511,36</w:t>
      </w:r>
      <w:r w:rsidRPr="006B0EC5" w:rsidR="006B0EC5">
        <w:t xml:space="preserve"> k</w:t>
      </w:r>
      <w:r w:rsidRPr="006B0EC5" w:rsidR="00B80176">
        <w:t xml:space="preserve">n u 10,45 sati </w:t>
      </w:r>
      <w:r w:rsidR="00BA3626">
        <w:t>, 415.511,36 kn u 10,57 sati</w:t>
      </w:r>
      <w:r w:rsidRPr="00BA3626" w:rsidR="00BA3626">
        <w:t>,</w:t>
      </w:r>
      <w:r w:rsidR="00BA3626">
        <w:t xml:space="preserve"> </w:t>
      </w:r>
      <w:r w:rsidR="00BA3626">
        <w:rPr>
          <w:b/>
        </w:rPr>
        <w:t xml:space="preserve"> </w:t>
      </w:r>
      <w:r w:rsidRPr="00EE26EB" w:rsidR="00BA3626">
        <w:t>435.511,36 kn u 11,05 sati</w:t>
      </w:r>
      <w:r w:rsidRPr="00EE26EB" w:rsidR="00EE26EB">
        <w:t>,</w:t>
      </w:r>
      <w:r w:rsidR="00EE26EB">
        <w:rPr>
          <w:b/>
        </w:rPr>
        <w:t xml:space="preserve"> </w:t>
      </w:r>
      <w:r w:rsidRPr="004D0C6A" w:rsidR="00EE26EB">
        <w:t>455.511,36 kn</w:t>
      </w:r>
      <w:r w:rsidR="00EE26EB">
        <w:rPr>
          <w:b/>
        </w:rPr>
        <w:t xml:space="preserve"> u </w:t>
      </w:r>
      <w:r w:rsidRPr="00010A94" w:rsidR="00EE26EB">
        <w:t>11,12 sati</w:t>
      </w:r>
      <w:r w:rsidRPr="00010A94" w:rsidR="00BA3626">
        <w:t xml:space="preserve"> </w:t>
      </w:r>
      <w:r w:rsidRPr="00010A94" w:rsidR="00010A94">
        <w:t>,</w:t>
      </w:r>
      <w:r w:rsidRPr="00010A94" w:rsidR="00010A94">
        <w:rPr>
          <w:b/>
        </w:rPr>
        <w:t xml:space="preserve"> 475.511,36</w:t>
      </w:r>
      <w:r w:rsidR="00010A94">
        <w:rPr>
          <w:b/>
        </w:rPr>
        <w:t xml:space="preserve"> kn u 11,22 sati </w:t>
      </w:r>
    </w:p>
    <w:p w:rsidRPr="004D0C6A" w:rsidR="00E31CCD" w:rsidP="00E31CCD" w:rsidRDefault="00E31CCD">
      <w:pPr>
        <w:pStyle w:val="Odlomakpopisa"/>
        <w:numPr>
          <w:ilvl w:val="0"/>
          <w:numId w:val="2"/>
        </w:numPr>
        <w:rPr>
          <w:b/>
        </w:rPr>
      </w:pPr>
      <w:r w:rsidRPr="00413B49">
        <w:t>Igor Pereković</w:t>
      </w:r>
      <w:r>
        <w:t xml:space="preserve"> ist</w:t>
      </w:r>
      <w:r w:rsidR="008D2DB6">
        <w:t>iče ponudu u iznosu od</w:t>
      </w:r>
      <w:r w:rsidR="004D0C6A">
        <w:t xml:space="preserve"> </w:t>
      </w:r>
      <w:r w:rsidRPr="00010A94" w:rsidR="004D0C6A">
        <w:t>465.511,36 kn u 11,13 sati</w:t>
      </w:r>
    </w:p>
    <w:p w:rsidRPr="004D0C6A" w:rsidR="00B80176" w:rsidP="00B80176" w:rsidRDefault="00B80176">
      <w:pPr>
        <w:rPr>
          <w:b/>
        </w:rPr>
      </w:pPr>
    </w:p>
    <w:p w:rsidRPr="00010A94" w:rsidR="00B80176" w:rsidP="00010A94" w:rsidRDefault="00B80176">
      <w:pPr>
        <w:rPr>
          <w:b/>
        </w:rPr>
      </w:pPr>
      <w:r w:rsidRPr="00010A94">
        <w:rPr>
          <w:b/>
        </w:rPr>
        <w:t>Utvrđuje se da je</w:t>
      </w:r>
      <w:r w:rsidRPr="00010A94" w:rsidR="00010A94">
        <w:rPr>
          <w:b/>
        </w:rPr>
        <w:t xml:space="preserve"> </w:t>
      </w:r>
      <w:r w:rsidRPr="00010A94">
        <w:rPr>
          <w:b/>
        </w:rPr>
        <w:t xml:space="preserve">  </w:t>
      </w:r>
      <w:r w:rsidR="00413B49">
        <w:rPr>
          <w:b/>
        </w:rPr>
        <w:t xml:space="preserve">Zdenko </w:t>
      </w:r>
      <w:proofErr w:type="spellStart"/>
      <w:r w:rsidR="00413B49">
        <w:rPr>
          <w:b/>
        </w:rPr>
        <w:t>Tica</w:t>
      </w:r>
      <w:proofErr w:type="spellEnd"/>
      <w:r w:rsidR="00413B49">
        <w:rPr>
          <w:b/>
        </w:rPr>
        <w:t>, Pakrac, Lipik, Ulica Vladimira  Nazora 18,   OIB:49584641587</w:t>
      </w:r>
      <w:r w:rsidRPr="00010A94">
        <w:rPr>
          <w:b/>
        </w:rPr>
        <w:t xml:space="preserve">  stekao uvjete za dosudu nekretnine. </w:t>
      </w:r>
    </w:p>
    <w:p w:rsidR="00B80176" w:rsidP="00B80176" w:rsidRDefault="00B80176"/>
    <w:p w:rsidR="00B80176" w:rsidP="00B80176" w:rsidRDefault="00B80176"/>
    <w:p w:rsidR="00E31CCD" w:rsidP="00E31CCD" w:rsidRDefault="00E31CCD">
      <w:pPr>
        <w:pStyle w:val="Odlomakpopisa"/>
        <w:numPr>
          <w:ilvl w:val="0"/>
          <w:numId w:val="1"/>
        </w:numPr>
        <w:ind w:left="0"/>
        <w:rPr>
          <w:b/>
        </w:rPr>
      </w:pPr>
      <w:r>
        <w:rPr>
          <w:b/>
        </w:rPr>
        <w:t xml:space="preserve">268. ETAŽA: 38/10000  </w:t>
      </w:r>
      <w:r>
        <w:rPr>
          <w:b/>
        </w:rPr>
        <w:tab/>
      </w:r>
    </w:p>
    <w:p w:rsidR="00E31CCD" w:rsidP="00E31CCD" w:rsidRDefault="00E31CCD">
      <w:pPr>
        <w:jc w:val="both"/>
      </w:pPr>
      <w:r>
        <w:t>dvosobni stan oznake 301, u trećem katu objekta S 4, neto korisne površine 52,29 m2, u etažnom elaboratu sve označeno  crvenom bojom</w:t>
      </w:r>
      <w:r>
        <w:tab/>
      </w:r>
      <w:r>
        <w:tab/>
      </w:r>
    </w:p>
    <w:p w:rsidR="00E31CCD" w:rsidP="00E31CCD" w:rsidRDefault="00E31CCD">
      <w:r>
        <w:t xml:space="preserve">Na ovom ročištu za dražbu nekretnina se ne može prodati ispod vrijednosti od 492.509,92 kn. </w:t>
      </w:r>
    </w:p>
    <w:p w:rsidR="00E31CCD" w:rsidP="00E31CCD" w:rsidRDefault="00E31CCD">
      <w:pPr>
        <w:pStyle w:val="Odlomakpopisa"/>
        <w:numPr>
          <w:ilvl w:val="0"/>
          <w:numId w:val="2"/>
        </w:numPr>
      </w:pPr>
      <w:r>
        <w:t>METRO LIVING d.o.o. ističe</w:t>
      </w:r>
      <w:r w:rsidR="008D2DB6">
        <w:t xml:space="preserve"> ponudu u iznosu od 4</w:t>
      </w:r>
    </w:p>
    <w:p w:rsidRPr="00385177" w:rsidR="00E31CCD" w:rsidP="00E31CCD" w:rsidRDefault="00E31CCD">
      <w:pPr>
        <w:pStyle w:val="Odlomakpopisa"/>
        <w:numPr>
          <w:ilvl w:val="0"/>
          <w:numId w:val="2"/>
        </w:numPr>
        <w:rPr>
          <w:b/>
        </w:rPr>
      </w:pPr>
      <w:r w:rsidRPr="00385177">
        <w:rPr>
          <w:b/>
        </w:rPr>
        <w:t xml:space="preserve">VRHUNSKA GRADNJA d.o.o. </w:t>
      </w:r>
      <w:r w:rsidR="008D2DB6">
        <w:t xml:space="preserve">ističe ponudu od </w:t>
      </w:r>
      <w:r w:rsidRPr="00385177" w:rsidR="00385177">
        <w:t>502.509,92</w:t>
      </w:r>
      <w:r w:rsidR="00385177">
        <w:t xml:space="preserve"> </w:t>
      </w:r>
      <w:r w:rsidRPr="00385177" w:rsidR="00385177">
        <w:rPr>
          <w:b/>
        </w:rPr>
        <w:t>522</w:t>
      </w:r>
      <w:r w:rsidR="00385177">
        <w:rPr>
          <w:b/>
        </w:rPr>
        <w:t xml:space="preserve">.509,92 kn </w:t>
      </w:r>
      <w:r w:rsidRPr="00385177" w:rsidR="00385177">
        <w:rPr>
          <w:b/>
        </w:rPr>
        <w:t xml:space="preserve"> </w:t>
      </w:r>
      <w:r w:rsidR="00385177">
        <w:rPr>
          <w:b/>
        </w:rPr>
        <w:t xml:space="preserve"> u 10,33 sati</w:t>
      </w:r>
      <w:r w:rsidRPr="00385177">
        <w:rPr>
          <w:b/>
        </w:rPr>
        <w:t xml:space="preserve"> </w:t>
      </w:r>
    </w:p>
    <w:p w:rsidR="00E31CCD" w:rsidP="00E31CCD" w:rsidRDefault="00E31CCD">
      <w:pPr>
        <w:pStyle w:val="Odlomakpopisa"/>
        <w:numPr>
          <w:ilvl w:val="0"/>
          <w:numId w:val="2"/>
        </w:numPr>
      </w:pPr>
      <w:r>
        <w:t xml:space="preserve">Iris </w:t>
      </w:r>
      <w:proofErr w:type="spellStart"/>
      <w:r>
        <w:t>Cekuš</w:t>
      </w:r>
      <w:proofErr w:type="spellEnd"/>
      <w:r>
        <w:t xml:space="preserve">  </w:t>
      </w:r>
      <w:proofErr w:type="spellStart"/>
      <w:r>
        <w:t>Soltz</w:t>
      </w:r>
      <w:proofErr w:type="spellEnd"/>
      <w:r>
        <w:t xml:space="preserve"> ističe </w:t>
      </w:r>
      <w:r w:rsidR="008D2DB6">
        <w:t>ponudu u iznosu od 4</w:t>
      </w:r>
    </w:p>
    <w:p w:rsidR="008F0CC5" w:rsidP="00E31CCD" w:rsidRDefault="008F0CC5">
      <w:pPr>
        <w:pStyle w:val="Odlomakpopisa"/>
        <w:numPr>
          <w:ilvl w:val="0"/>
          <w:numId w:val="2"/>
        </w:numPr>
      </w:pPr>
      <w:r>
        <w:t xml:space="preserve">Miodrag  </w:t>
      </w:r>
      <w:proofErr w:type="spellStart"/>
      <w:r>
        <w:t>Lesar</w:t>
      </w:r>
      <w:proofErr w:type="spellEnd"/>
      <w:r>
        <w:t xml:space="preserve"> ističe ponudu ističe ponudu od </w:t>
      </w:r>
      <w:r w:rsidR="00385177">
        <w:t>492</w:t>
      </w:r>
      <w:r w:rsidR="008D2DB6">
        <w:t>.</w:t>
      </w:r>
      <w:r w:rsidR="00385177">
        <w:t>509,92 u 10,33 ., 512,</w:t>
      </w:r>
    </w:p>
    <w:p w:rsidR="00B80176" w:rsidP="00B80176" w:rsidRDefault="00B80176"/>
    <w:p w:rsidRPr="00CF5896" w:rsidR="00B80176" w:rsidP="004E613D" w:rsidRDefault="00B80176">
      <w:pPr>
        <w:jc w:val="both"/>
        <w:rPr>
          <w:b/>
        </w:rPr>
      </w:pPr>
      <w:r w:rsidRPr="00CF5896">
        <w:rPr>
          <w:b/>
        </w:rPr>
        <w:t>Utvr</w:t>
      </w:r>
      <w:r>
        <w:rPr>
          <w:b/>
        </w:rPr>
        <w:t>đuje se da</w:t>
      </w:r>
      <w:r w:rsidR="004E613D">
        <w:rPr>
          <w:b/>
        </w:rPr>
        <w:t xml:space="preserve"> je VRHUNSKA GRADNJA  j.d.o.o. </w:t>
      </w:r>
      <w:r>
        <w:rPr>
          <w:b/>
        </w:rPr>
        <w:t xml:space="preserve">Zagreb, </w:t>
      </w:r>
      <w:proofErr w:type="spellStart"/>
      <w:r>
        <w:rPr>
          <w:b/>
        </w:rPr>
        <w:t>Havidićeva</w:t>
      </w:r>
      <w:proofErr w:type="spellEnd"/>
      <w:r>
        <w:rPr>
          <w:b/>
        </w:rPr>
        <w:t xml:space="preserve"> 16, OIB:44285161879,  </w:t>
      </w:r>
      <w:r w:rsidR="009076B8">
        <w:rPr>
          <w:b/>
        </w:rPr>
        <w:t xml:space="preserve"> stekla</w:t>
      </w:r>
      <w:r w:rsidRPr="00CF5896">
        <w:rPr>
          <w:b/>
        </w:rPr>
        <w:t xml:space="preserve"> uvjete za dosudu nekretnine. </w:t>
      </w:r>
    </w:p>
    <w:p w:rsidR="00B80176" w:rsidP="004E613D" w:rsidRDefault="00B80176">
      <w:pPr>
        <w:jc w:val="both"/>
      </w:pPr>
    </w:p>
    <w:p w:rsidR="00E31CCD" w:rsidP="00E31CCD" w:rsidRDefault="00E31CCD">
      <w:pPr>
        <w:pStyle w:val="Odlomakpopisa"/>
        <w:numPr>
          <w:ilvl w:val="0"/>
          <w:numId w:val="1"/>
        </w:numPr>
        <w:ind w:left="0"/>
        <w:rPr>
          <w:b/>
        </w:rPr>
      </w:pPr>
      <w:r>
        <w:rPr>
          <w:b/>
        </w:rPr>
        <w:t xml:space="preserve">284. ETAŽA: 39/10000  </w:t>
      </w:r>
      <w:r>
        <w:rPr>
          <w:b/>
        </w:rPr>
        <w:tab/>
      </w:r>
    </w:p>
    <w:p w:rsidR="00E31CCD" w:rsidP="00E31CCD" w:rsidRDefault="00E31CCD">
      <w:pPr>
        <w:jc w:val="both"/>
      </w:pPr>
      <w:r>
        <w:t>dvosobni stan oznake 317, u trećem katu objekta S 4, neto korisne površine 53,21 m2, u etažnom elaboratu sve označeno  crvenom bojom</w:t>
      </w:r>
      <w:r>
        <w:tab/>
      </w:r>
      <w:r>
        <w:tab/>
      </w:r>
    </w:p>
    <w:p w:rsidR="00E31CCD" w:rsidP="00E31CCD" w:rsidRDefault="00E31CCD">
      <w:r>
        <w:t xml:space="preserve">Na ovom ročištu za dražbu nekretnina se ne može prodati ispod vrijednosti od 511.980,00 kn. </w:t>
      </w:r>
    </w:p>
    <w:p w:rsidRPr="00385177" w:rsidR="00E31CCD" w:rsidP="00E31CCD" w:rsidRDefault="00E31CCD">
      <w:pPr>
        <w:pStyle w:val="Odlomakpopisa"/>
        <w:numPr>
          <w:ilvl w:val="0"/>
          <w:numId w:val="2"/>
        </w:numPr>
        <w:rPr>
          <w:b/>
        </w:rPr>
      </w:pPr>
      <w:r w:rsidRPr="00385177">
        <w:rPr>
          <w:b/>
        </w:rPr>
        <w:t>Marinka Per</w:t>
      </w:r>
      <w:r w:rsidRPr="00385177" w:rsidR="00385177">
        <w:rPr>
          <w:b/>
        </w:rPr>
        <w:t>ić ističe ponudu u iznosu od 51</w:t>
      </w:r>
      <w:r w:rsidRPr="00385177">
        <w:rPr>
          <w:b/>
        </w:rPr>
        <w:t>1</w:t>
      </w:r>
      <w:r w:rsidRPr="00385177" w:rsidR="00385177">
        <w:rPr>
          <w:b/>
        </w:rPr>
        <w:t>.</w:t>
      </w:r>
      <w:r w:rsidRPr="00385177">
        <w:rPr>
          <w:b/>
        </w:rPr>
        <w:t>98</w:t>
      </w:r>
      <w:r w:rsidRPr="00385177" w:rsidR="00385177">
        <w:rPr>
          <w:b/>
        </w:rPr>
        <w:t>0</w:t>
      </w:r>
      <w:r w:rsidRPr="00385177">
        <w:rPr>
          <w:b/>
        </w:rPr>
        <w:t xml:space="preserve">,00 kn </w:t>
      </w:r>
      <w:r w:rsidRPr="00385177" w:rsidR="00385177">
        <w:rPr>
          <w:b/>
        </w:rPr>
        <w:t xml:space="preserve"> u 10,33 sati</w:t>
      </w:r>
    </w:p>
    <w:p w:rsidR="00E31CCD" w:rsidP="00E31CCD" w:rsidRDefault="00E31CCD">
      <w:pPr>
        <w:pStyle w:val="Odlomakpopisa"/>
        <w:numPr>
          <w:ilvl w:val="0"/>
          <w:numId w:val="2"/>
        </w:numPr>
      </w:pPr>
      <w:r>
        <w:t xml:space="preserve">Jakov </w:t>
      </w:r>
      <w:proofErr w:type="spellStart"/>
      <w:r>
        <w:t>Šošić</w:t>
      </w:r>
      <w:proofErr w:type="spellEnd"/>
      <w:r>
        <w:t xml:space="preserve"> ist</w:t>
      </w:r>
      <w:r w:rsidR="00385177">
        <w:t>iče ponudu u iznosu od</w:t>
      </w:r>
      <w:r>
        <w:t xml:space="preserve"> kn </w:t>
      </w:r>
    </w:p>
    <w:p w:rsidR="00E31CCD" w:rsidP="00E31CCD" w:rsidRDefault="00E31CCD">
      <w:pPr>
        <w:pStyle w:val="Odlomakpopisa"/>
        <w:numPr>
          <w:ilvl w:val="0"/>
          <w:numId w:val="2"/>
        </w:numPr>
      </w:pPr>
      <w:r>
        <w:t xml:space="preserve">Franjo </w:t>
      </w:r>
      <w:proofErr w:type="spellStart"/>
      <w:r>
        <w:t>Kušević</w:t>
      </w:r>
      <w:proofErr w:type="spellEnd"/>
      <w:r>
        <w:t xml:space="preserve"> ističe ponudu </w:t>
      </w:r>
      <w:r w:rsidR="00385177">
        <w:t xml:space="preserve">u iznosu od </w:t>
      </w:r>
      <w:r>
        <w:t xml:space="preserve"> kn </w:t>
      </w:r>
    </w:p>
    <w:p w:rsidR="00E31CCD" w:rsidP="00E31CCD" w:rsidRDefault="00E31CCD">
      <w:pPr>
        <w:pStyle w:val="Odlomakpopisa"/>
        <w:numPr>
          <w:ilvl w:val="0"/>
          <w:numId w:val="2"/>
        </w:numPr>
      </w:pPr>
      <w:r>
        <w:t>METRO LIVING d.o.o. ist</w:t>
      </w:r>
      <w:r w:rsidR="00385177">
        <w:t xml:space="preserve">iče ponudu u iznosu od </w:t>
      </w:r>
      <w:r>
        <w:t xml:space="preserve"> kn</w:t>
      </w:r>
    </w:p>
    <w:p w:rsidR="00E31CCD" w:rsidP="00E31CCD" w:rsidRDefault="00E31CCD">
      <w:pPr>
        <w:pStyle w:val="Odlomakpopisa"/>
        <w:numPr>
          <w:ilvl w:val="0"/>
          <w:numId w:val="2"/>
        </w:numPr>
      </w:pPr>
      <w:r>
        <w:t>CENTAR VIZIJA d.o.o. ist</w:t>
      </w:r>
      <w:r w:rsidR="00385177">
        <w:t>iče ponudu u iznosu od</w:t>
      </w:r>
      <w:r>
        <w:t xml:space="preserve"> kn</w:t>
      </w:r>
    </w:p>
    <w:p w:rsidR="00E31CCD" w:rsidP="00E31CCD" w:rsidRDefault="00E31CCD">
      <w:pPr>
        <w:pStyle w:val="Odlomakpopisa"/>
        <w:numPr>
          <w:ilvl w:val="0"/>
          <w:numId w:val="2"/>
        </w:numPr>
      </w:pPr>
      <w:r>
        <w:t>Boris Jurić is</w:t>
      </w:r>
      <w:r w:rsidR="00385177">
        <w:t>tiče ponudu u iznosu od</w:t>
      </w:r>
      <w:r>
        <w:t xml:space="preserve"> kn </w:t>
      </w:r>
    </w:p>
    <w:p w:rsidR="004C788F" w:rsidP="004C788F" w:rsidRDefault="004C788F"/>
    <w:p w:rsidRPr="00CF5896" w:rsidR="004C788F" w:rsidP="004C788F" w:rsidRDefault="004C788F">
      <w:pPr>
        <w:rPr>
          <w:b/>
        </w:rPr>
      </w:pPr>
      <w:r w:rsidRPr="00CF5896">
        <w:rPr>
          <w:b/>
        </w:rPr>
        <w:t>Utvr</w:t>
      </w:r>
      <w:r>
        <w:rPr>
          <w:b/>
        </w:rPr>
        <w:t xml:space="preserve">đuje se da je Marinka Perić, Bosna i Hercegovina, Banja Luka, Filipa Macure 21, </w:t>
      </w:r>
      <w:r w:rsidRPr="00CF5896">
        <w:rPr>
          <w:b/>
        </w:rPr>
        <w:t xml:space="preserve"> </w:t>
      </w:r>
      <w:r>
        <w:rPr>
          <w:b/>
        </w:rPr>
        <w:t>OIB:11689582126,   stekla</w:t>
      </w:r>
      <w:r w:rsidRPr="00CF5896">
        <w:rPr>
          <w:b/>
        </w:rPr>
        <w:t xml:space="preserve"> uvjete za dosudu nekretnine. </w:t>
      </w:r>
    </w:p>
    <w:p w:rsidR="00E31CCD" w:rsidP="00E31CCD" w:rsidRDefault="00E31CCD"/>
    <w:p w:rsidR="00E31CCD" w:rsidP="00E31CCD" w:rsidRDefault="00E31CCD">
      <w:pPr>
        <w:pStyle w:val="Odlomakpopisa"/>
        <w:numPr>
          <w:ilvl w:val="0"/>
          <w:numId w:val="1"/>
        </w:numPr>
        <w:ind w:left="0"/>
        <w:rPr>
          <w:b/>
        </w:rPr>
      </w:pPr>
      <w:r>
        <w:rPr>
          <w:b/>
        </w:rPr>
        <w:t xml:space="preserve">286. ETAŽA: 39/10000  </w:t>
      </w:r>
      <w:r>
        <w:rPr>
          <w:b/>
        </w:rPr>
        <w:tab/>
      </w:r>
    </w:p>
    <w:p w:rsidR="004E613D" w:rsidP="00E31CCD" w:rsidRDefault="00E31CCD">
      <w:r>
        <w:t>dvosobni stan oznake 319, u trećem katu objekta S 4, neto korisne površine 53,12 m2, u etažnom elaboratu sve oz</w:t>
      </w:r>
      <w:r w:rsidR="00385177">
        <w:t>načeno žutom bojom .</w:t>
      </w:r>
      <w:r w:rsidR="006B0EC5">
        <w:t>Utvrđuje se  da je na sudski  spis 12. kolovoza 2019.g.  predan podnesak  od Petre Razum, kojim obavještava sud   da je za predmetni stan   postavila pitanje spora o  svom pravu. Temeljem uvida u zemljišnim knjigama, nije evidentiran  u elektroničkom obliku broj predmeta te se pristupa   prodaji uz ovu objavu</w:t>
      </w:r>
      <w:r w:rsidR="004E613D">
        <w:t>.</w:t>
      </w:r>
    </w:p>
    <w:p w:rsidR="00E31CCD" w:rsidP="00E31CCD" w:rsidRDefault="00E31CCD">
      <w:r>
        <w:t xml:space="preserve">Na ovom ročištu za dražbu nekretnina se ne može prodati ispod vrijednosti od 497.525,84 kn. </w:t>
      </w:r>
    </w:p>
    <w:p w:rsidR="00E31CCD" w:rsidP="00E31CCD" w:rsidRDefault="00E31CCD">
      <w:pPr>
        <w:pStyle w:val="Odlomakpopisa"/>
        <w:numPr>
          <w:ilvl w:val="0"/>
          <w:numId w:val="2"/>
        </w:numPr>
      </w:pPr>
      <w:r w:rsidRPr="00385177">
        <w:rPr>
          <w:b/>
        </w:rPr>
        <w:t xml:space="preserve">Vedran </w:t>
      </w:r>
      <w:proofErr w:type="spellStart"/>
      <w:r w:rsidRPr="00385177">
        <w:rPr>
          <w:b/>
        </w:rPr>
        <w:t>Juroš</w:t>
      </w:r>
      <w:proofErr w:type="spellEnd"/>
      <w:r>
        <w:t xml:space="preserve"> ist</w:t>
      </w:r>
      <w:r w:rsidR="008D2DB6">
        <w:t xml:space="preserve">iče ponudu u iznosu od </w:t>
      </w:r>
      <w:r>
        <w:t xml:space="preserve"> kn</w:t>
      </w:r>
      <w:r w:rsidR="00385177">
        <w:t xml:space="preserve">, </w:t>
      </w:r>
      <w:r w:rsidRPr="00587CE8" w:rsidR="00385177">
        <w:t>527.525,84 u 10,36 sati</w:t>
      </w:r>
    </w:p>
    <w:p w:rsidR="00E31CCD" w:rsidP="00E31CCD" w:rsidRDefault="00E31CCD">
      <w:pPr>
        <w:pStyle w:val="Odlomakpopisa"/>
        <w:numPr>
          <w:ilvl w:val="0"/>
          <w:numId w:val="2"/>
        </w:numPr>
      </w:pPr>
      <w:r>
        <w:t>Tamar</w:t>
      </w:r>
      <w:r w:rsidR="008D2DB6">
        <w:t xml:space="preserve">a Kos ističe ponudu od  517.525,84 kn </w:t>
      </w:r>
      <w:r w:rsidR="00385177">
        <w:t xml:space="preserve"> </w:t>
      </w:r>
      <w:r>
        <w:t xml:space="preserve"> </w:t>
      </w:r>
    </w:p>
    <w:p w:rsidR="00E31CCD" w:rsidP="00E31CCD" w:rsidRDefault="00E31CCD">
      <w:pPr>
        <w:pStyle w:val="Odlomakpopisa"/>
        <w:numPr>
          <w:ilvl w:val="0"/>
          <w:numId w:val="2"/>
        </w:numPr>
      </w:pPr>
      <w:r>
        <w:t>CENTAR VIZIJA d.o.o</w:t>
      </w:r>
      <w:r w:rsidR="008D2DB6">
        <w:t xml:space="preserve">.  ističe ponudu od </w:t>
      </w:r>
      <w:r>
        <w:t xml:space="preserve"> </w:t>
      </w:r>
    </w:p>
    <w:p w:rsidR="00E31CCD" w:rsidP="00E31CCD" w:rsidRDefault="00E31CCD">
      <w:pPr>
        <w:pStyle w:val="Odlomakpopisa"/>
        <w:numPr>
          <w:ilvl w:val="0"/>
          <w:numId w:val="2"/>
        </w:numPr>
      </w:pPr>
      <w:r w:rsidRPr="00587CE8">
        <w:rPr>
          <w:b/>
        </w:rPr>
        <w:t xml:space="preserve">Ivan </w:t>
      </w:r>
      <w:proofErr w:type="spellStart"/>
      <w:r w:rsidRPr="00587CE8">
        <w:rPr>
          <w:b/>
        </w:rPr>
        <w:t>Mihalj</w:t>
      </w:r>
      <w:proofErr w:type="spellEnd"/>
      <w:r>
        <w:t xml:space="preserve"> ističe</w:t>
      </w:r>
      <w:r w:rsidR="008D2DB6">
        <w:t xml:space="preserve"> ponudu u iznosu od </w:t>
      </w:r>
      <w:r w:rsidR="00385177">
        <w:t xml:space="preserve"> 507</w:t>
      </w:r>
      <w:r w:rsidR="008D2DB6">
        <w:t xml:space="preserve">.525,84 kn </w:t>
      </w:r>
      <w:r w:rsidR="00385177">
        <w:t>.</w:t>
      </w:r>
      <w:r w:rsidR="00587CE8">
        <w:t>537.</w:t>
      </w:r>
      <w:r w:rsidR="006B0EC5">
        <w:t xml:space="preserve"> </w:t>
      </w:r>
      <w:r w:rsidR="008D2DB6">
        <w:t xml:space="preserve">525,84 kn, </w:t>
      </w:r>
      <w:r w:rsidR="006B0EC5">
        <w:t xml:space="preserve"> iznos od </w:t>
      </w:r>
      <w:r w:rsidRPr="006B0EC5" w:rsidR="006B0EC5">
        <w:rPr>
          <w:b/>
        </w:rPr>
        <w:t>537.</w:t>
      </w:r>
      <w:r w:rsidRPr="00587CE8" w:rsidR="00587CE8">
        <w:rPr>
          <w:b/>
        </w:rPr>
        <w:t>525,84 u 10,50 sati</w:t>
      </w:r>
      <w:r w:rsidR="00587CE8">
        <w:t xml:space="preserve"> </w:t>
      </w:r>
    </w:p>
    <w:p w:rsidR="00385177" w:rsidP="00385177" w:rsidRDefault="00385177"/>
    <w:p w:rsidRPr="006B0EC5" w:rsidR="00587CE8" w:rsidP="00B74C89" w:rsidRDefault="006B0EC5">
      <w:pPr>
        <w:rPr>
          <w:b/>
        </w:rPr>
      </w:pPr>
      <w:r>
        <w:rPr>
          <w:b/>
        </w:rPr>
        <w:t xml:space="preserve">Utvrđuje se da je Ivan </w:t>
      </w:r>
      <w:proofErr w:type="spellStart"/>
      <w:r>
        <w:rPr>
          <w:b/>
        </w:rPr>
        <w:t>Mihalj</w:t>
      </w:r>
      <w:proofErr w:type="spellEnd"/>
      <w:r>
        <w:rPr>
          <w:b/>
        </w:rPr>
        <w:t>, Z</w:t>
      </w:r>
      <w:r w:rsidRPr="006B0EC5">
        <w:rPr>
          <w:b/>
        </w:rPr>
        <w:t xml:space="preserve">agreb, </w:t>
      </w:r>
      <w:proofErr w:type="spellStart"/>
      <w:r w:rsidRPr="006B0EC5">
        <w:rPr>
          <w:b/>
        </w:rPr>
        <w:t>Jaruščica</w:t>
      </w:r>
      <w:proofErr w:type="spellEnd"/>
      <w:r w:rsidRPr="006B0EC5">
        <w:rPr>
          <w:b/>
        </w:rPr>
        <w:t xml:space="preserve"> 11, OIB:05965133878 stekao pravo na  dosudu. </w:t>
      </w:r>
    </w:p>
    <w:p w:rsidRPr="006B0EC5" w:rsidR="00E31CCD" w:rsidP="00E31CCD" w:rsidRDefault="00E31CCD">
      <w:pPr>
        <w:rPr>
          <w:b/>
        </w:rPr>
      </w:pPr>
    </w:p>
    <w:p w:rsidR="00E31CCD" w:rsidP="00E31CCD" w:rsidRDefault="00E31CCD">
      <w:pPr>
        <w:pStyle w:val="Odlomakpopisa"/>
        <w:numPr>
          <w:ilvl w:val="0"/>
          <w:numId w:val="1"/>
        </w:numPr>
        <w:ind w:left="0"/>
        <w:rPr>
          <w:b/>
        </w:rPr>
      </w:pPr>
      <w:r>
        <w:rPr>
          <w:b/>
        </w:rPr>
        <w:t xml:space="preserve">298. ETAŽA: 38/10000  </w:t>
      </w:r>
      <w:r>
        <w:rPr>
          <w:b/>
        </w:rPr>
        <w:tab/>
      </w:r>
    </w:p>
    <w:p w:rsidR="00E31CCD" w:rsidP="00E31CCD" w:rsidRDefault="00E31CCD">
      <w:pPr>
        <w:jc w:val="both"/>
      </w:pPr>
      <w:r>
        <w:t>dvosobni stan oznake 401, u četvrtom katu objekta S 4, neto korisne površine 51,41 m2, u etažnom elaboratu sve označeno  crvenom bojom</w:t>
      </w:r>
      <w:r>
        <w:tab/>
      </w:r>
      <w:r>
        <w:tab/>
      </w:r>
    </w:p>
    <w:p w:rsidR="00E31CCD" w:rsidP="00E31CCD" w:rsidRDefault="00E31CCD">
      <w:r>
        <w:t xml:space="preserve">Na ovom ročištu za dražbu nekretnina se ne može prodati ispod vrijednosti od 480.726,96 kn. </w:t>
      </w:r>
    </w:p>
    <w:p w:rsidRPr="00B74C89" w:rsidR="00E31CCD" w:rsidP="00E31CCD" w:rsidRDefault="00E31CCD">
      <w:pPr>
        <w:pStyle w:val="Odlomakpopisa"/>
        <w:numPr>
          <w:ilvl w:val="0"/>
          <w:numId w:val="2"/>
        </w:numPr>
      </w:pPr>
      <w:r w:rsidRPr="00B74C89">
        <w:t>METRO LIVING d.o.o. ist</w:t>
      </w:r>
      <w:r w:rsidR="00B74C89">
        <w:t xml:space="preserve">iče ponudu u iznosu od </w:t>
      </w:r>
      <w:r w:rsidRPr="00B74C89">
        <w:t xml:space="preserve"> kn</w:t>
      </w:r>
    </w:p>
    <w:p w:rsidRPr="00B74C89" w:rsidR="00E31CCD" w:rsidP="00E31CCD" w:rsidRDefault="00E31CCD">
      <w:pPr>
        <w:pStyle w:val="Odlomakpopisa"/>
        <w:numPr>
          <w:ilvl w:val="0"/>
          <w:numId w:val="2"/>
        </w:numPr>
        <w:rPr>
          <w:b/>
        </w:rPr>
      </w:pPr>
      <w:r w:rsidRPr="00B74C89">
        <w:rPr>
          <w:b/>
        </w:rPr>
        <w:lastRenderedPageBreak/>
        <w:t>Magda Butorac ističe ponudu u iznosu od</w:t>
      </w:r>
      <w:r w:rsidRPr="00B74C89" w:rsidR="00B74C89">
        <w:rPr>
          <w:b/>
        </w:rPr>
        <w:t xml:space="preserve"> 48</w:t>
      </w:r>
      <w:r w:rsidRPr="00B74C89">
        <w:rPr>
          <w:b/>
        </w:rPr>
        <w:t>0</w:t>
      </w:r>
      <w:r w:rsidRPr="00B74C89" w:rsidR="00B74C89">
        <w:rPr>
          <w:b/>
        </w:rPr>
        <w:t xml:space="preserve">.726.96 </w:t>
      </w:r>
      <w:r w:rsidRPr="00B74C89">
        <w:rPr>
          <w:b/>
        </w:rPr>
        <w:t xml:space="preserve"> kn</w:t>
      </w:r>
      <w:r w:rsidRPr="00B74C89" w:rsidR="00B74C89">
        <w:rPr>
          <w:b/>
        </w:rPr>
        <w:t xml:space="preserve"> u 10,40 sati </w:t>
      </w:r>
    </w:p>
    <w:p w:rsidR="00E31CCD" w:rsidP="00E31CCD" w:rsidRDefault="00E31CCD">
      <w:pPr>
        <w:pStyle w:val="Odlomakpopisa"/>
        <w:numPr>
          <w:ilvl w:val="0"/>
          <w:numId w:val="2"/>
        </w:numPr>
      </w:pPr>
      <w:r>
        <w:t>VRHUNSKA GRAD</w:t>
      </w:r>
      <w:r w:rsidR="00B74C89">
        <w:t>NJA d.o.o. u iznosu od</w:t>
      </w:r>
      <w:r>
        <w:t xml:space="preserve"> kn </w:t>
      </w:r>
    </w:p>
    <w:p w:rsidR="00587CE8" w:rsidP="00587CE8" w:rsidRDefault="008D2DB6">
      <w:pPr>
        <w:rPr>
          <w:b/>
        </w:rPr>
      </w:pPr>
      <w:r>
        <w:t xml:space="preserve">       -     </w:t>
      </w:r>
      <w:r w:rsidR="00E31CCD">
        <w:t xml:space="preserve">Iris </w:t>
      </w:r>
      <w:proofErr w:type="spellStart"/>
      <w:r w:rsidR="00E31CCD">
        <w:t>Cekuš</w:t>
      </w:r>
      <w:proofErr w:type="spellEnd"/>
      <w:r w:rsidR="00E31CCD">
        <w:t xml:space="preserve"> </w:t>
      </w:r>
      <w:proofErr w:type="spellStart"/>
      <w:r w:rsidR="00E31CCD">
        <w:t>Soltz</w:t>
      </w:r>
      <w:proofErr w:type="spellEnd"/>
      <w:r w:rsidR="00E31CCD">
        <w:t xml:space="preserve"> isti</w:t>
      </w:r>
      <w:r w:rsidR="00B74C89">
        <w:t xml:space="preserve">če ponudu u iznosu od </w:t>
      </w:r>
      <w:r w:rsidR="00587CE8">
        <w:t>kn</w:t>
      </w:r>
      <w:r w:rsidRPr="00587CE8" w:rsidR="00587CE8">
        <w:rPr>
          <w:b/>
        </w:rPr>
        <w:t xml:space="preserve"> </w:t>
      </w:r>
    </w:p>
    <w:p w:rsidR="00587CE8" w:rsidP="00587CE8" w:rsidRDefault="00587CE8">
      <w:pPr>
        <w:rPr>
          <w:b/>
        </w:rPr>
      </w:pPr>
    </w:p>
    <w:p w:rsidRPr="00CF5896" w:rsidR="00587CE8" w:rsidP="00587CE8" w:rsidRDefault="00587CE8">
      <w:pPr>
        <w:rPr>
          <w:b/>
        </w:rPr>
      </w:pPr>
      <w:r w:rsidRPr="00CF5896">
        <w:rPr>
          <w:b/>
        </w:rPr>
        <w:t>Utvr</w:t>
      </w:r>
      <w:r>
        <w:rPr>
          <w:b/>
        </w:rPr>
        <w:t xml:space="preserve">đuje se da je Magda Butorac, Cerić, Nuštar, Bana  Jelačića55,  </w:t>
      </w:r>
      <w:r w:rsidRPr="00CF5896">
        <w:rPr>
          <w:b/>
        </w:rPr>
        <w:t xml:space="preserve"> </w:t>
      </w:r>
      <w:r>
        <w:rPr>
          <w:b/>
        </w:rPr>
        <w:t>OIB:08583634020  stekla</w:t>
      </w:r>
      <w:r w:rsidRPr="00CF5896">
        <w:rPr>
          <w:b/>
        </w:rPr>
        <w:t xml:space="preserve"> uvjete za dosudu nekretnine. </w:t>
      </w:r>
    </w:p>
    <w:p w:rsidR="00587CE8" w:rsidP="00587CE8" w:rsidRDefault="00587CE8">
      <w:pPr>
        <w:pStyle w:val="Odlomakpopisa"/>
      </w:pPr>
    </w:p>
    <w:p w:rsidR="00E31CCD" w:rsidP="00E31CCD" w:rsidRDefault="00E31CCD">
      <w:pPr>
        <w:pStyle w:val="Odlomakpopisa"/>
        <w:numPr>
          <w:ilvl w:val="0"/>
          <w:numId w:val="1"/>
        </w:numPr>
        <w:ind w:left="0"/>
        <w:rPr>
          <w:b/>
        </w:rPr>
      </w:pPr>
      <w:r>
        <w:rPr>
          <w:b/>
        </w:rPr>
        <w:t xml:space="preserve">310. ETAŽA: 39/10000  </w:t>
      </w:r>
      <w:r>
        <w:rPr>
          <w:b/>
        </w:rPr>
        <w:tab/>
      </w:r>
      <w:r>
        <w:rPr>
          <w:b/>
        </w:rPr>
        <w:tab/>
      </w:r>
    </w:p>
    <w:p w:rsidR="00E31CCD" w:rsidP="00E31CCD" w:rsidRDefault="00E31CCD">
      <w:pPr>
        <w:jc w:val="both"/>
      </w:pPr>
      <w:r>
        <w:t>dvosobni stan oznake 413, u četvrtom katu objekta S 4, neto korisne površine 53,26 m2, u etažnom elaboratu sve označeno  crvenom bojom</w:t>
      </w:r>
      <w:r>
        <w:tab/>
      </w:r>
      <w:r>
        <w:tab/>
      </w:r>
    </w:p>
    <w:p w:rsidR="00E31CCD" w:rsidP="00E31CCD" w:rsidRDefault="00E31CCD">
      <w:r>
        <w:t xml:space="preserve">Na ovom ročištu za dražbu nekretnina se ne može prodati ispod vrijednosti od 497.236,46 kn. </w:t>
      </w:r>
    </w:p>
    <w:p w:rsidR="00E31CCD" w:rsidP="00E31CCD" w:rsidRDefault="00E31CCD">
      <w:pPr>
        <w:pStyle w:val="Odlomakpopisa"/>
        <w:numPr>
          <w:ilvl w:val="0"/>
          <w:numId w:val="2"/>
        </w:numPr>
      </w:pPr>
      <w:r>
        <w:t>Mirjana Grubišić ist</w:t>
      </w:r>
      <w:r w:rsidR="00112800">
        <w:t xml:space="preserve">iče ponudu u iznosu od </w:t>
      </w:r>
      <w:r>
        <w:t xml:space="preserve"> kn </w:t>
      </w:r>
    </w:p>
    <w:p w:rsidR="00E31CCD" w:rsidP="00E31CCD" w:rsidRDefault="00E31CCD">
      <w:pPr>
        <w:pStyle w:val="Odlomakpopisa"/>
        <w:numPr>
          <w:ilvl w:val="0"/>
          <w:numId w:val="2"/>
        </w:numPr>
      </w:pPr>
      <w:r>
        <w:t xml:space="preserve">Anto Perić ističe ponudu u iznosu od 49.723,64 kn </w:t>
      </w:r>
      <w:r w:rsidR="00B74C89">
        <w:t>, 517,</w:t>
      </w:r>
    </w:p>
    <w:p w:rsidR="00E31CCD" w:rsidP="00E31CCD" w:rsidRDefault="00E31CCD">
      <w:pPr>
        <w:pStyle w:val="Odlomakpopisa"/>
        <w:numPr>
          <w:ilvl w:val="0"/>
          <w:numId w:val="2"/>
        </w:numPr>
      </w:pPr>
      <w:proofErr w:type="spellStart"/>
      <w:r>
        <w:t>Fikret</w:t>
      </w:r>
      <w:proofErr w:type="spellEnd"/>
      <w:r>
        <w:t xml:space="preserve"> </w:t>
      </w:r>
      <w:proofErr w:type="spellStart"/>
      <w:r>
        <w:t>Osmanović</w:t>
      </w:r>
      <w:proofErr w:type="spellEnd"/>
      <w:r>
        <w:t xml:space="preserve"> ističe ponudu u iznosu od 49.723,65 kn</w:t>
      </w:r>
      <w:r w:rsidR="00B74C89">
        <w:t xml:space="preserve"> u 10,41 </w:t>
      </w:r>
      <w:r>
        <w:t xml:space="preserve"> </w:t>
      </w:r>
      <w:r w:rsidR="00B74C89">
        <w:t>, 537.236,46 kn u 10,41</w:t>
      </w:r>
      <w:r w:rsidR="00EC4974">
        <w:t>, 557,</w:t>
      </w:r>
      <w:r w:rsidR="006B0EC5">
        <w:t xml:space="preserve">577.236,46 u </w:t>
      </w:r>
      <w:proofErr w:type="spellStart"/>
      <w:r w:rsidR="006B0EC5">
        <w:t>u</w:t>
      </w:r>
      <w:proofErr w:type="spellEnd"/>
      <w:r w:rsidR="006B0EC5">
        <w:t xml:space="preserve"> 10k51 </w:t>
      </w:r>
      <w:r w:rsidR="00EC4974">
        <w:t xml:space="preserve"> </w:t>
      </w:r>
      <w:r w:rsidR="00874766">
        <w:t xml:space="preserve">. 597.236,46 kn u 11,00 sati </w:t>
      </w:r>
      <w:r w:rsidR="00B74C89">
        <w:t xml:space="preserve"> </w:t>
      </w:r>
    </w:p>
    <w:p w:rsidRPr="00B74C89" w:rsidR="00E31CCD" w:rsidP="00E31CCD" w:rsidRDefault="00E31CCD">
      <w:pPr>
        <w:pStyle w:val="Odlomakpopisa"/>
        <w:numPr>
          <w:ilvl w:val="0"/>
          <w:numId w:val="2"/>
        </w:numPr>
        <w:rPr>
          <w:b/>
        </w:rPr>
      </w:pPr>
      <w:r w:rsidRPr="00B74C89">
        <w:rPr>
          <w:b/>
        </w:rPr>
        <w:t xml:space="preserve">Franjo </w:t>
      </w:r>
      <w:proofErr w:type="spellStart"/>
      <w:r w:rsidRPr="00B74C89">
        <w:rPr>
          <w:b/>
        </w:rPr>
        <w:t>Kušević</w:t>
      </w:r>
      <w:proofErr w:type="spellEnd"/>
      <w:r>
        <w:t xml:space="preserve"> ističe ponudu u iznosu od 49.723,65 kn</w:t>
      </w:r>
      <w:r w:rsidR="00B74C89">
        <w:t xml:space="preserve">, </w:t>
      </w:r>
      <w:r w:rsidRPr="006B0EC5" w:rsidR="00EC4974">
        <w:t>567.236,46 kn u 10,5</w:t>
      </w:r>
      <w:r w:rsidRPr="006B0EC5" w:rsidR="00B74C89">
        <w:t>2 sati</w:t>
      </w:r>
      <w:r w:rsidRPr="00B74C89" w:rsidR="00B74C89">
        <w:rPr>
          <w:b/>
        </w:rPr>
        <w:t xml:space="preserve"> </w:t>
      </w:r>
      <w:r w:rsidR="006B0EC5">
        <w:rPr>
          <w:b/>
        </w:rPr>
        <w:t xml:space="preserve">, </w:t>
      </w:r>
      <w:r w:rsidRPr="00874766" w:rsidR="006B0EC5">
        <w:t>587.236,46 u 10,53 sati</w:t>
      </w:r>
      <w:r w:rsidR="006B0EC5">
        <w:rPr>
          <w:b/>
        </w:rPr>
        <w:t xml:space="preserve"> </w:t>
      </w:r>
      <w:r w:rsidR="00874766">
        <w:rPr>
          <w:b/>
        </w:rPr>
        <w:t xml:space="preserve">, 607.236,46 kn u 11,00 sati </w:t>
      </w:r>
    </w:p>
    <w:p w:rsidR="00E31CCD" w:rsidP="00E31CCD" w:rsidRDefault="00E31CCD">
      <w:pPr>
        <w:pStyle w:val="Odlomakpopisa"/>
        <w:numPr>
          <w:ilvl w:val="0"/>
          <w:numId w:val="2"/>
        </w:numPr>
      </w:pPr>
      <w:r>
        <w:t>METRO LIVING d.o.o. ist</w:t>
      </w:r>
      <w:r w:rsidR="00B74C89">
        <w:t xml:space="preserve">iče ponudu u iznosu od </w:t>
      </w:r>
      <w:r>
        <w:t xml:space="preserve"> kn</w:t>
      </w:r>
    </w:p>
    <w:p w:rsidR="00E31CCD" w:rsidP="00E31CCD" w:rsidRDefault="00E31CCD">
      <w:pPr>
        <w:pStyle w:val="Odlomakpopisa"/>
        <w:numPr>
          <w:ilvl w:val="0"/>
          <w:numId w:val="2"/>
        </w:numPr>
      </w:pPr>
      <w:r>
        <w:t>CENTAR VIZIJA d.o.o. ist</w:t>
      </w:r>
      <w:r w:rsidR="00B74C89">
        <w:t xml:space="preserve">iče ponudu u iznosu od </w:t>
      </w:r>
      <w:r>
        <w:t xml:space="preserve"> kn</w:t>
      </w:r>
    </w:p>
    <w:p w:rsidR="00E31CCD" w:rsidP="00E31CCD" w:rsidRDefault="00E31CCD">
      <w:pPr>
        <w:pStyle w:val="Odlomakpopisa"/>
        <w:numPr>
          <w:ilvl w:val="0"/>
          <w:numId w:val="2"/>
        </w:numPr>
      </w:pPr>
      <w:r>
        <w:t xml:space="preserve">Vesna Mladina </w:t>
      </w:r>
      <w:r w:rsidRPr="00FA3DFE">
        <w:t>ističe ponudu u iznosu od</w:t>
      </w:r>
      <w:r>
        <w:t xml:space="preserve"> 49.723,64 kn</w:t>
      </w:r>
      <w:r w:rsidR="00B74C89">
        <w:t>, 507,527</w:t>
      </w:r>
    </w:p>
    <w:p w:rsidR="00112800" w:rsidP="00112800" w:rsidRDefault="00112800">
      <w:pPr>
        <w:rPr>
          <w:b/>
        </w:rPr>
      </w:pPr>
    </w:p>
    <w:p w:rsidRPr="00112800" w:rsidR="00112800" w:rsidP="008A06D5" w:rsidRDefault="0019282B">
      <w:pPr>
        <w:jc w:val="both"/>
        <w:rPr>
          <w:b/>
        </w:rPr>
      </w:pPr>
      <w:r>
        <w:rPr>
          <w:b/>
        </w:rPr>
        <w:t xml:space="preserve">Utvrđuje se da </w:t>
      </w:r>
      <w:r w:rsidRPr="00112800" w:rsidR="00112800">
        <w:rPr>
          <w:b/>
        </w:rPr>
        <w:t xml:space="preserve">je </w:t>
      </w:r>
      <w:r w:rsidR="008A06D5">
        <w:rPr>
          <w:b/>
        </w:rPr>
        <w:t xml:space="preserve">Franjo </w:t>
      </w:r>
      <w:proofErr w:type="spellStart"/>
      <w:r w:rsidR="008A06D5">
        <w:rPr>
          <w:b/>
        </w:rPr>
        <w:t>Kušević</w:t>
      </w:r>
      <w:proofErr w:type="spellEnd"/>
      <w:r w:rsidRPr="00112800" w:rsidR="00112800">
        <w:rPr>
          <w:b/>
        </w:rPr>
        <w:t>,</w:t>
      </w:r>
      <w:r w:rsidR="000A7FC8">
        <w:rPr>
          <w:b/>
        </w:rPr>
        <w:t xml:space="preserve"> </w:t>
      </w:r>
      <w:proofErr w:type="spellStart"/>
      <w:r w:rsidR="000A7FC8">
        <w:rPr>
          <w:b/>
        </w:rPr>
        <w:t>Lučelnica</w:t>
      </w:r>
      <w:proofErr w:type="spellEnd"/>
      <w:r w:rsidR="000A7FC8">
        <w:rPr>
          <w:b/>
        </w:rPr>
        <w:t xml:space="preserve">, </w:t>
      </w:r>
      <w:proofErr w:type="spellStart"/>
      <w:r w:rsidR="000A7FC8">
        <w:rPr>
          <w:b/>
        </w:rPr>
        <w:t>Pisarovina</w:t>
      </w:r>
      <w:proofErr w:type="spellEnd"/>
      <w:r w:rsidR="000A7FC8">
        <w:rPr>
          <w:b/>
        </w:rPr>
        <w:t xml:space="preserve">, </w:t>
      </w:r>
      <w:proofErr w:type="spellStart"/>
      <w:r w:rsidR="000A7FC8">
        <w:rPr>
          <w:b/>
        </w:rPr>
        <w:t>Lučelnica</w:t>
      </w:r>
      <w:proofErr w:type="spellEnd"/>
      <w:r w:rsidR="000A7FC8">
        <w:rPr>
          <w:b/>
        </w:rPr>
        <w:t xml:space="preserve"> 87, </w:t>
      </w:r>
      <w:r w:rsidRPr="00112800" w:rsidR="00112800">
        <w:rPr>
          <w:b/>
        </w:rPr>
        <w:t xml:space="preserve"> </w:t>
      </w:r>
      <w:r w:rsidR="000A7FC8">
        <w:rPr>
          <w:b/>
        </w:rPr>
        <w:t>OI</w:t>
      </w:r>
      <w:r w:rsidRPr="00112800" w:rsidR="00112800">
        <w:rPr>
          <w:b/>
        </w:rPr>
        <w:t>B:</w:t>
      </w:r>
      <w:r w:rsidR="000A7FC8">
        <w:rPr>
          <w:b/>
        </w:rPr>
        <w:t xml:space="preserve">46060556856 </w:t>
      </w:r>
      <w:r w:rsidRPr="00112800" w:rsidR="00112800">
        <w:rPr>
          <w:b/>
        </w:rPr>
        <w:t xml:space="preserve"> stekao uvjete za dosudu nekretnine. </w:t>
      </w:r>
    </w:p>
    <w:p w:rsidRPr="00112800" w:rsidR="00112800" w:rsidP="008A06D5" w:rsidRDefault="00112800">
      <w:pPr>
        <w:pStyle w:val="Odlomakpopisa"/>
        <w:jc w:val="both"/>
        <w:rPr>
          <w:b/>
        </w:rPr>
      </w:pPr>
    </w:p>
    <w:p w:rsidR="00E31CCD" w:rsidP="00E31CCD" w:rsidRDefault="00E31CCD">
      <w:pPr>
        <w:pStyle w:val="Odlomakpopisa"/>
        <w:numPr>
          <w:ilvl w:val="0"/>
          <w:numId w:val="1"/>
        </w:numPr>
        <w:ind w:left="0"/>
        <w:rPr>
          <w:b/>
        </w:rPr>
      </w:pPr>
      <w:r>
        <w:rPr>
          <w:b/>
        </w:rPr>
        <w:t xml:space="preserve">312. ETAŽA: 39/10000  </w:t>
      </w:r>
      <w:r>
        <w:rPr>
          <w:b/>
        </w:rPr>
        <w:tab/>
      </w:r>
    </w:p>
    <w:p w:rsidR="00E31CCD" w:rsidP="00E31CCD" w:rsidRDefault="00E31CCD">
      <w:pPr>
        <w:jc w:val="both"/>
      </w:pPr>
      <w:r>
        <w:t>dvosobni stan oznake 415, u četvrtom katu objekta S 4, neto korisne površine 53,30 m2, u etažnom elaboratu sve označeno  žutom bojom</w:t>
      </w:r>
      <w:r>
        <w:tab/>
      </w:r>
      <w:r>
        <w:tab/>
      </w:r>
    </w:p>
    <w:p w:rsidR="00E31CCD" w:rsidP="00E31CCD" w:rsidRDefault="00E31CCD">
      <w:r>
        <w:t>Na ovom ročištu za dražbu nekretnina se ne može prodati ispod vrijednosti od 497.540,68 kn.</w:t>
      </w:r>
    </w:p>
    <w:p w:rsidR="00E31CCD" w:rsidP="00E31CCD" w:rsidRDefault="00E31CCD">
      <w:pPr>
        <w:pStyle w:val="Odlomakpopisa"/>
        <w:numPr>
          <w:ilvl w:val="0"/>
          <w:numId w:val="2"/>
        </w:numPr>
      </w:pPr>
      <w:r>
        <w:t>Marko Puškarić isti</w:t>
      </w:r>
      <w:r w:rsidR="006B0EC5">
        <w:t xml:space="preserve">če ponudu u iznosu od </w:t>
      </w:r>
      <w:r>
        <w:t xml:space="preserve">kn </w:t>
      </w:r>
    </w:p>
    <w:p w:rsidRPr="006B0EC5" w:rsidR="00E31CCD" w:rsidP="00E31CCD" w:rsidRDefault="00E31CCD">
      <w:pPr>
        <w:pStyle w:val="Odlomakpopisa"/>
        <w:numPr>
          <w:ilvl w:val="0"/>
          <w:numId w:val="2"/>
        </w:numPr>
        <w:rPr>
          <w:b/>
        </w:rPr>
      </w:pPr>
      <w:proofErr w:type="spellStart"/>
      <w:r>
        <w:t>Fikret</w:t>
      </w:r>
      <w:proofErr w:type="spellEnd"/>
      <w:r>
        <w:t xml:space="preserve"> </w:t>
      </w:r>
      <w:proofErr w:type="spellStart"/>
      <w:r>
        <w:t>Osmanović</w:t>
      </w:r>
      <w:proofErr w:type="spellEnd"/>
      <w:r>
        <w:t xml:space="preserve"> ist</w:t>
      </w:r>
      <w:r w:rsidR="006B0EC5">
        <w:t xml:space="preserve">iče ponudu u iznosu </w:t>
      </w:r>
      <w:r w:rsidRPr="006B0EC5" w:rsidR="006B0EC5">
        <w:rPr>
          <w:b/>
        </w:rPr>
        <w:t xml:space="preserve">od 577.540,68 </w:t>
      </w:r>
      <w:r w:rsidRPr="006B0EC5">
        <w:rPr>
          <w:b/>
        </w:rPr>
        <w:t xml:space="preserve"> kn </w:t>
      </w:r>
      <w:r w:rsidRPr="006B0EC5" w:rsidR="006B0EC5">
        <w:rPr>
          <w:b/>
        </w:rPr>
        <w:t xml:space="preserve"> u 10,55 sati </w:t>
      </w:r>
    </w:p>
    <w:p w:rsidR="00E31CCD" w:rsidP="00E31CCD" w:rsidRDefault="00E31CCD">
      <w:pPr>
        <w:pStyle w:val="Odlomakpopisa"/>
        <w:numPr>
          <w:ilvl w:val="0"/>
          <w:numId w:val="2"/>
        </w:numPr>
      </w:pPr>
      <w:r>
        <w:t xml:space="preserve">Franjo </w:t>
      </w:r>
      <w:proofErr w:type="spellStart"/>
      <w:r>
        <w:t>Kušević</w:t>
      </w:r>
      <w:proofErr w:type="spellEnd"/>
      <w:r>
        <w:t xml:space="preserve"> ist</w:t>
      </w:r>
      <w:r w:rsidR="006B0EC5">
        <w:t xml:space="preserve">iče ponudu u iznosu od </w:t>
      </w:r>
      <w:r>
        <w:t xml:space="preserve"> kn </w:t>
      </w:r>
      <w:r w:rsidR="006B0EC5">
        <w:t>, 507., 527, 547.540,68 kn u 10,54 ,, 567.540,68 kn u 10,55 sati</w:t>
      </w:r>
    </w:p>
    <w:p w:rsidR="00E31CCD" w:rsidP="00E31CCD" w:rsidRDefault="00E31CCD">
      <w:pPr>
        <w:pStyle w:val="Odlomakpopisa"/>
        <w:numPr>
          <w:ilvl w:val="0"/>
          <w:numId w:val="2"/>
        </w:numPr>
      </w:pPr>
      <w:r>
        <w:t xml:space="preserve">Marjan </w:t>
      </w:r>
      <w:proofErr w:type="spellStart"/>
      <w:r>
        <w:t>Bavčević</w:t>
      </w:r>
      <w:proofErr w:type="spellEnd"/>
      <w:r>
        <w:t xml:space="preserve"> ist</w:t>
      </w:r>
      <w:r w:rsidR="006B0EC5">
        <w:t xml:space="preserve">iče ponudu u iznosu od </w:t>
      </w:r>
      <w:r>
        <w:t xml:space="preserve"> kn </w:t>
      </w:r>
    </w:p>
    <w:p w:rsidR="00E31CCD" w:rsidP="00E31CCD" w:rsidRDefault="00E31CCD">
      <w:pPr>
        <w:pStyle w:val="Odlomakpopisa"/>
        <w:numPr>
          <w:ilvl w:val="0"/>
          <w:numId w:val="2"/>
        </w:numPr>
      </w:pPr>
      <w:r>
        <w:t>METRO LIVING d.o.o. ističe ponudu u iz</w:t>
      </w:r>
      <w:r w:rsidR="006B0EC5">
        <w:t xml:space="preserve">nosu od </w:t>
      </w:r>
      <w:r>
        <w:t xml:space="preserve"> kn </w:t>
      </w:r>
    </w:p>
    <w:p w:rsidR="00E31CCD" w:rsidP="00E31CCD" w:rsidRDefault="00E31CCD">
      <w:pPr>
        <w:pStyle w:val="Odlomakpopisa"/>
        <w:numPr>
          <w:ilvl w:val="0"/>
          <w:numId w:val="2"/>
        </w:numPr>
      </w:pPr>
      <w:r>
        <w:t>CENTAR VIZIJA d.o.o. isti</w:t>
      </w:r>
      <w:r w:rsidR="006B0EC5">
        <w:t xml:space="preserve">če ponudu u iznosu od </w:t>
      </w:r>
      <w:r>
        <w:t>kn</w:t>
      </w:r>
    </w:p>
    <w:p w:rsidR="00E31CCD" w:rsidP="00E31CCD" w:rsidRDefault="00E31CCD">
      <w:pPr>
        <w:pStyle w:val="Odlomakpopisa"/>
        <w:numPr>
          <w:ilvl w:val="0"/>
          <w:numId w:val="2"/>
        </w:numPr>
      </w:pPr>
      <w:r w:rsidRPr="006B0EC5">
        <w:t>Marko</w:t>
      </w:r>
      <w:r w:rsidRPr="006B0EC5" w:rsidR="00B74C89">
        <w:t xml:space="preserve"> Martinović ističe ponudu od 49</w:t>
      </w:r>
      <w:r w:rsidRPr="006B0EC5">
        <w:t>7</w:t>
      </w:r>
      <w:r w:rsidRPr="006B0EC5" w:rsidR="00B74C89">
        <w:t>.54</w:t>
      </w:r>
      <w:r w:rsidRPr="006B0EC5">
        <w:t>0</w:t>
      </w:r>
      <w:r w:rsidRPr="006B0EC5" w:rsidR="00B74C89">
        <w:t>,68</w:t>
      </w:r>
      <w:r w:rsidRPr="006B0EC5">
        <w:t xml:space="preserve"> kn </w:t>
      </w:r>
      <w:r w:rsidRPr="006B0EC5" w:rsidR="00B74C89">
        <w:t xml:space="preserve"> u 10,43</w:t>
      </w:r>
      <w:r w:rsidRPr="00B74C89" w:rsidR="00B74C89">
        <w:rPr>
          <w:b/>
        </w:rPr>
        <w:t xml:space="preserve"> </w:t>
      </w:r>
      <w:r w:rsidR="00B74C89">
        <w:t xml:space="preserve">sati </w:t>
      </w:r>
      <w:r w:rsidR="006B0EC5">
        <w:t>, 517.540,68 k, 537.,557</w:t>
      </w:r>
    </w:p>
    <w:p w:rsidR="006B0EC5" w:rsidP="006B0EC5" w:rsidRDefault="006B0EC5"/>
    <w:p w:rsidR="006B0EC5" w:rsidP="006B0EC5" w:rsidRDefault="006B0EC5">
      <w:pPr>
        <w:rPr>
          <w:b/>
        </w:rPr>
      </w:pPr>
      <w:r w:rsidRPr="00CF5896">
        <w:rPr>
          <w:b/>
        </w:rPr>
        <w:t>Utvr</w:t>
      </w:r>
      <w:r>
        <w:rPr>
          <w:b/>
        </w:rPr>
        <w:t xml:space="preserve">đuje se da </w:t>
      </w:r>
      <w:r w:rsidR="00874766">
        <w:rPr>
          <w:b/>
        </w:rPr>
        <w:t xml:space="preserve"> </w:t>
      </w:r>
      <w:r>
        <w:rPr>
          <w:b/>
        </w:rPr>
        <w:t xml:space="preserve">je </w:t>
      </w:r>
      <w:r w:rsidR="00874766">
        <w:rPr>
          <w:b/>
        </w:rPr>
        <w:t xml:space="preserve"> </w:t>
      </w:r>
      <w:proofErr w:type="spellStart"/>
      <w:r w:rsidR="00874766">
        <w:rPr>
          <w:b/>
        </w:rPr>
        <w:t>Fikret</w:t>
      </w:r>
      <w:proofErr w:type="spellEnd"/>
      <w:r w:rsidR="00874766">
        <w:rPr>
          <w:b/>
        </w:rPr>
        <w:t xml:space="preserve"> </w:t>
      </w:r>
      <w:proofErr w:type="spellStart"/>
      <w:r w:rsidR="00874766">
        <w:rPr>
          <w:b/>
        </w:rPr>
        <w:t>Osmanović</w:t>
      </w:r>
      <w:proofErr w:type="spellEnd"/>
      <w:r w:rsidR="00874766">
        <w:rPr>
          <w:b/>
        </w:rPr>
        <w:t xml:space="preserve">,  Zagreb, </w:t>
      </w:r>
      <w:proofErr w:type="spellStart"/>
      <w:r w:rsidR="00874766">
        <w:rPr>
          <w:b/>
        </w:rPr>
        <w:t>Dankovečka</w:t>
      </w:r>
      <w:proofErr w:type="spellEnd"/>
      <w:r w:rsidR="00874766">
        <w:rPr>
          <w:b/>
        </w:rPr>
        <w:t xml:space="preserve"> ulica 6, </w:t>
      </w:r>
      <w:r>
        <w:rPr>
          <w:b/>
        </w:rPr>
        <w:t>OIB:</w:t>
      </w:r>
      <w:r w:rsidR="00874766">
        <w:rPr>
          <w:b/>
        </w:rPr>
        <w:t>72517850145</w:t>
      </w:r>
      <w:r w:rsidRPr="00CF5896">
        <w:rPr>
          <w:b/>
        </w:rPr>
        <w:t xml:space="preserve"> stekao uvjete za dosudu nekretnine. </w:t>
      </w:r>
    </w:p>
    <w:p w:rsidR="00E31CCD" w:rsidP="00E31CCD" w:rsidRDefault="00E31CCD">
      <w:pPr>
        <w:rPr>
          <w:b/>
        </w:rPr>
      </w:pPr>
    </w:p>
    <w:p w:rsidR="00E31CCD" w:rsidP="00E31CCD" w:rsidRDefault="00E31CCD">
      <w:pPr>
        <w:pStyle w:val="Odlomakpopisa"/>
        <w:numPr>
          <w:ilvl w:val="0"/>
          <w:numId w:val="1"/>
        </w:numPr>
        <w:ind w:left="0"/>
        <w:rPr>
          <w:b/>
        </w:rPr>
      </w:pPr>
      <w:r>
        <w:rPr>
          <w:b/>
        </w:rPr>
        <w:t xml:space="preserve">370. ETAŽA: 39/10000  </w:t>
      </w:r>
      <w:r>
        <w:rPr>
          <w:b/>
        </w:rPr>
        <w:tab/>
      </w:r>
    </w:p>
    <w:p w:rsidR="00E31CCD" w:rsidP="00E31CCD" w:rsidRDefault="00E31CCD">
      <w:pPr>
        <w:jc w:val="both"/>
      </w:pPr>
      <w:r>
        <w:t>dvosobni stan oznake 615, u šestom katu objekta S 4, neto korisne površine 53,24 m2, u etažnom elaboratu sve označeno  plavom bojom</w:t>
      </w:r>
      <w:r>
        <w:tab/>
      </w:r>
    </w:p>
    <w:p w:rsidR="00E31CCD" w:rsidP="00E31CCD" w:rsidRDefault="00E31CCD">
      <w:r>
        <w:t xml:space="preserve">Na ovom ročištu za dražbu nekretnina se ne može prodati ispod vrijednosti od 511.980,00 kn. </w:t>
      </w:r>
    </w:p>
    <w:p w:rsidR="00E31CCD" w:rsidP="00E31CCD" w:rsidRDefault="00E31CCD">
      <w:pPr>
        <w:pStyle w:val="Odlomakpopisa"/>
        <w:numPr>
          <w:ilvl w:val="0"/>
          <w:numId w:val="2"/>
        </w:numPr>
      </w:pPr>
      <w:r>
        <w:t>Ivan Kralj ist</w:t>
      </w:r>
      <w:r w:rsidR="008D2DB6">
        <w:t xml:space="preserve">iče ponudu u iznosu od </w:t>
      </w:r>
    </w:p>
    <w:p w:rsidR="00E31CCD" w:rsidP="00E31CCD" w:rsidRDefault="00E31CCD">
      <w:pPr>
        <w:pStyle w:val="Odlomakpopisa"/>
        <w:numPr>
          <w:ilvl w:val="0"/>
          <w:numId w:val="2"/>
        </w:numPr>
      </w:pPr>
      <w:r>
        <w:t>METRO LIVING d.o.o. ističe</w:t>
      </w:r>
      <w:r w:rsidR="008D2DB6">
        <w:t xml:space="preserve"> ponudu u iznosu od 571.980,00 kn </w:t>
      </w:r>
    </w:p>
    <w:p w:rsidR="00E31CCD" w:rsidP="00E31CCD" w:rsidRDefault="00E31CCD">
      <w:pPr>
        <w:pStyle w:val="Odlomakpopisa"/>
        <w:numPr>
          <w:ilvl w:val="0"/>
          <w:numId w:val="2"/>
        </w:numPr>
      </w:pPr>
      <w:r>
        <w:t xml:space="preserve">Jakov </w:t>
      </w:r>
      <w:proofErr w:type="spellStart"/>
      <w:r>
        <w:t>Šošić</w:t>
      </w:r>
      <w:proofErr w:type="spellEnd"/>
      <w:r>
        <w:t xml:space="preserve"> </w:t>
      </w:r>
      <w:r w:rsidRPr="00FA3DFE">
        <w:t>ističe ponudu u iznosu od</w:t>
      </w:r>
      <w:r w:rsidR="008D2DB6">
        <w:t xml:space="preserve"> </w:t>
      </w:r>
      <w:r w:rsidR="00B74C89">
        <w:t xml:space="preserve"> 531,</w:t>
      </w:r>
      <w:r w:rsidR="008D2DB6">
        <w:t xml:space="preserve">980,00 kn </w:t>
      </w:r>
    </w:p>
    <w:p w:rsidRPr="00B74C89" w:rsidR="00E31CCD" w:rsidP="00E31CCD" w:rsidRDefault="00E31CCD">
      <w:pPr>
        <w:pStyle w:val="Odlomakpopisa"/>
        <w:numPr>
          <w:ilvl w:val="0"/>
          <w:numId w:val="2"/>
        </w:numPr>
        <w:rPr>
          <w:b/>
        </w:rPr>
      </w:pPr>
      <w:r w:rsidRPr="006B0EC5">
        <w:t>Vladimir Čavlović</w:t>
      </w:r>
      <w:r w:rsidRPr="00B74C89">
        <w:rPr>
          <w:b/>
        </w:rPr>
        <w:t xml:space="preserve"> i</w:t>
      </w:r>
      <w:r w:rsidRPr="006B0EC5">
        <w:t>sti</w:t>
      </w:r>
      <w:r w:rsidR="004E613D">
        <w:t xml:space="preserve">če ponudu u iznosu od </w:t>
      </w:r>
      <w:r w:rsidRPr="006B0EC5">
        <w:rPr>
          <w:b/>
        </w:rPr>
        <w:t>kn</w:t>
      </w:r>
      <w:r w:rsidRPr="006B0EC5" w:rsidR="00BE567F">
        <w:rPr>
          <w:b/>
        </w:rPr>
        <w:t>, 56</w:t>
      </w:r>
      <w:r w:rsidRPr="006B0EC5" w:rsidR="00B74C89">
        <w:rPr>
          <w:b/>
        </w:rPr>
        <w:t>1.980,00 u 10,44 sati</w:t>
      </w:r>
      <w:r w:rsidRPr="00B74C89" w:rsidR="00B74C89">
        <w:rPr>
          <w:b/>
        </w:rPr>
        <w:t xml:space="preserve"> </w:t>
      </w:r>
    </w:p>
    <w:p w:rsidR="00E31CCD" w:rsidP="00E31CCD" w:rsidRDefault="00E31CCD">
      <w:pPr>
        <w:pStyle w:val="Odlomakpopisa"/>
        <w:numPr>
          <w:ilvl w:val="0"/>
          <w:numId w:val="2"/>
        </w:numPr>
      </w:pPr>
      <w:r>
        <w:t xml:space="preserve">Vedran </w:t>
      </w:r>
      <w:proofErr w:type="spellStart"/>
      <w:r>
        <w:t>Juroš</w:t>
      </w:r>
      <w:proofErr w:type="spellEnd"/>
      <w:r>
        <w:t xml:space="preserve"> ističe</w:t>
      </w:r>
      <w:r w:rsidR="008D2DB6">
        <w:t xml:space="preserve"> ponudu u iznosu od</w:t>
      </w:r>
    </w:p>
    <w:p w:rsidRPr="006B0EC5" w:rsidR="00E31CCD" w:rsidP="00E31CCD" w:rsidRDefault="00E31CCD">
      <w:pPr>
        <w:pStyle w:val="Odlomakpopisa"/>
        <w:numPr>
          <w:ilvl w:val="0"/>
          <w:numId w:val="2"/>
        </w:numPr>
        <w:rPr>
          <w:b/>
        </w:rPr>
      </w:pPr>
      <w:proofErr w:type="spellStart"/>
      <w:r w:rsidRPr="006B0EC5">
        <w:rPr>
          <w:b/>
        </w:rPr>
        <w:lastRenderedPageBreak/>
        <w:t>Natali</w:t>
      </w:r>
      <w:proofErr w:type="spellEnd"/>
      <w:r w:rsidRPr="006B0EC5">
        <w:rPr>
          <w:b/>
        </w:rPr>
        <w:t xml:space="preserve"> </w:t>
      </w:r>
      <w:proofErr w:type="spellStart"/>
      <w:r w:rsidRPr="006B0EC5">
        <w:rPr>
          <w:b/>
        </w:rPr>
        <w:t>Bogičević</w:t>
      </w:r>
      <w:proofErr w:type="spellEnd"/>
      <w:r w:rsidRPr="006B0EC5">
        <w:rPr>
          <w:b/>
        </w:rPr>
        <w:t xml:space="preserve"> </w:t>
      </w:r>
      <w:r w:rsidRPr="0072612F">
        <w:t>ističe</w:t>
      </w:r>
      <w:r w:rsidR="008D2DB6">
        <w:t xml:space="preserve"> ponudu u iznosu od </w:t>
      </w:r>
      <w:r w:rsidRPr="0072612F" w:rsidR="00B74C89">
        <w:t xml:space="preserve"> 521, </w:t>
      </w:r>
      <w:r w:rsidRPr="0072612F" w:rsidR="006B0EC5">
        <w:t>581., 601.980,00</w:t>
      </w:r>
      <w:r w:rsidRPr="006B0EC5" w:rsidR="006B0EC5">
        <w:rPr>
          <w:b/>
        </w:rPr>
        <w:t xml:space="preserve"> u </w:t>
      </w:r>
      <w:r w:rsidRPr="0072612F" w:rsidR="006B0EC5">
        <w:t>10,56 sati</w:t>
      </w:r>
      <w:r w:rsidRPr="006B0EC5" w:rsidR="006B0EC5">
        <w:rPr>
          <w:b/>
        </w:rPr>
        <w:t xml:space="preserve"> </w:t>
      </w:r>
      <w:r w:rsidR="0072612F">
        <w:rPr>
          <w:b/>
        </w:rPr>
        <w:t xml:space="preserve">, 621.980,00 kn u 11,04 sati </w:t>
      </w:r>
    </w:p>
    <w:p w:rsidR="00E31CCD" w:rsidP="00E31CCD" w:rsidRDefault="00E31CCD">
      <w:pPr>
        <w:pStyle w:val="Odlomakpopisa"/>
        <w:numPr>
          <w:ilvl w:val="0"/>
          <w:numId w:val="2"/>
        </w:numPr>
      </w:pPr>
      <w:r>
        <w:t>VRHUNSKA GRADNJA d.o.o. ist</w:t>
      </w:r>
      <w:r w:rsidR="006B0EC5">
        <w:t>iče ponudu u iznosu od</w:t>
      </w:r>
      <w:r>
        <w:t xml:space="preserve"> kn </w:t>
      </w:r>
    </w:p>
    <w:p w:rsidR="00E31CCD" w:rsidP="00E31CCD" w:rsidRDefault="00E31CCD">
      <w:pPr>
        <w:pStyle w:val="Odlomakpopisa"/>
        <w:numPr>
          <w:ilvl w:val="0"/>
          <w:numId w:val="2"/>
        </w:numPr>
      </w:pPr>
      <w:r>
        <w:t xml:space="preserve">Tatjana </w:t>
      </w:r>
      <w:proofErr w:type="spellStart"/>
      <w:r>
        <w:t>Mateković</w:t>
      </w:r>
      <w:proofErr w:type="spellEnd"/>
      <w:r>
        <w:t xml:space="preserve"> ističe</w:t>
      </w:r>
      <w:r w:rsidR="008D2DB6">
        <w:t xml:space="preserve"> ponudu u iznosu o</w:t>
      </w:r>
      <w:r w:rsidR="00B74C89">
        <w:t xml:space="preserve">10,43, 551.980,00 kn u 10,44 </w:t>
      </w:r>
    </w:p>
    <w:p w:rsidR="00E31CCD" w:rsidP="00E31CCD" w:rsidRDefault="00E31CCD">
      <w:pPr>
        <w:pStyle w:val="Odlomakpopisa"/>
        <w:numPr>
          <w:ilvl w:val="0"/>
          <w:numId w:val="2"/>
        </w:numPr>
      </w:pPr>
      <w:r>
        <w:t>STUDIO RENTAL  d.o.o.  ist</w:t>
      </w:r>
      <w:r w:rsidR="006B0EC5">
        <w:t xml:space="preserve">iče ponudu  u iznosu od </w:t>
      </w:r>
      <w:r>
        <w:t xml:space="preserve">0 kn </w:t>
      </w:r>
    </w:p>
    <w:p w:rsidR="00E31CCD" w:rsidP="00E31CCD" w:rsidRDefault="00E31CCD">
      <w:pPr>
        <w:pStyle w:val="Odlomakpopisa"/>
        <w:numPr>
          <w:ilvl w:val="0"/>
          <w:numId w:val="2"/>
        </w:numPr>
      </w:pPr>
      <w:r>
        <w:t>Anđelko Abramović ist</w:t>
      </w:r>
      <w:r w:rsidR="006B0EC5">
        <w:t xml:space="preserve">iče ponudu  u iznosu od </w:t>
      </w:r>
      <w:r>
        <w:t xml:space="preserve">0 kn </w:t>
      </w:r>
      <w:r w:rsidR="006B0EC5">
        <w:t>591,</w:t>
      </w:r>
      <w:r w:rsidR="0072612F">
        <w:t xml:space="preserve"> 611.</w:t>
      </w:r>
    </w:p>
    <w:p w:rsidR="0072612F" w:rsidP="0072612F" w:rsidRDefault="0072612F"/>
    <w:p w:rsidR="0072612F" w:rsidP="00EE26EB" w:rsidRDefault="0072612F">
      <w:pPr>
        <w:jc w:val="both"/>
        <w:rPr>
          <w:b/>
        </w:rPr>
      </w:pPr>
      <w:r w:rsidRPr="00CF5896">
        <w:rPr>
          <w:b/>
        </w:rPr>
        <w:t>Utvr</w:t>
      </w:r>
      <w:r>
        <w:rPr>
          <w:b/>
        </w:rPr>
        <w:t xml:space="preserve">đuje se da  je </w:t>
      </w:r>
      <w:r w:rsidR="00EE26EB">
        <w:rPr>
          <w:b/>
        </w:rPr>
        <w:t xml:space="preserve"> </w:t>
      </w:r>
      <w:proofErr w:type="spellStart"/>
      <w:r w:rsidR="00EE26EB">
        <w:rPr>
          <w:b/>
        </w:rPr>
        <w:t>Natali</w:t>
      </w:r>
      <w:proofErr w:type="spellEnd"/>
      <w:r w:rsidR="00EE26EB">
        <w:rPr>
          <w:b/>
        </w:rPr>
        <w:t xml:space="preserve"> </w:t>
      </w:r>
      <w:proofErr w:type="spellStart"/>
      <w:r w:rsidR="00EE26EB">
        <w:rPr>
          <w:b/>
        </w:rPr>
        <w:t>Bogićević</w:t>
      </w:r>
      <w:proofErr w:type="spellEnd"/>
      <w:r w:rsidR="00EE26EB">
        <w:rPr>
          <w:b/>
        </w:rPr>
        <w:t xml:space="preserve"> iz Velike Gorice, Cvjetno naselje 14, OIB:84056119217, </w:t>
      </w:r>
      <w:r>
        <w:rPr>
          <w:b/>
        </w:rPr>
        <w:t xml:space="preserve"> </w:t>
      </w:r>
      <w:r w:rsidR="00EE26EB">
        <w:rPr>
          <w:b/>
        </w:rPr>
        <w:t xml:space="preserve"> stekla</w:t>
      </w:r>
      <w:r w:rsidRPr="00CF5896">
        <w:rPr>
          <w:b/>
        </w:rPr>
        <w:t xml:space="preserve"> uvjete za dosudu nekretnine. </w:t>
      </w:r>
    </w:p>
    <w:p w:rsidR="00E31CCD" w:rsidP="00E31CCD" w:rsidRDefault="00E31CCD"/>
    <w:p w:rsidR="00E31CCD" w:rsidP="00E31CCD" w:rsidRDefault="00E31CCD">
      <w:pPr>
        <w:pStyle w:val="Odlomakpopisa"/>
        <w:numPr>
          <w:ilvl w:val="0"/>
          <w:numId w:val="1"/>
        </w:numPr>
        <w:ind w:left="0"/>
        <w:rPr>
          <w:b/>
        </w:rPr>
      </w:pPr>
      <w:r>
        <w:rPr>
          <w:b/>
        </w:rPr>
        <w:t xml:space="preserve">385. ETAŽA: 78/10000  </w:t>
      </w:r>
    </w:p>
    <w:p w:rsidR="00E31CCD" w:rsidP="00E31CCD" w:rsidRDefault="00E31CCD">
      <w:pPr>
        <w:jc w:val="both"/>
      </w:pPr>
      <w:r>
        <w:t>trosobni stan oznake 701-703, u sedmom katu objekta S 4, neto korisne površine 105,19 m2, u etažnom elaboratu sve označeno crvenom bojom</w:t>
      </w:r>
    </w:p>
    <w:p w:rsidR="00E31CCD" w:rsidP="00E31CCD" w:rsidRDefault="00E31CCD">
      <w:r>
        <w:t>Na ovom ročištu za dražbu nekretnina se ne može prodati ispod vrijednosti od 882.705,46 kn.</w:t>
      </w:r>
    </w:p>
    <w:p w:rsidR="00010A94" w:rsidP="00010A94" w:rsidRDefault="00E31CCD">
      <w:pPr>
        <w:pStyle w:val="Odlomakpopisa"/>
        <w:numPr>
          <w:ilvl w:val="0"/>
          <w:numId w:val="2"/>
        </w:numPr>
        <w:rPr>
          <w:b/>
        </w:rPr>
      </w:pPr>
      <w:r w:rsidRPr="004D0C6A">
        <w:rPr>
          <w:b/>
        </w:rPr>
        <w:t xml:space="preserve">Dijana </w:t>
      </w:r>
      <w:proofErr w:type="spellStart"/>
      <w:r w:rsidRPr="004D0C6A">
        <w:rPr>
          <w:b/>
        </w:rPr>
        <w:t>Peša</w:t>
      </w:r>
      <w:proofErr w:type="spellEnd"/>
      <w:r>
        <w:t xml:space="preserve"> ističe ponudu u iznosu od </w:t>
      </w:r>
      <w:r w:rsidRPr="004D0C6A">
        <w:rPr>
          <w:b/>
        </w:rPr>
        <w:t>88</w:t>
      </w:r>
      <w:r w:rsidRPr="004D0C6A" w:rsidR="004D0C6A">
        <w:rPr>
          <w:b/>
        </w:rPr>
        <w:t>2.</w:t>
      </w:r>
      <w:r w:rsidRPr="004D0C6A">
        <w:rPr>
          <w:b/>
        </w:rPr>
        <w:t>70</w:t>
      </w:r>
      <w:r w:rsidRPr="004D0C6A" w:rsidR="004D0C6A">
        <w:rPr>
          <w:b/>
        </w:rPr>
        <w:t>5,46</w:t>
      </w:r>
      <w:r w:rsidRPr="004D0C6A">
        <w:rPr>
          <w:b/>
        </w:rPr>
        <w:t xml:space="preserve"> kn</w:t>
      </w:r>
      <w:r w:rsidR="004D0C6A">
        <w:rPr>
          <w:b/>
        </w:rPr>
        <w:t xml:space="preserve"> u 11,15</w:t>
      </w:r>
      <w:r w:rsidR="00010A94">
        <w:rPr>
          <w:b/>
        </w:rPr>
        <w:t xml:space="preserve"> sati</w:t>
      </w:r>
    </w:p>
    <w:p w:rsidRPr="00010A94" w:rsidR="00010A94" w:rsidP="005E7A85" w:rsidRDefault="00010A94">
      <w:pPr>
        <w:pStyle w:val="Odlomakpopisa"/>
        <w:rPr>
          <w:b/>
        </w:rPr>
      </w:pPr>
    </w:p>
    <w:p w:rsidR="004D0C6A" w:rsidP="00010A94" w:rsidRDefault="00010A94">
      <w:pPr>
        <w:ind w:left="360"/>
      </w:pPr>
      <w:r w:rsidRPr="00010A94">
        <w:t>Utvrđuje se da</w:t>
      </w:r>
      <w:r>
        <w:t xml:space="preserve">  </w:t>
      </w:r>
      <w:proofErr w:type="spellStart"/>
      <w:r>
        <w:t>razlučni</w:t>
      </w:r>
      <w:proofErr w:type="spellEnd"/>
      <w:r>
        <w:t xml:space="preserve"> vjerovnik </w:t>
      </w:r>
      <w:r w:rsidRPr="00010A94">
        <w:t xml:space="preserve">  protekom 5 minuta  nije  istaknuo višu ponudu. </w:t>
      </w:r>
    </w:p>
    <w:p w:rsidR="00010A94" w:rsidP="00010A94" w:rsidRDefault="00010A94">
      <w:pPr>
        <w:ind w:left="360"/>
      </w:pPr>
    </w:p>
    <w:p w:rsidR="00010A94" w:rsidP="00010A94" w:rsidRDefault="00010A94">
      <w:pPr>
        <w:rPr>
          <w:b/>
        </w:rPr>
      </w:pPr>
      <w:r w:rsidRPr="00CF5896">
        <w:rPr>
          <w:b/>
        </w:rPr>
        <w:t>Utvr</w:t>
      </w:r>
      <w:r>
        <w:rPr>
          <w:b/>
        </w:rPr>
        <w:t xml:space="preserve">đuje se da  je  Dijana  </w:t>
      </w:r>
      <w:proofErr w:type="spellStart"/>
      <w:r>
        <w:rPr>
          <w:b/>
        </w:rPr>
        <w:t>Peša</w:t>
      </w:r>
      <w:proofErr w:type="spellEnd"/>
      <w:r>
        <w:rPr>
          <w:b/>
        </w:rPr>
        <w:t>, Zagreb, Ulica grada Chicaga 7, OIB</w:t>
      </w:r>
      <w:r>
        <w:rPr>
          <w:b/>
        </w:rPr>
        <w:tab/>
        <w:t xml:space="preserve">:60948785857, stekla </w:t>
      </w:r>
      <w:r w:rsidRPr="00CF5896">
        <w:rPr>
          <w:b/>
        </w:rPr>
        <w:t xml:space="preserve"> uvjete za dosudu nekretnine. </w:t>
      </w:r>
    </w:p>
    <w:p w:rsidRPr="00010A94" w:rsidR="00E31CCD" w:rsidP="00E31CCD" w:rsidRDefault="00E31CCD"/>
    <w:p w:rsidR="00E31CCD" w:rsidP="00E31CCD" w:rsidRDefault="00E31CCD">
      <w:pPr>
        <w:pStyle w:val="Odlomakpopisa"/>
        <w:numPr>
          <w:ilvl w:val="0"/>
          <w:numId w:val="1"/>
        </w:numPr>
        <w:ind w:left="0"/>
        <w:rPr>
          <w:b/>
        </w:rPr>
      </w:pPr>
      <w:r>
        <w:rPr>
          <w:b/>
        </w:rPr>
        <w:t xml:space="preserve">388. ETAŽA: 32/10000  </w:t>
      </w:r>
      <w:r>
        <w:rPr>
          <w:b/>
        </w:rPr>
        <w:tab/>
      </w:r>
    </w:p>
    <w:p w:rsidR="00E31CCD" w:rsidP="00E31CCD" w:rsidRDefault="00E31CCD">
      <w:pPr>
        <w:jc w:val="both"/>
      </w:pPr>
      <w:r>
        <w:t xml:space="preserve">jednosobni stan oznake 705, u sedmom katu objekta S 4, sa spremištem oznake 63 u </w:t>
      </w:r>
      <w:proofErr w:type="spellStart"/>
      <w:r>
        <w:t>međuetaži</w:t>
      </w:r>
      <w:proofErr w:type="spellEnd"/>
      <w:r>
        <w:t>, neto korisne površine 43,73 m2, u etažnom elaboratu sve označeno  zelenom bojom</w:t>
      </w:r>
      <w:r>
        <w:tab/>
      </w:r>
      <w:r>
        <w:tab/>
      </w:r>
    </w:p>
    <w:p w:rsidR="00E31CCD" w:rsidP="00E31CCD" w:rsidRDefault="00E31CCD">
      <w:r>
        <w:t>Na ovom ročištu za dražbu nekretnina se ne može prodati ispod vrijednosti od 385.840,00 kn.</w:t>
      </w:r>
    </w:p>
    <w:p w:rsidR="00E31CCD" w:rsidP="00E31CCD" w:rsidRDefault="00E31CCD">
      <w:pPr>
        <w:pStyle w:val="Odlomakpopisa"/>
        <w:numPr>
          <w:ilvl w:val="0"/>
          <w:numId w:val="2"/>
        </w:numPr>
      </w:pPr>
      <w:r>
        <w:t>CENTAR VIZIJA d.o.o. ist</w:t>
      </w:r>
      <w:r w:rsidR="004D0C6A">
        <w:t xml:space="preserve">iče ponudu u iznosu od </w:t>
      </w:r>
      <w:r>
        <w:t xml:space="preserve"> kn</w:t>
      </w:r>
    </w:p>
    <w:p w:rsidR="00E31CCD" w:rsidP="00E31CCD" w:rsidRDefault="00E31CCD">
      <w:pPr>
        <w:pStyle w:val="Odlomakpopisa"/>
        <w:numPr>
          <w:ilvl w:val="0"/>
          <w:numId w:val="2"/>
        </w:numPr>
      </w:pPr>
      <w:r>
        <w:t xml:space="preserve">Jakov </w:t>
      </w:r>
      <w:proofErr w:type="spellStart"/>
      <w:r>
        <w:t>Šošić</w:t>
      </w:r>
      <w:proofErr w:type="spellEnd"/>
      <w:r>
        <w:t xml:space="preserve"> ist</w:t>
      </w:r>
      <w:r w:rsidR="004D0C6A">
        <w:t xml:space="preserve">iče ponudu u iznosu od </w:t>
      </w:r>
      <w:r>
        <w:t xml:space="preserve"> kn</w:t>
      </w:r>
    </w:p>
    <w:p w:rsidR="008F0CC5" w:rsidP="00E31CCD" w:rsidRDefault="008F0CC5">
      <w:pPr>
        <w:pStyle w:val="Odlomakpopisa"/>
        <w:numPr>
          <w:ilvl w:val="0"/>
          <w:numId w:val="2"/>
        </w:numPr>
        <w:rPr>
          <w:b/>
        </w:rPr>
      </w:pPr>
      <w:r w:rsidRPr="004D0C6A">
        <w:rPr>
          <w:b/>
        </w:rPr>
        <w:t xml:space="preserve">Tamara Kos ističe ponudu </w:t>
      </w:r>
      <w:r w:rsidRPr="004D0C6A" w:rsidR="004D0C6A">
        <w:rPr>
          <w:b/>
        </w:rPr>
        <w:t xml:space="preserve"> od 385.840,0 kn u 11,15 sati </w:t>
      </w:r>
    </w:p>
    <w:p w:rsidR="002E2477" w:rsidP="002E2477" w:rsidRDefault="002E2477">
      <w:pPr>
        <w:rPr>
          <w:b/>
        </w:rPr>
      </w:pPr>
    </w:p>
    <w:p w:rsidR="002E2477" w:rsidP="0019282B" w:rsidRDefault="002E2477">
      <w:pPr>
        <w:jc w:val="both"/>
        <w:rPr>
          <w:b/>
        </w:rPr>
      </w:pPr>
      <w:r w:rsidRPr="00CF5896">
        <w:rPr>
          <w:b/>
        </w:rPr>
        <w:t>Utvr</w:t>
      </w:r>
      <w:r>
        <w:rPr>
          <w:b/>
        </w:rPr>
        <w:t>đuje se da  je  Tamara Kos,</w:t>
      </w:r>
      <w:r w:rsidR="00777794">
        <w:rPr>
          <w:b/>
        </w:rPr>
        <w:t xml:space="preserve"> </w:t>
      </w:r>
      <w:r w:rsidR="0019282B">
        <w:rPr>
          <w:b/>
        </w:rPr>
        <w:t xml:space="preserve">Županja, Otona Ivekovića 31, </w:t>
      </w:r>
      <w:r w:rsidR="00777794">
        <w:rPr>
          <w:b/>
        </w:rPr>
        <w:t xml:space="preserve"> </w:t>
      </w:r>
      <w:r>
        <w:rPr>
          <w:b/>
        </w:rPr>
        <w:t xml:space="preserve"> OIB:</w:t>
      </w:r>
      <w:r w:rsidR="0019282B">
        <w:rPr>
          <w:b/>
        </w:rPr>
        <w:t>76651048416,</w:t>
      </w:r>
      <w:r w:rsidR="00777794">
        <w:rPr>
          <w:b/>
        </w:rPr>
        <w:t xml:space="preserve"> stekla</w:t>
      </w:r>
      <w:r w:rsidRPr="00CF5896">
        <w:rPr>
          <w:b/>
        </w:rPr>
        <w:t xml:space="preserve"> uvjete za dosudu nekretnine. </w:t>
      </w:r>
    </w:p>
    <w:p w:rsidR="002E2477" w:rsidP="002E2477" w:rsidRDefault="002E2477">
      <w:pPr>
        <w:rPr>
          <w:b/>
        </w:rPr>
      </w:pPr>
    </w:p>
    <w:p w:rsidR="00E31CCD" w:rsidP="00E31CCD" w:rsidRDefault="00E31CCD">
      <w:pPr>
        <w:pStyle w:val="Odlomakpopisa"/>
        <w:numPr>
          <w:ilvl w:val="0"/>
          <w:numId w:val="1"/>
        </w:numPr>
        <w:ind w:left="0"/>
        <w:rPr>
          <w:b/>
        </w:rPr>
      </w:pPr>
      <w:r>
        <w:rPr>
          <w:b/>
        </w:rPr>
        <w:t xml:space="preserve">392. ETAŽA: 29/10000  </w:t>
      </w:r>
      <w:r>
        <w:rPr>
          <w:b/>
        </w:rPr>
        <w:tab/>
      </w:r>
    </w:p>
    <w:p w:rsidR="00E31CCD" w:rsidP="00E31CCD" w:rsidRDefault="00E31CCD">
      <w:pPr>
        <w:jc w:val="both"/>
      </w:pPr>
      <w:r>
        <w:t xml:space="preserve">jednosobni stan oznake 709, u sedmom katu objekta S 4, sa spremištem oznake 53 u </w:t>
      </w:r>
      <w:proofErr w:type="spellStart"/>
      <w:r>
        <w:t>međuetaži</w:t>
      </w:r>
      <w:proofErr w:type="spellEnd"/>
      <w:r>
        <w:t>, neto korisne površine 39,07 m2, u etažnom elaboratu sve označeno  zelenom bojom</w:t>
      </w:r>
      <w:r>
        <w:tab/>
      </w:r>
      <w:r>
        <w:tab/>
      </w:r>
    </w:p>
    <w:p w:rsidR="00E31CCD" w:rsidP="00E31CCD" w:rsidRDefault="00E31CCD">
      <w:r>
        <w:t>Na ovom ročištu za dražbu nekretnina se ne može prodati ispod vrijednosti od 419.972,00 kn.</w:t>
      </w:r>
    </w:p>
    <w:p w:rsidR="00E31CCD" w:rsidP="00E31CCD" w:rsidRDefault="00E31CCD">
      <w:pPr>
        <w:pStyle w:val="Odlomakpopisa"/>
        <w:numPr>
          <w:ilvl w:val="0"/>
          <w:numId w:val="2"/>
        </w:numPr>
      </w:pPr>
      <w:r>
        <w:t>METRO LIVING d.o.o. ističe</w:t>
      </w:r>
      <w:r w:rsidR="008D2DB6">
        <w:t xml:space="preserve"> ponudu u iznosu od </w:t>
      </w:r>
    </w:p>
    <w:p w:rsidR="00E31CCD" w:rsidP="00E31CCD" w:rsidRDefault="00E31CCD">
      <w:pPr>
        <w:pStyle w:val="Odlomakpopisa"/>
        <w:numPr>
          <w:ilvl w:val="0"/>
          <w:numId w:val="2"/>
        </w:numPr>
      </w:pPr>
      <w:r>
        <w:t xml:space="preserve">Jakov </w:t>
      </w:r>
      <w:proofErr w:type="spellStart"/>
      <w:r>
        <w:t>Šošić</w:t>
      </w:r>
      <w:proofErr w:type="spellEnd"/>
      <w:r>
        <w:t xml:space="preserve"> ističe</w:t>
      </w:r>
      <w:r w:rsidR="008D2DB6">
        <w:t xml:space="preserve"> ponudu u iznosu od </w:t>
      </w:r>
      <w:r>
        <w:t xml:space="preserve"> </w:t>
      </w:r>
    </w:p>
    <w:p w:rsidR="00E31CCD" w:rsidP="00E31CCD" w:rsidRDefault="00E31CCD">
      <w:pPr>
        <w:pStyle w:val="Odlomakpopisa"/>
        <w:numPr>
          <w:ilvl w:val="0"/>
          <w:numId w:val="2"/>
        </w:numPr>
      </w:pPr>
      <w:r>
        <w:t>MIKUŠ PAG d.o.</w:t>
      </w:r>
      <w:r w:rsidR="004D0C6A">
        <w:t xml:space="preserve">o. ističe ponudu u iznosu </w:t>
      </w:r>
      <w:r w:rsidRPr="004D0C6A" w:rsidR="004D0C6A">
        <w:rPr>
          <w:b/>
        </w:rPr>
        <w:t>od 41</w:t>
      </w:r>
      <w:r w:rsidRPr="004D0C6A">
        <w:rPr>
          <w:b/>
        </w:rPr>
        <w:t>9</w:t>
      </w:r>
      <w:r w:rsidRPr="004D0C6A" w:rsidR="004D0C6A">
        <w:rPr>
          <w:b/>
        </w:rPr>
        <w:t>.</w:t>
      </w:r>
      <w:r w:rsidRPr="004D0C6A">
        <w:rPr>
          <w:b/>
        </w:rPr>
        <w:t>97</w:t>
      </w:r>
      <w:r w:rsidR="008D2DB6">
        <w:rPr>
          <w:b/>
        </w:rPr>
        <w:t>2</w:t>
      </w:r>
      <w:r w:rsidRPr="004D0C6A" w:rsidR="004D0C6A">
        <w:rPr>
          <w:b/>
        </w:rPr>
        <w:t>,</w:t>
      </w:r>
      <w:r w:rsidRPr="004D0C6A">
        <w:rPr>
          <w:b/>
        </w:rPr>
        <w:t>0</w:t>
      </w:r>
      <w:r w:rsidR="008D2DB6">
        <w:rPr>
          <w:b/>
        </w:rPr>
        <w:t>0</w:t>
      </w:r>
      <w:r w:rsidRPr="004D0C6A">
        <w:rPr>
          <w:b/>
        </w:rPr>
        <w:t xml:space="preserve"> kn</w:t>
      </w:r>
      <w:r w:rsidRPr="004D0C6A" w:rsidR="004D0C6A">
        <w:rPr>
          <w:b/>
        </w:rPr>
        <w:t xml:space="preserve"> u 11,16 sati</w:t>
      </w:r>
    </w:p>
    <w:p w:rsidR="00E31CCD" w:rsidP="00E31CCD" w:rsidRDefault="00E31CCD">
      <w:pPr>
        <w:pStyle w:val="Odlomakpopisa"/>
        <w:numPr>
          <w:ilvl w:val="0"/>
          <w:numId w:val="2"/>
        </w:numPr>
      </w:pPr>
      <w:r>
        <w:t xml:space="preserve">Robert </w:t>
      </w:r>
      <w:proofErr w:type="spellStart"/>
      <w:r>
        <w:t>Žunić</w:t>
      </w:r>
      <w:proofErr w:type="spellEnd"/>
      <w:r>
        <w:t xml:space="preserve"> ističe</w:t>
      </w:r>
      <w:r w:rsidR="008D2DB6">
        <w:t xml:space="preserve"> ponudu u iznosu od </w:t>
      </w:r>
    </w:p>
    <w:p w:rsidR="00777794" w:rsidP="00777794" w:rsidRDefault="00777794"/>
    <w:p w:rsidR="00777794" w:rsidP="00777794" w:rsidRDefault="00777794">
      <w:pPr>
        <w:rPr>
          <w:b/>
        </w:rPr>
      </w:pPr>
      <w:r w:rsidRPr="00CF5896">
        <w:rPr>
          <w:b/>
        </w:rPr>
        <w:t>Utvr</w:t>
      </w:r>
      <w:r>
        <w:rPr>
          <w:b/>
        </w:rPr>
        <w:t xml:space="preserve">đuje se da  je </w:t>
      </w:r>
      <w:r w:rsidR="00E906FC">
        <w:rPr>
          <w:b/>
        </w:rPr>
        <w:t xml:space="preserve">   MIKUŠ- PAG d.o.o.  Zagreb, Trpinjska 5</w:t>
      </w:r>
      <w:r>
        <w:rPr>
          <w:b/>
        </w:rPr>
        <w:t>, OIB:</w:t>
      </w:r>
      <w:r w:rsidR="00E906FC">
        <w:rPr>
          <w:b/>
        </w:rPr>
        <w:t xml:space="preserve">44975546345, </w:t>
      </w:r>
      <w:r w:rsidRPr="00CF5896">
        <w:rPr>
          <w:b/>
        </w:rPr>
        <w:t xml:space="preserve"> stekao uvjete za dosudu nekretnine. </w:t>
      </w:r>
    </w:p>
    <w:p w:rsidR="004B38BB" w:rsidP="00777794" w:rsidRDefault="004B38BB">
      <w:pPr>
        <w:rPr>
          <w:b/>
        </w:rPr>
      </w:pPr>
    </w:p>
    <w:p w:rsidR="004B38BB" w:rsidP="00777794" w:rsidRDefault="004B38BB">
      <w:pPr>
        <w:rPr>
          <w:b/>
        </w:rPr>
      </w:pPr>
    </w:p>
    <w:p w:rsidR="004D0C6A" w:rsidP="004D0C6A" w:rsidRDefault="004D0C6A"/>
    <w:p w:rsidR="004E613D" w:rsidP="004D0C6A" w:rsidRDefault="004E613D"/>
    <w:p w:rsidR="00E31CCD" w:rsidP="00E31CCD" w:rsidRDefault="00E31CCD"/>
    <w:p w:rsidR="00E31CCD" w:rsidP="00E31CCD" w:rsidRDefault="00E31CCD">
      <w:pPr>
        <w:pStyle w:val="Odlomakpopisa"/>
        <w:numPr>
          <w:ilvl w:val="0"/>
          <w:numId w:val="1"/>
        </w:numPr>
        <w:ind w:left="0"/>
        <w:rPr>
          <w:b/>
        </w:rPr>
      </w:pPr>
      <w:r>
        <w:rPr>
          <w:b/>
        </w:rPr>
        <w:lastRenderedPageBreak/>
        <w:t xml:space="preserve">400. ETAŽA: 39/10000  </w:t>
      </w:r>
    </w:p>
    <w:p w:rsidR="00E31CCD" w:rsidP="00E31CCD" w:rsidRDefault="00E31CCD">
      <w:pPr>
        <w:jc w:val="both"/>
      </w:pPr>
      <w:r>
        <w:t>dvosobni stan oznake 717, u sedmom katu objekta S 4, neto korisne površine 53,17 m2, u etažnom elaboratu sve označeno  zelenom bojom</w:t>
      </w:r>
      <w:r>
        <w:tab/>
      </w:r>
      <w:r>
        <w:tab/>
      </w:r>
    </w:p>
    <w:p w:rsidR="00E31CCD" w:rsidP="00E31CCD" w:rsidRDefault="00E31CCD">
      <w:bookmarkStart w:name="_Hlk10469253" w:id="1"/>
      <w:r>
        <w:t>Na ovom ročištu za dražbu nekretnina se ne može prodati ispod vrijednosti od 496.761,58 kn.</w:t>
      </w:r>
    </w:p>
    <w:p w:rsidR="00E31CCD" w:rsidP="00E31CCD" w:rsidRDefault="00E31CCD">
      <w:pPr>
        <w:pStyle w:val="Odlomakpopisa"/>
        <w:numPr>
          <w:ilvl w:val="0"/>
          <w:numId w:val="2"/>
        </w:numPr>
      </w:pPr>
      <w:r w:rsidRPr="004D0C6A">
        <w:rPr>
          <w:b/>
        </w:rPr>
        <w:t>Ivan Č</w:t>
      </w:r>
      <w:r w:rsidRPr="004D0C6A" w:rsidR="004D0C6A">
        <w:rPr>
          <w:b/>
        </w:rPr>
        <w:t>op</w:t>
      </w:r>
      <w:r w:rsidR="004D0C6A">
        <w:t xml:space="preserve"> ističe ponudu u iznosu </w:t>
      </w:r>
      <w:r w:rsidRPr="004D0C6A" w:rsidR="004D0C6A">
        <w:rPr>
          <w:b/>
        </w:rPr>
        <w:t>od 49</w:t>
      </w:r>
      <w:r w:rsidRPr="004D0C6A">
        <w:rPr>
          <w:b/>
        </w:rPr>
        <w:t>6</w:t>
      </w:r>
      <w:r w:rsidRPr="004D0C6A" w:rsidR="004D0C6A">
        <w:rPr>
          <w:b/>
        </w:rPr>
        <w:t>.76</w:t>
      </w:r>
      <w:r w:rsidRPr="004D0C6A">
        <w:rPr>
          <w:b/>
        </w:rPr>
        <w:t>1</w:t>
      </w:r>
      <w:r w:rsidRPr="004D0C6A" w:rsidR="004D0C6A">
        <w:rPr>
          <w:b/>
        </w:rPr>
        <w:t>,58</w:t>
      </w:r>
      <w:r w:rsidRPr="004D0C6A">
        <w:rPr>
          <w:b/>
        </w:rPr>
        <w:t xml:space="preserve"> kn </w:t>
      </w:r>
      <w:r w:rsidRPr="004D0C6A" w:rsidR="004D0C6A">
        <w:rPr>
          <w:b/>
        </w:rPr>
        <w:t xml:space="preserve"> u 11,17 sati</w:t>
      </w:r>
      <w:r w:rsidR="004D0C6A">
        <w:t xml:space="preserve"> </w:t>
      </w:r>
    </w:p>
    <w:p w:rsidR="00E31CCD" w:rsidP="00E31CCD" w:rsidRDefault="00E31CCD">
      <w:pPr>
        <w:pStyle w:val="Odlomakpopisa"/>
        <w:numPr>
          <w:ilvl w:val="0"/>
          <w:numId w:val="2"/>
        </w:numPr>
      </w:pPr>
      <w:r>
        <w:t>Jerko Huljev ističe pon</w:t>
      </w:r>
      <w:r w:rsidR="008D2DB6">
        <w:t xml:space="preserve">udu u iznosu od </w:t>
      </w:r>
    </w:p>
    <w:p w:rsidR="00E31CCD" w:rsidP="00E31CCD" w:rsidRDefault="00E31CCD">
      <w:pPr>
        <w:pStyle w:val="Odlomakpopisa"/>
        <w:numPr>
          <w:ilvl w:val="0"/>
          <w:numId w:val="2"/>
        </w:numPr>
      </w:pPr>
      <w:r>
        <w:t>CENTAR VIZIJA d.o.o. ist</w:t>
      </w:r>
      <w:r w:rsidR="008D2DB6">
        <w:t xml:space="preserve">iče ponudu u iznosu od </w:t>
      </w:r>
    </w:p>
    <w:p w:rsidR="00E31CCD" w:rsidP="00E31CCD" w:rsidRDefault="00E31CCD">
      <w:pPr>
        <w:pStyle w:val="Odlomakpopisa"/>
        <w:numPr>
          <w:ilvl w:val="0"/>
          <w:numId w:val="2"/>
        </w:numPr>
      </w:pPr>
      <w:r>
        <w:t xml:space="preserve">Vedran </w:t>
      </w:r>
      <w:proofErr w:type="spellStart"/>
      <w:r>
        <w:t>Juroš</w:t>
      </w:r>
      <w:proofErr w:type="spellEnd"/>
      <w:r>
        <w:t xml:space="preserve"> ističe</w:t>
      </w:r>
      <w:r w:rsidR="008D2DB6">
        <w:t xml:space="preserve"> ponudu u iznosu od </w:t>
      </w:r>
    </w:p>
    <w:p w:rsidR="00983870" w:rsidP="00983870" w:rsidRDefault="00983870">
      <w:pPr>
        <w:pStyle w:val="Odlomakpopisa"/>
      </w:pPr>
    </w:p>
    <w:p w:rsidR="00983870" w:rsidP="00983870" w:rsidRDefault="00983870">
      <w:pPr>
        <w:rPr>
          <w:b/>
        </w:rPr>
      </w:pPr>
      <w:r w:rsidRPr="00CF5896">
        <w:rPr>
          <w:b/>
        </w:rPr>
        <w:t>Utvr</w:t>
      </w:r>
      <w:r>
        <w:rPr>
          <w:b/>
        </w:rPr>
        <w:t xml:space="preserve">đuje se da  je </w:t>
      </w:r>
      <w:r w:rsidR="00137CFE">
        <w:rPr>
          <w:b/>
        </w:rPr>
        <w:t xml:space="preserve"> Ivan Čop</w:t>
      </w:r>
      <w:r>
        <w:rPr>
          <w:b/>
        </w:rPr>
        <w:t xml:space="preserve">, </w:t>
      </w:r>
      <w:r w:rsidR="00137CFE">
        <w:rPr>
          <w:b/>
        </w:rPr>
        <w:t xml:space="preserve">Zagreb, </w:t>
      </w:r>
      <w:proofErr w:type="spellStart"/>
      <w:r w:rsidR="00137CFE">
        <w:rPr>
          <w:b/>
        </w:rPr>
        <w:t>Jaruščica</w:t>
      </w:r>
      <w:proofErr w:type="spellEnd"/>
      <w:r w:rsidR="00137CFE">
        <w:rPr>
          <w:b/>
        </w:rPr>
        <w:t xml:space="preserve"> 5a, </w:t>
      </w:r>
      <w:r>
        <w:rPr>
          <w:b/>
        </w:rPr>
        <w:t>OIB:</w:t>
      </w:r>
      <w:r w:rsidR="00137CFE">
        <w:rPr>
          <w:b/>
        </w:rPr>
        <w:t>39420158979</w:t>
      </w:r>
      <w:r>
        <w:rPr>
          <w:b/>
        </w:rPr>
        <w:t xml:space="preserve"> </w:t>
      </w:r>
      <w:r w:rsidRPr="00CF5896">
        <w:rPr>
          <w:b/>
        </w:rPr>
        <w:t xml:space="preserve"> stekao uvjete za dosudu nekretnine. </w:t>
      </w:r>
    </w:p>
    <w:p w:rsidR="00E31CCD" w:rsidP="00E31CCD" w:rsidRDefault="00E31CCD">
      <w:pPr>
        <w:rPr>
          <w:b/>
        </w:rPr>
      </w:pPr>
    </w:p>
    <w:bookmarkEnd w:id="1"/>
    <w:p w:rsidR="00E31CCD" w:rsidP="00E31CCD" w:rsidRDefault="00E31CCD">
      <w:pPr>
        <w:pStyle w:val="Odlomakpopisa"/>
        <w:numPr>
          <w:ilvl w:val="0"/>
          <w:numId w:val="1"/>
        </w:numPr>
        <w:ind w:left="0"/>
        <w:rPr>
          <w:b/>
        </w:rPr>
      </w:pPr>
      <w:r>
        <w:rPr>
          <w:b/>
        </w:rPr>
        <w:t xml:space="preserve">402. ETAŽA: 39/10000  </w:t>
      </w:r>
    </w:p>
    <w:p w:rsidR="00E31CCD" w:rsidP="00E31CCD" w:rsidRDefault="00E31CCD">
      <w:pPr>
        <w:jc w:val="both"/>
      </w:pPr>
      <w:r>
        <w:t>dvosobni stan oznake 719, u sedmom katu objekta S 4, neto korisne površine 53,20 m2, u etažnom elaboratu sve označeno  plavom bojom</w:t>
      </w:r>
      <w:r>
        <w:tab/>
      </w:r>
      <w:r>
        <w:tab/>
      </w:r>
    </w:p>
    <w:p w:rsidR="00E31CCD" w:rsidP="00E31CCD" w:rsidRDefault="00E31CCD">
      <w:r>
        <w:t>Na ovom ročištu za dražbu nekretnina se ne može prodati ispod vrijednosti od 496.850,62 kn.</w:t>
      </w:r>
    </w:p>
    <w:p w:rsidRPr="004D0C6A" w:rsidR="00E31CCD" w:rsidP="00E31CCD" w:rsidRDefault="00E31CCD">
      <w:pPr>
        <w:pStyle w:val="Odlomakpopisa"/>
        <w:numPr>
          <w:ilvl w:val="0"/>
          <w:numId w:val="2"/>
        </w:numPr>
        <w:rPr>
          <w:b/>
        </w:rPr>
      </w:pPr>
      <w:r w:rsidRPr="004D0C6A">
        <w:rPr>
          <w:b/>
        </w:rPr>
        <w:t>Ivan Čop</w:t>
      </w:r>
      <w:r>
        <w:t xml:space="preserve"> ističe ponudu u </w:t>
      </w:r>
      <w:r w:rsidRPr="004D0C6A">
        <w:rPr>
          <w:b/>
        </w:rPr>
        <w:t xml:space="preserve">iznosu </w:t>
      </w:r>
      <w:r w:rsidRPr="004D0C6A" w:rsidR="004D0C6A">
        <w:rPr>
          <w:b/>
        </w:rPr>
        <w:t xml:space="preserve">496.850,62 kn u 11,17 sati </w:t>
      </w:r>
    </w:p>
    <w:p w:rsidR="00E31CCD" w:rsidP="00E31CCD" w:rsidRDefault="00E31CCD">
      <w:pPr>
        <w:pStyle w:val="Odlomakpopisa"/>
        <w:numPr>
          <w:ilvl w:val="0"/>
          <w:numId w:val="2"/>
        </w:numPr>
      </w:pPr>
      <w:r>
        <w:t>Marko Puškarić ističe</w:t>
      </w:r>
      <w:r w:rsidR="008D2DB6">
        <w:t xml:space="preserve"> ponudu u iznosu od </w:t>
      </w:r>
    </w:p>
    <w:p w:rsidR="00476B7A" w:rsidP="00476B7A" w:rsidRDefault="00E31CCD">
      <w:pPr>
        <w:pStyle w:val="Odlomakpopisa"/>
        <w:numPr>
          <w:ilvl w:val="0"/>
          <w:numId w:val="2"/>
        </w:numPr>
      </w:pPr>
      <w:r>
        <w:t>CENTAR VIZIJA d.o.o. ističe</w:t>
      </w:r>
      <w:r w:rsidR="008D2DB6">
        <w:t xml:space="preserve"> ponudu u iznosu od </w:t>
      </w:r>
      <w:r>
        <w:t xml:space="preserve">  </w:t>
      </w:r>
    </w:p>
    <w:p w:rsidR="00476B7A" w:rsidP="002256BB" w:rsidRDefault="00476B7A">
      <w:pPr>
        <w:pStyle w:val="Odlomakpopisa"/>
      </w:pPr>
    </w:p>
    <w:p w:rsidRPr="00476B7A" w:rsidR="00476B7A" w:rsidP="00476B7A" w:rsidRDefault="00476B7A">
      <w:pPr>
        <w:rPr>
          <w:b/>
        </w:rPr>
      </w:pPr>
      <w:r w:rsidRPr="00476B7A">
        <w:rPr>
          <w:b/>
        </w:rPr>
        <w:t xml:space="preserve">Utvrđuje se da  je  Ivan Čop, Zagreb, </w:t>
      </w:r>
      <w:proofErr w:type="spellStart"/>
      <w:r w:rsidRPr="00476B7A">
        <w:rPr>
          <w:b/>
        </w:rPr>
        <w:t>Jaruščica</w:t>
      </w:r>
      <w:proofErr w:type="spellEnd"/>
      <w:r w:rsidRPr="00476B7A">
        <w:rPr>
          <w:b/>
        </w:rPr>
        <w:t xml:space="preserve"> 5a, OIB:39420158979  stekao </w:t>
      </w:r>
      <w:r>
        <w:rPr>
          <w:b/>
        </w:rPr>
        <w:t>u</w:t>
      </w:r>
      <w:r w:rsidRPr="00476B7A">
        <w:rPr>
          <w:b/>
        </w:rPr>
        <w:t xml:space="preserve">vjete za dosudu nekretnine. </w:t>
      </w:r>
    </w:p>
    <w:p w:rsidR="00E31CCD" w:rsidP="00E31CCD" w:rsidRDefault="00E31CCD">
      <w:pPr>
        <w:rPr>
          <w:b/>
        </w:rPr>
      </w:pPr>
    </w:p>
    <w:p w:rsidR="00E31CCD" w:rsidP="00E31CCD" w:rsidRDefault="00E31CCD">
      <w:pPr>
        <w:pStyle w:val="Odlomakpopisa"/>
        <w:numPr>
          <w:ilvl w:val="0"/>
          <w:numId w:val="1"/>
        </w:numPr>
        <w:ind w:left="0"/>
        <w:rPr>
          <w:b/>
        </w:rPr>
      </w:pPr>
      <w:r>
        <w:rPr>
          <w:b/>
        </w:rPr>
        <w:t xml:space="preserve">404. ETAŽA: 39/10000  </w:t>
      </w:r>
    </w:p>
    <w:p w:rsidR="00E31CCD" w:rsidP="00E31CCD" w:rsidRDefault="00E31CCD">
      <w:pPr>
        <w:jc w:val="both"/>
      </w:pPr>
      <w:r>
        <w:t>dvosobni stan oznake 721, u sedmom katu objekta S 4, neto korisne površine 53,17 m2, u etažnom elaboratu sve označeno  zelenom bojom</w:t>
      </w:r>
      <w:r>
        <w:tab/>
      </w:r>
      <w:r>
        <w:tab/>
      </w:r>
    </w:p>
    <w:p w:rsidR="00E31CCD" w:rsidP="00E31CCD" w:rsidRDefault="00E31CCD">
      <w:r>
        <w:t>Na ovom ročištu za dražbu nekretnina se ne može prodati ispod vrijednosti od 496.761,58 kn.</w:t>
      </w:r>
    </w:p>
    <w:p w:rsidRPr="00B728EB" w:rsidR="00E31CCD" w:rsidP="00E31CCD" w:rsidRDefault="00E31CCD">
      <w:pPr>
        <w:pStyle w:val="Odlomakpopisa"/>
        <w:numPr>
          <w:ilvl w:val="0"/>
          <w:numId w:val="2"/>
        </w:numPr>
        <w:rPr>
          <w:b/>
        </w:rPr>
      </w:pPr>
      <w:r>
        <w:t>Marko Puškarić ist</w:t>
      </w:r>
      <w:r w:rsidR="004D0C6A">
        <w:t xml:space="preserve">iče ponudu u iznosu od </w:t>
      </w:r>
      <w:r>
        <w:t xml:space="preserve"> kn </w:t>
      </w:r>
    </w:p>
    <w:p w:rsidR="00E31CCD" w:rsidP="00E31CCD" w:rsidRDefault="00E31CCD">
      <w:pPr>
        <w:pStyle w:val="Odlomakpopisa"/>
        <w:numPr>
          <w:ilvl w:val="0"/>
          <w:numId w:val="2"/>
        </w:numPr>
        <w:rPr>
          <w:b/>
        </w:rPr>
      </w:pPr>
      <w:r w:rsidRPr="004D0C6A">
        <w:rPr>
          <w:b/>
        </w:rPr>
        <w:t>Jasmin Čaušević</w:t>
      </w:r>
      <w:r>
        <w:t xml:space="preserve"> </w:t>
      </w:r>
      <w:r w:rsidR="004D0C6A">
        <w:t xml:space="preserve">ističe ponudu u iznosu od </w:t>
      </w:r>
      <w:r w:rsidRPr="004D0C6A" w:rsidR="004D0C6A">
        <w:rPr>
          <w:b/>
        </w:rPr>
        <w:t>496.761,58 kn u 11,18 sati</w:t>
      </w:r>
      <w:r>
        <w:rPr>
          <w:b/>
        </w:rPr>
        <w:t xml:space="preserve"> </w:t>
      </w:r>
    </w:p>
    <w:p w:rsidRPr="00FE508E" w:rsidR="00E31CCD" w:rsidP="00E31CCD" w:rsidRDefault="00E31CCD">
      <w:pPr>
        <w:pStyle w:val="Odlomakpopisa"/>
        <w:numPr>
          <w:ilvl w:val="0"/>
          <w:numId w:val="2"/>
        </w:numPr>
        <w:rPr>
          <w:b/>
        </w:rPr>
      </w:pPr>
      <w:r>
        <w:t>METRO LIVING d.o.o. ist</w:t>
      </w:r>
      <w:r w:rsidR="004D0C6A">
        <w:t xml:space="preserve">iče ponudu u iznosu od </w:t>
      </w:r>
      <w:r>
        <w:t xml:space="preserve"> kn</w:t>
      </w:r>
    </w:p>
    <w:p w:rsidRPr="003A4D51" w:rsidR="00E31CCD" w:rsidP="00E31CCD" w:rsidRDefault="00E31CCD">
      <w:pPr>
        <w:pStyle w:val="Odlomakpopisa"/>
        <w:numPr>
          <w:ilvl w:val="0"/>
          <w:numId w:val="2"/>
        </w:numPr>
        <w:rPr>
          <w:b/>
        </w:rPr>
      </w:pPr>
      <w:r>
        <w:t>Sandra Prsk</w:t>
      </w:r>
      <w:r w:rsidR="004D0C6A">
        <w:t>alo ističe ponudu u iznosu od</w:t>
      </w:r>
      <w:r>
        <w:t xml:space="preserve"> kn </w:t>
      </w:r>
    </w:p>
    <w:p w:rsidRPr="00E17074" w:rsidR="00E31CCD" w:rsidP="00E31CCD" w:rsidRDefault="00E31CCD">
      <w:pPr>
        <w:pStyle w:val="Odlomakpopisa"/>
        <w:numPr>
          <w:ilvl w:val="0"/>
          <w:numId w:val="2"/>
        </w:numPr>
        <w:rPr>
          <w:b/>
        </w:rPr>
      </w:pPr>
      <w:r>
        <w:t>CENTAR VIZIJA d.o.o. ist</w:t>
      </w:r>
      <w:r w:rsidR="004D0C6A">
        <w:t xml:space="preserve">iče ponudu u iznosu od </w:t>
      </w:r>
      <w:r>
        <w:t xml:space="preserve"> kn</w:t>
      </w:r>
    </w:p>
    <w:p w:rsidRPr="00E44D9F" w:rsidR="00E31CCD" w:rsidP="00E31CCD" w:rsidRDefault="00E31CCD">
      <w:pPr>
        <w:pStyle w:val="Odlomakpopisa"/>
        <w:numPr>
          <w:ilvl w:val="0"/>
          <w:numId w:val="2"/>
        </w:numPr>
        <w:rPr>
          <w:b/>
        </w:rPr>
      </w:pPr>
      <w:r>
        <w:t>Marko Marti</w:t>
      </w:r>
      <w:r w:rsidR="004D0C6A">
        <w:t xml:space="preserve">nović ističe ponudu od </w:t>
      </w:r>
      <w:r>
        <w:t xml:space="preserve"> kn </w:t>
      </w:r>
    </w:p>
    <w:p w:rsidRPr="00E439C2" w:rsidR="00E31CCD" w:rsidP="00E31CCD" w:rsidRDefault="00E31CCD">
      <w:pPr>
        <w:pStyle w:val="Odlomakpopisa"/>
        <w:numPr>
          <w:ilvl w:val="0"/>
          <w:numId w:val="2"/>
        </w:numPr>
        <w:rPr>
          <w:b/>
        </w:rPr>
      </w:pPr>
      <w:r>
        <w:t xml:space="preserve">STUDIO RENTAL d.o.o. </w:t>
      </w:r>
      <w:r w:rsidR="004D0C6A">
        <w:t xml:space="preserve">ističe ponudu u visini </w:t>
      </w:r>
      <w:r>
        <w:t xml:space="preserve"> kn </w:t>
      </w:r>
    </w:p>
    <w:p w:rsidR="00E439C2" w:rsidP="00E439C2" w:rsidRDefault="00E439C2">
      <w:pPr>
        <w:pStyle w:val="Odlomakpopisa"/>
      </w:pPr>
    </w:p>
    <w:p w:rsidR="00E439C2" w:rsidP="00E439C2" w:rsidRDefault="00E439C2">
      <w:pPr>
        <w:rPr>
          <w:b/>
        </w:rPr>
      </w:pPr>
      <w:r w:rsidRPr="00CF5896">
        <w:rPr>
          <w:b/>
        </w:rPr>
        <w:t>Utvr</w:t>
      </w:r>
      <w:r>
        <w:rPr>
          <w:b/>
        </w:rPr>
        <w:t xml:space="preserve">đuje se da  je  Jasmin Čaušević, Makarska,  </w:t>
      </w:r>
      <w:proofErr w:type="spellStart"/>
      <w:r>
        <w:rPr>
          <w:b/>
        </w:rPr>
        <w:t>Podgora</w:t>
      </w:r>
      <w:proofErr w:type="spellEnd"/>
      <w:r>
        <w:rPr>
          <w:b/>
        </w:rPr>
        <w:t xml:space="preserve">, Čaklje 37, OIB:18030083498 </w:t>
      </w:r>
      <w:r w:rsidRPr="00CF5896">
        <w:rPr>
          <w:b/>
        </w:rPr>
        <w:t xml:space="preserve"> stekao uvjete za dosudu nekretnine. </w:t>
      </w:r>
    </w:p>
    <w:p w:rsidR="00E31CCD" w:rsidP="00E31CCD" w:rsidRDefault="00E31CCD">
      <w:pPr>
        <w:rPr>
          <w:b/>
        </w:rPr>
      </w:pPr>
    </w:p>
    <w:p w:rsidR="00E31CCD" w:rsidP="00E31CCD" w:rsidRDefault="00E31CCD">
      <w:pPr>
        <w:pStyle w:val="Odlomakpopisa"/>
        <w:numPr>
          <w:ilvl w:val="0"/>
          <w:numId w:val="1"/>
        </w:numPr>
        <w:ind w:left="0"/>
        <w:rPr>
          <w:b/>
        </w:rPr>
      </w:pPr>
      <w:r>
        <w:rPr>
          <w:b/>
        </w:rPr>
        <w:t xml:space="preserve">414. ETAŽA: 38/10000  </w:t>
      </w:r>
    </w:p>
    <w:p w:rsidR="00E31CCD" w:rsidP="00E31CCD" w:rsidRDefault="00E31CCD">
      <w:pPr>
        <w:jc w:val="both"/>
      </w:pPr>
      <w:r>
        <w:t>dvosobni stan oznake 803, u osmom katu objekta S 4 sa otvorenim parkirnim mjestom oznake PM 34 u dvorištu, neto korisne površine 51,66 m2, u etažnom elaboratu sve označeno  žutom bojom</w:t>
      </w:r>
      <w:r>
        <w:tab/>
      </w:r>
      <w:r>
        <w:tab/>
      </w:r>
    </w:p>
    <w:p w:rsidR="00E31CCD" w:rsidP="00E31CCD" w:rsidRDefault="00E31CCD">
      <w:r>
        <w:t>Na ovom ročištu za dražbu nekretnina se ne može prodati ispod vrijednosti od 478.538,06 kn.</w:t>
      </w:r>
    </w:p>
    <w:p w:rsidR="00E31CCD" w:rsidP="00E31CCD" w:rsidRDefault="00E31CCD">
      <w:pPr>
        <w:pStyle w:val="Odlomakpopisa"/>
        <w:numPr>
          <w:ilvl w:val="0"/>
          <w:numId w:val="2"/>
        </w:numPr>
      </w:pPr>
      <w:r>
        <w:t xml:space="preserve">Dragana </w:t>
      </w:r>
      <w:proofErr w:type="spellStart"/>
      <w:r>
        <w:t>Drobac</w:t>
      </w:r>
      <w:proofErr w:type="spellEnd"/>
      <w:r>
        <w:t xml:space="preserve"> ističe</w:t>
      </w:r>
      <w:r w:rsidR="008D2DB6">
        <w:t xml:space="preserve"> ponudu u iznosu od </w:t>
      </w:r>
    </w:p>
    <w:p w:rsidR="00E31CCD" w:rsidP="00E31CCD" w:rsidRDefault="00E31CCD">
      <w:pPr>
        <w:pStyle w:val="Odlomakpopisa"/>
        <w:numPr>
          <w:ilvl w:val="0"/>
          <w:numId w:val="2"/>
        </w:numPr>
      </w:pPr>
      <w:r>
        <w:t>METRO LIVING d.o.o. ističe</w:t>
      </w:r>
      <w:r w:rsidR="008D2DB6">
        <w:t xml:space="preserve"> ponudu u iznosu od </w:t>
      </w:r>
    </w:p>
    <w:p w:rsidR="00E31CCD" w:rsidP="00E31CCD" w:rsidRDefault="00E31CCD">
      <w:pPr>
        <w:pStyle w:val="Odlomakpopisa"/>
        <w:numPr>
          <w:ilvl w:val="0"/>
          <w:numId w:val="2"/>
        </w:numPr>
      </w:pPr>
      <w:r>
        <w:t xml:space="preserve">Krešimir </w:t>
      </w:r>
      <w:proofErr w:type="spellStart"/>
      <w:r>
        <w:t>Flas</w:t>
      </w:r>
      <w:proofErr w:type="spellEnd"/>
      <w:r>
        <w:t xml:space="preserve"> ističe</w:t>
      </w:r>
      <w:r w:rsidR="008D2DB6">
        <w:t xml:space="preserve"> ponudu u iznosu od</w:t>
      </w:r>
    </w:p>
    <w:p w:rsidR="00E31CCD" w:rsidP="00E31CCD" w:rsidRDefault="00E31CCD">
      <w:pPr>
        <w:pStyle w:val="Odlomakpopisa"/>
        <w:numPr>
          <w:ilvl w:val="0"/>
          <w:numId w:val="2"/>
        </w:numPr>
      </w:pPr>
      <w:r>
        <w:t xml:space="preserve">Vedran </w:t>
      </w:r>
      <w:proofErr w:type="spellStart"/>
      <w:r>
        <w:t>Juroš</w:t>
      </w:r>
      <w:proofErr w:type="spellEnd"/>
      <w:r>
        <w:t xml:space="preserve"> ističe</w:t>
      </w:r>
      <w:r w:rsidR="008D2DB6">
        <w:t xml:space="preserve"> ponudu u iznosu od </w:t>
      </w:r>
    </w:p>
    <w:p w:rsidR="00E31CCD" w:rsidP="00E31CCD" w:rsidRDefault="00E31CCD">
      <w:pPr>
        <w:pStyle w:val="Odlomakpopisa"/>
        <w:numPr>
          <w:ilvl w:val="0"/>
          <w:numId w:val="2"/>
        </w:numPr>
      </w:pPr>
      <w:r w:rsidRPr="00010A94">
        <w:rPr>
          <w:b/>
        </w:rPr>
        <w:t>Oliver Zorić   ističe</w:t>
      </w:r>
      <w:r>
        <w:t xml:space="preserve"> ponudu u iznosu od 47.853,81 kn </w:t>
      </w:r>
      <w:r w:rsidR="00010A94">
        <w:t xml:space="preserve">, </w:t>
      </w:r>
      <w:r w:rsidRPr="00010A94" w:rsidR="00010A94">
        <w:rPr>
          <w:b/>
        </w:rPr>
        <w:t>488.538,06 kn u 11,19 sati</w:t>
      </w:r>
      <w:r w:rsidR="00010A94">
        <w:t xml:space="preserve"> </w:t>
      </w:r>
    </w:p>
    <w:p w:rsidR="00E31CCD" w:rsidP="00E31CCD" w:rsidRDefault="00E31CCD">
      <w:pPr>
        <w:pStyle w:val="Odlomakpopisa"/>
        <w:numPr>
          <w:ilvl w:val="0"/>
          <w:numId w:val="2"/>
        </w:numPr>
      </w:pPr>
      <w:r>
        <w:t xml:space="preserve">STUDIO RENTAL d.o.o. </w:t>
      </w:r>
      <w:r w:rsidR="008D2DB6">
        <w:t>ističe ponudu u visini</w:t>
      </w:r>
      <w:r>
        <w:t xml:space="preserve"> kn </w:t>
      </w:r>
    </w:p>
    <w:p w:rsidR="00E31CCD" w:rsidP="00E31CCD" w:rsidRDefault="00E31CCD">
      <w:pPr>
        <w:pStyle w:val="Odlomakpopisa"/>
        <w:numPr>
          <w:ilvl w:val="0"/>
          <w:numId w:val="2"/>
        </w:numPr>
      </w:pPr>
      <w:r>
        <w:t xml:space="preserve">Iris </w:t>
      </w:r>
      <w:proofErr w:type="spellStart"/>
      <w:r>
        <w:t>Cekuš</w:t>
      </w:r>
      <w:proofErr w:type="spellEnd"/>
      <w:r>
        <w:t xml:space="preserve"> </w:t>
      </w:r>
      <w:proofErr w:type="spellStart"/>
      <w:r>
        <w:t>Soltz</w:t>
      </w:r>
      <w:proofErr w:type="spellEnd"/>
      <w:r>
        <w:t xml:space="preserve"> istič</w:t>
      </w:r>
      <w:r w:rsidR="00010A94">
        <w:t>e ponudu od visini 478.538,06 u 11,18 sati,</w:t>
      </w:r>
    </w:p>
    <w:p w:rsidR="00E31CCD" w:rsidP="00E31CCD" w:rsidRDefault="00E31CCD">
      <w:pPr>
        <w:pStyle w:val="Odlomakpopisa"/>
      </w:pPr>
      <w:r>
        <w:lastRenderedPageBreak/>
        <w:tab/>
      </w:r>
    </w:p>
    <w:p w:rsidR="00FA310C" w:rsidP="00FA310C" w:rsidRDefault="00FA310C">
      <w:pPr>
        <w:rPr>
          <w:b/>
        </w:rPr>
      </w:pPr>
      <w:r w:rsidRPr="00CF5896">
        <w:rPr>
          <w:b/>
        </w:rPr>
        <w:t>Utvr</w:t>
      </w:r>
      <w:r>
        <w:rPr>
          <w:b/>
        </w:rPr>
        <w:t xml:space="preserve">đuje se da  je  Oliver Zorić, Zagreb,  </w:t>
      </w:r>
      <w:proofErr w:type="spellStart"/>
      <w:r>
        <w:rPr>
          <w:b/>
        </w:rPr>
        <w:t>Jaruščica</w:t>
      </w:r>
      <w:proofErr w:type="spellEnd"/>
      <w:r>
        <w:rPr>
          <w:b/>
        </w:rPr>
        <w:t xml:space="preserve"> 11,  OIB:35822433380 </w:t>
      </w:r>
      <w:r w:rsidRPr="00CF5896">
        <w:rPr>
          <w:b/>
        </w:rPr>
        <w:t xml:space="preserve"> stekao uvjete za dosudu nekretnine. </w:t>
      </w:r>
    </w:p>
    <w:p w:rsidR="00E31CCD" w:rsidP="00E31CCD" w:rsidRDefault="00E31CCD"/>
    <w:p w:rsidR="00E31CCD" w:rsidP="00E31CCD" w:rsidRDefault="00E31CCD">
      <w:pPr>
        <w:pStyle w:val="Odlomakpopisa"/>
        <w:numPr>
          <w:ilvl w:val="0"/>
          <w:numId w:val="1"/>
        </w:numPr>
        <w:ind w:left="0"/>
        <w:rPr>
          <w:b/>
        </w:rPr>
      </w:pPr>
      <w:r>
        <w:rPr>
          <w:b/>
        </w:rPr>
        <w:t xml:space="preserve">416. ETAŽA: 28/10000  </w:t>
      </w:r>
    </w:p>
    <w:p w:rsidR="00E31CCD" w:rsidP="00E31CCD" w:rsidRDefault="00E31CCD">
      <w:pPr>
        <w:jc w:val="both"/>
      </w:pPr>
      <w:r>
        <w:t>jednosobni stan oznake 805, u osmom katu objekta S 4, sa otvorenim parkirnim mjestom oznake PM 36 u dvorištu, neto korisne površine 38,97 m2, u etažnom elaboratu sve označeno  crvenom bojom</w:t>
      </w:r>
      <w:r>
        <w:tab/>
      </w:r>
      <w:r>
        <w:tab/>
      </w:r>
    </w:p>
    <w:p w:rsidR="00E31CCD" w:rsidP="00E31CCD" w:rsidRDefault="00E31CCD">
      <w:r>
        <w:t>Na ovom ročištu za dražbu nekretnina se ne može prodati ispod vrijednosti od 344.866,76 kn.</w:t>
      </w:r>
    </w:p>
    <w:p w:rsidR="00E31CCD" w:rsidP="00E31CCD" w:rsidRDefault="00E31CCD">
      <w:pPr>
        <w:pStyle w:val="Odlomakpopisa"/>
        <w:numPr>
          <w:ilvl w:val="0"/>
          <w:numId w:val="2"/>
        </w:numPr>
      </w:pPr>
      <w:r>
        <w:t>METRO LIVING d.o.o. ističe</w:t>
      </w:r>
      <w:r w:rsidR="008D2DB6">
        <w:t xml:space="preserve"> ponudu u iznosu od </w:t>
      </w:r>
    </w:p>
    <w:p w:rsidR="00E31CCD" w:rsidP="00E31CCD" w:rsidRDefault="00E31CCD">
      <w:pPr>
        <w:pStyle w:val="Odlomakpopisa"/>
        <w:numPr>
          <w:ilvl w:val="0"/>
          <w:numId w:val="2"/>
        </w:numPr>
      </w:pPr>
      <w:r>
        <w:t>CENTAR VIZIJA d.o.o. ističe p</w:t>
      </w:r>
      <w:r w:rsidR="00010A94">
        <w:t>onudu u iznosu od 344.866,76 kn</w:t>
      </w:r>
      <w:r w:rsidR="00413B49">
        <w:t>,</w:t>
      </w:r>
      <w:r w:rsidRPr="00413B49" w:rsidR="00413B49">
        <w:rPr>
          <w:b/>
        </w:rPr>
        <w:t xml:space="preserve">364.866,76 kn  u </w:t>
      </w:r>
      <w:r w:rsidR="00413B49">
        <w:t>11,37 sati</w:t>
      </w:r>
      <w:r w:rsidR="00010A94">
        <w:t xml:space="preserve"> </w:t>
      </w:r>
    </w:p>
    <w:p w:rsidR="00E31CCD" w:rsidP="00E31CCD" w:rsidRDefault="00E31CCD">
      <w:pPr>
        <w:pStyle w:val="Odlomakpopisa"/>
        <w:numPr>
          <w:ilvl w:val="0"/>
          <w:numId w:val="2"/>
        </w:numPr>
      </w:pPr>
      <w:r w:rsidRPr="00413B49">
        <w:t>Sanja Šukunda</w:t>
      </w:r>
      <w:r>
        <w:t xml:space="preserve"> ističe ponudu u iznosu od </w:t>
      </w:r>
      <w:r w:rsidRPr="00413B49">
        <w:t>3</w:t>
      </w:r>
      <w:r w:rsidRPr="00413B49" w:rsidR="00010A94">
        <w:t>54.866,76  u  11,21</w:t>
      </w:r>
    </w:p>
    <w:p w:rsidR="00E31CCD" w:rsidP="00E31CCD" w:rsidRDefault="00E31CCD">
      <w:pPr>
        <w:pStyle w:val="Odlomakpopisa"/>
        <w:numPr>
          <w:ilvl w:val="0"/>
          <w:numId w:val="2"/>
        </w:numPr>
      </w:pPr>
      <w:r>
        <w:t xml:space="preserve">Tatjana </w:t>
      </w:r>
      <w:proofErr w:type="spellStart"/>
      <w:r>
        <w:t>Mateković</w:t>
      </w:r>
      <w:proofErr w:type="spellEnd"/>
      <w:r>
        <w:t xml:space="preserve"> ističe</w:t>
      </w:r>
      <w:r w:rsidR="008D2DB6">
        <w:t xml:space="preserve"> ponudu u iznosu od </w:t>
      </w:r>
    </w:p>
    <w:p w:rsidR="00E31CCD" w:rsidP="00E31CCD" w:rsidRDefault="00E31CCD">
      <w:pPr>
        <w:pStyle w:val="Odlomakpopisa"/>
        <w:numPr>
          <w:ilvl w:val="0"/>
          <w:numId w:val="2"/>
        </w:numPr>
      </w:pPr>
      <w:r>
        <w:t>Tamara Ko</w:t>
      </w:r>
      <w:r w:rsidR="008D2DB6">
        <w:t xml:space="preserve">s ističe ponudu od </w:t>
      </w:r>
    </w:p>
    <w:p w:rsidR="00E31CCD" w:rsidP="00E31CCD" w:rsidRDefault="00E31CCD">
      <w:pPr>
        <w:pStyle w:val="Odlomakpopisa"/>
        <w:numPr>
          <w:ilvl w:val="0"/>
          <w:numId w:val="2"/>
        </w:numPr>
      </w:pPr>
      <w:r>
        <w:t>Jelena Jozi</w:t>
      </w:r>
      <w:r w:rsidR="008D2DB6">
        <w:t xml:space="preserve">ć ističe ponudu od </w:t>
      </w:r>
    </w:p>
    <w:p w:rsidR="00413B49" w:rsidP="00413B49" w:rsidRDefault="00413B49">
      <w:pPr>
        <w:ind w:left="426"/>
      </w:pPr>
    </w:p>
    <w:p w:rsidRPr="00413B49" w:rsidR="00413B49" w:rsidP="00513348" w:rsidRDefault="00413B49">
      <w:pPr>
        <w:jc w:val="both"/>
        <w:rPr>
          <w:b/>
        </w:rPr>
      </w:pPr>
      <w:r w:rsidRPr="00413B49">
        <w:rPr>
          <w:b/>
        </w:rPr>
        <w:t xml:space="preserve">Utvrđuje se da  je </w:t>
      </w:r>
      <w:r>
        <w:rPr>
          <w:b/>
        </w:rPr>
        <w:t xml:space="preserve"> </w:t>
      </w:r>
      <w:r w:rsidR="00513348">
        <w:rPr>
          <w:b/>
        </w:rPr>
        <w:t xml:space="preserve">CENTAR VIZIJA d.o.o.  Zagreb, </w:t>
      </w:r>
      <w:proofErr w:type="spellStart"/>
      <w:r w:rsidR="00513348">
        <w:rPr>
          <w:b/>
        </w:rPr>
        <w:t>Kranjčevićeva</w:t>
      </w:r>
      <w:proofErr w:type="spellEnd"/>
      <w:r w:rsidR="00513348">
        <w:rPr>
          <w:b/>
        </w:rPr>
        <w:t xml:space="preserve"> 53, </w:t>
      </w:r>
      <w:r w:rsidRPr="00413B49">
        <w:rPr>
          <w:b/>
        </w:rPr>
        <w:t xml:space="preserve">  OIB:</w:t>
      </w:r>
      <w:r w:rsidR="00513348">
        <w:rPr>
          <w:b/>
        </w:rPr>
        <w:t xml:space="preserve">05417850582, </w:t>
      </w:r>
      <w:r w:rsidRPr="00413B49">
        <w:rPr>
          <w:b/>
        </w:rPr>
        <w:t xml:space="preserve"> </w:t>
      </w:r>
      <w:r w:rsidR="008D2DB6">
        <w:rPr>
          <w:b/>
        </w:rPr>
        <w:t xml:space="preserve"> stekla</w:t>
      </w:r>
      <w:r w:rsidR="00513348">
        <w:rPr>
          <w:b/>
        </w:rPr>
        <w:t xml:space="preserve"> </w:t>
      </w:r>
      <w:r w:rsidRPr="00413B49">
        <w:rPr>
          <w:b/>
        </w:rPr>
        <w:t xml:space="preserve"> uvjete za dosudu nekretnine</w:t>
      </w:r>
    </w:p>
    <w:p w:rsidR="00E31CCD" w:rsidP="00E31CCD" w:rsidRDefault="00E31CCD"/>
    <w:p w:rsidR="00E31CCD" w:rsidP="00E31CCD" w:rsidRDefault="00E31CCD">
      <w:pPr>
        <w:pStyle w:val="Odlomakpopisa"/>
        <w:numPr>
          <w:ilvl w:val="0"/>
          <w:numId w:val="1"/>
        </w:numPr>
        <w:ind w:left="0"/>
        <w:rPr>
          <w:b/>
        </w:rPr>
      </w:pPr>
      <w:r>
        <w:rPr>
          <w:b/>
        </w:rPr>
        <w:t xml:space="preserve">417. ETAŽA: 24/10000  </w:t>
      </w:r>
    </w:p>
    <w:p w:rsidR="00E31CCD" w:rsidP="00E31CCD" w:rsidRDefault="00E31CCD">
      <w:pPr>
        <w:jc w:val="both"/>
      </w:pPr>
      <w:r>
        <w:t>jednosobni stan oznake 806, u osmom katu objekta S 4, sa otvorenim parkirnim mjestom oznake PM 37 u dvorištu, neto korisne površine 33,03 m2, u etažnom elaboratu sve označeno  plavom bojom</w:t>
      </w:r>
      <w:r>
        <w:tab/>
      </w:r>
      <w:r>
        <w:tab/>
      </w:r>
    </w:p>
    <w:p w:rsidR="00E31CCD" w:rsidP="00E31CCD" w:rsidRDefault="00E31CCD">
      <w:r>
        <w:t>Na ovom ročištu za dražbu nekretnina se ne može prodati ispod vrijednosti od 309.436,26  kn.</w:t>
      </w:r>
    </w:p>
    <w:p w:rsidR="00E31CCD" w:rsidP="00E31CCD" w:rsidRDefault="00E31CCD">
      <w:pPr>
        <w:pStyle w:val="Odlomakpopisa"/>
        <w:numPr>
          <w:ilvl w:val="0"/>
          <w:numId w:val="2"/>
        </w:numPr>
      </w:pPr>
      <w:r>
        <w:t xml:space="preserve">Matej </w:t>
      </w:r>
      <w:proofErr w:type="spellStart"/>
      <w:r>
        <w:t>Jambrak</w:t>
      </w:r>
      <w:proofErr w:type="spellEnd"/>
      <w:r>
        <w:t xml:space="preserve"> ističe</w:t>
      </w:r>
      <w:r w:rsidR="008D2DB6">
        <w:t xml:space="preserve"> ponudu u iznosu od </w:t>
      </w:r>
      <w:r w:rsidR="007637DB">
        <w:t>, 389, 409,</w:t>
      </w:r>
    </w:p>
    <w:p w:rsidR="00E31CCD" w:rsidP="00E31CCD" w:rsidRDefault="00E31CCD">
      <w:pPr>
        <w:pStyle w:val="Odlomakpopisa"/>
        <w:numPr>
          <w:ilvl w:val="0"/>
          <w:numId w:val="2"/>
        </w:numPr>
      </w:pPr>
      <w:r>
        <w:t>Robert Gruber ističe</w:t>
      </w:r>
      <w:r w:rsidR="003E7139">
        <w:t xml:space="preserve"> ponudu u iznosu od 309.436,26 kn u 11,41, 329, 349,</w:t>
      </w:r>
    </w:p>
    <w:p w:rsidR="00E31CCD" w:rsidP="00E31CCD" w:rsidRDefault="00E31CCD">
      <w:pPr>
        <w:pStyle w:val="Odlomakpopisa"/>
        <w:numPr>
          <w:ilvl w:val="0"/>
          <w:numId w:val="2"/>
        </w:numPr>
      </w:pPr>
      <w:r>
        <w:t xml:space="preserve">METRO LIVING d.o.o. ističe </w:t>
      </w:r>
      <w:r w:rsidR="008D2DB6">
        <w:t xml:space="preserve">ponudu u iznosu od </w:t>
      </w:r>
    </w:p>
    <w:p w:rsidR="00E31CCD" w:rsidP="00E31CCD" w:rsidRDefault="00E31CCD">
      <w:pPr>
        <w:pStyle w:val="Odlomakpopisa"/>
        <w:numPr>
          <w:ilvl w:val="0"/>
          <w:numId w:val="2"/>
        </w:numPr>
      </w:pPr>
      <w:r>
        <w:t xml:space="preserve">Martina </w:t>
      </w:r>
      <w:proofErr w:type="spellStart"/>
      <w:r>
        <w:t>Peričić</w:t>
      </w:r>
      <w:proofErr w:type="spellEnd"/>
      <w:r>
        <w:t xml:space="preserve"> is</w:t>
      </w:r>
      <w:r w:rsidR="003E7139">
        <w:t xml:space="preserve">tiče ponudu u iznosu od </w:t>
      </w:r>
      <w:r>
        <w:t xml:space="preserve"> kn</w:t>
      </w:r>
    </w:p>
    <w:p w:rsidR="00E31CCD" w:rsidP="00E31CCD" w:rsidRDefault="00E31CCD">
      <w:pPr>
        <w:pStyle w:val="Odlomakpopisa"/>
        <w:numPr>
          <w:ilvl w:val="0"/>
          <w:numId w:val="2"/>
        </w:numPr>
      </w:pPr>
      <w:r>
        <w:t>CENTAR VIZIJA d.o.o. ist</w:t>
      </w:r>
      <w:r w:rsidR="003E7139">
        <w:t>iče ponudu u iznosu od 3</w:t>
      </w:r>
      <w:r>
        <w:t xml:space="preserve"> kn</w:t>
      </w:r>
    </w:p>
    <w:p w:rsidRPr="003E7139" w:rsidR="00E31CCD" w:rsidP="00E31CCD" w:rsidRDefault="00E31CCD">
      <w:pPr>
        <w:pStyle w:val="Odlomakpopisa"/>
        <w:numPr>
          <w:ilvl w:val="0"/>
          <w:numId w:val="2"/>
        </w:numPr>
        <w:rPr>
          <w:b/>
        </w:rPr>
      </w:pPr>
      <w:r w:rsidRPr="003E7139">
        <w:rPr>
          <w:b/>
        </w:rPr>
        <w:t xml:space="preserve">Anita </w:t>
      </w:r>
      <w:proofErr w:type="spellStart"/>
      <w:r w:rsidRPr="003E7139">
        <w:rPr>
          <w:b/>
        </w:rPr>
        <w:t>Zrinjan</w:t>
      </w:r>
      <w:proofErr w:type="spellEnd"/>
      <w:r w:rsidRPr="003E7139">
        <w:rPr>
          <w:b/>
        </w:rPr>
        <w:t xml:space="preserve"> ističe</w:t>
      </w:r>
      <w:r w:rsidR="008D2DB6">
        <w:t xml:space="preserve"> ponudu od </w:t>
      </w:r>
      <w:r w:rsidR="003E7139">
        <w:t>319, 339,</w:t>
      </w:r>
      <w:r w:rsidRPr="00133956" w:rsidR="003E7139">
        <w:t>359.436,26 kn u 11,41 kn</w:t>
      </w:r>
      <w:r w:rsidRPr="00133956">
        <w:t xml:space="preserve"> </w:t>
      </w:r>
      <w:r w:rsidRPr="00133956" w:rsidR="00133956">
        <w:t>,</w:t>
      </w:r>
      <w:r w:rsidR="00133956">
        <w:rPr>
          <w:b/>
        </w:rPr>
        <w:t xml:space="preserve"> </w:t>
      </w:r>
      <w:r w:rsidRPr="007637DB" w:rsidR="00133956">
        <w:t>379.436,26 kn u 11,51 kn</w:t>
      </w:r>
      <w:r w:rsidRPr="007637DB" w:rsidR="007637DB">
        <w:t>, 399,</w:t>
      </w:r>
      <w:r w:rsidRPr="007637DB" w:rsidR="00133956">
        <w:t xml:space="preserve"> </w:t>
      </w:r>
      <w:r w:rsidRPr="004E3254" w:rsidR="007637DB">
        <w:rPr>
          <w:b/>
        </w:rPr>
        <w:t>419.436,26</w:t>
      </w:r>
      <w:r w:rsidRPr="007637DB" w:rsidR="007637DB">
        <w:t xml:space="preserve"> kn</w:t>
      </w:r>
      <w:r w:rsidR="007637DB">
        <w:rPr>
          <w:b/>
        </w:rPr>
        <w:t xml:space="preserve"> u 12.01 kn </w:t>
      </w:r>
    </w:p>
    <w:p w:rsidR="00E31CCD" w:rsidP="00E31CCD" w:rsidRDefault="00E31CCD">
      <w:pPr>
        <w:pStyle w:val="Odlomakpopisa"/>
        <w:numPr>
          <w:ilvl w:val="0"/>
          <w:numId w:val="2"/>
        </w:numPr>
      </w:pPr>
      <w:r>
        <w:t>STUDIO RENTAL d.</w:t>
      </w:r>
      <w:r w:rsidR="003E7139">
        <w:t xml:space="preserve">o.o.  ističe ponudu od </w:t>
      </w:r>
      <w:r>
        <w:t xml:space="preserve"> kn </w:t>
      </w:r>
    </w:p>
    <w:p w:rsidRPr="00A00743" w:rsidR="00E31CCD" w:rsidP="00E31CCD" w:rsidRDefault="00E31CCD">
      <w:pPr>
        <w:pStyle w:val="Odlomakpopisa"/>
        <w:numPr>
          <w:ilvl w:val="0"/>
          <w:numId w:val="2"/>
        </w:numPr>
        <w:rPr>
          <w:b/>
        </w:rPr>
      </w:pPr>
      <w:r>
        <w:t xml:space="preserve">Branka </w:t>
      </w:r>
      <w:proofErr w:type="spellStart"/>
      <w:r>
        <w:t>To</w:t>
      </w:r>
      <w:r w:rsidR="003E7139">
        <w:t>maško</w:t>
      </w:r>
      <w:proofErr w:type="spellEnd"/>
      <w:r w:rsidR="003E7139">
        <w:t xml:space="preserve"> ističe ponudu od </w:t>
      </w:r>
      <w:r>
        <w:t xml:space="preserve"> kn </w:t>
      </w:r>
    </w:p>
    <w:p w:rsidR="00E31CCD" w:rsidP="00E31CCD" w:rsidRDefault="00E31CCD">
      <w:pPr>
        <w:pStyle w:val="Odlomakpopisa"/>
        <w:numPr>
          <w:ilvl w:val="0"/>
          <w:numId w:val="2"/>
        </w:numPr>
        <w:rPr>
          <w:b/>
        </w:rPr>
      </w:pPr>
      <w:r>
        <w:t xml:space="preserve">Robert </w:t>
      </w:r>
      <w:proofErr w:type="spellStart"/>
      <w:r>
        <w:t>Žunić</w:t>
      </w:r>
      <w:proofErr w:type="spellEnd"/>
      <w:r>
        <w:t xml:space="preserve"> ist</w:t>
      </w:r>
      <w:r w:rsidR="003E7139">
        <w:t>iče ponudu u iznosu od</w:t>
      </w:r>
      <w:r w:rsidR="00133956">
        <w:t xml:space="preserve"> 369.436,26 k u 11,51 sati</w:t>
      </w:r>
      <w:r w:rsidR="003E7139">
        <w:t xml:space="preserve"> </w:t>
      </w:r>
      <w:r>
        <w:t xml:space="preserve"> kn</w:t>
      </w:r>
    </w:p>
    <w:p w:rsidR="00133956" w:rsidP="00133956" w:rsidRDefault="00133956"/>
    <w:p w:rsidRPr="00133956" w:rsidR="00133956" w:rsidP="00133956" w:rsidRDefault="00133956">
      <w:pPr>
        <w:rPr>
          <w:b/>
        </w:rPr>
      </w:pPr>
      <w:r w:rsidRPr="00133956">
        <w:rPr>
          <w:b/>
        </w:rPr>
        <w:t xml:space="preserve">Utvrđuje se da  je  </w:t>
      </w:r>
      <w:r w:rsidR="004E3254">
        <w:rPr>
          <w:b/>
        </w:rPr>
        <w:t xml:space="preserve">Anita </w:t>
      </w:r>
      <w:proofErr w:type="spellStart"/>
      <w:r w:rsidR="004E3254">
        <w:rPr>
          <w:b/>
        </w:rPr>
        <w:t>Zrinjan</w:t>
      </w:r>
      <w:proofErr w:type="spellEnd"/>
      <w:r w:rsidR="004E3254">
        <w:rPr>
          <w:b/>
        </w:rPr>
        <w:t xml:space="preserve">, </w:t>
      </w:r>
      <w:proofErr w:type="spellStart"/>
      <w:r w:rsidR="004E3254">
        <w:rPr>
          <w:b/>
        </w:rPr>
        <w:t>Medsave</w:t>
      </w:r>
      <w:proofErr w:type="spellEnd"/>
      <w:r w:rsidR="004E3254">
        <w:rPr>
          <w:b/>
        </w:rPr>
        <w:t xml:space="preserve">, </w:t>
      </w:r>
      <w:proofErr w:type="spellStart"/>
      <w:r w:rsidR="004E3254">
        <w:rPr>
          <w:b/>
        </w:rPr>
        <w:t>Medsave</w:t>
      </w:r>
      <w:proofErr w:type="spellEnd"/>
      <w:r w:rsidR="004E3254">
        <w:rPr>
          <w:b/>
        </w:rPr>
        <w:t xml:space="preserve"> 26,  OIB:45979512796</w:t>
      </w:r>
      <w:r w:rsidRPr="00133956">
        <w:rPr>
          <w:b/>
        </w:rPr>
        <w:t xml:space="preserve"> </w:t>
      </w:r>
      <w:r w:rsidR="004E3254">
        <w:rPr>
          <w:b/>
        </w:rPr>
        <w:t xml:space="preserve"> stekla</w:t>
      </w:r>
      <w:r w:rsidRPr="00133956">
        <w:rPr>
          <w:b/>
        </w:rPr>
        <w:t xml:space="preserve"> uvjete za dosudu nekretnine. </w:t>
      </w:r>
    </w:p>
    <w:p w:rsidRPr="00133956" w:rsidR="00133956" w:rsidP="00133956" w:rsidRDefault="00133956">
      <w:pPr>
        <w:rPr>
          <w:b/>
        </w:rPr>
      </w:pPr>
    </w:p>
    <w:p w:rsidR="00E31CCD" w:rsidP="00E31CCD" w:rsidRDefault="00E31CCD">
      <w:pPr>
        <w:pStyle w:val="Odlomakpopisa"/>
        <w:numPr>
          <w:ilvl w:val="0"/>
          <w:numId w:val="1"/>
        </w:numPr>
        <w:ind w:left="0"/>
        <w:rPr>
          <w:b/>
        </w:rPr>
      </w:pPr>
      <w:r>
        <w:rPr>
          <w:b/>
        </w:rPr>
        <w:t xml:space="preserve">418. ETAŽA: 26/10000  </w:t>
      </w:r>
    </w:p>
    <w:p w:rsidR="00E31CCD" w:rsidP="00E31CCD" w:rsidRDefault="00E31CCD">
      <w:pPr>
        <w:jc w:val="both"/>
      </w:pPr>
      <w:r>
        <w:t>jednosobni stan oznake 807, u osmom katu objekta S 4, sa otvorenim parkirnim mjestom oznake PM 38 u dvorištu, neto korisne površine 36,21 m2, u etažnom elaboratu sve označeno  žutom bojom</w:t>
      </w:r>
      <w:r>
        <w:tab/>
      </w:r>
      <w:r>
        <w:tab/>
      </w:r>
    </w:p>
    <w:p w:rsidR="00E31CCD" w:rsidP="00E31CCD" w:rsidRDefault="00E31CCD">
      <w:r>
        <w:t>Na ovom ročištu za dražbu nekretnina se ne može prodati ispod vrijednosti od 328.513,08 kn.</w:t>
      </w:r>
    </w:p>
    <w:p w:rsidR="00E31CCD" w:rsidP="00E31CCD" w:rsidRDefault="00E31CCD">
      <w:pPr>
        <w:pStyle w:val="Odlomakpopisa"/>
        <w:numPr>
          <w:ilvl w:val="0"/>
          <w:numId w:val="2"/>
        </w:numPr>
      </w:pPr>
      <w:r>
        <w:t xml:space="preserve">Matej </w:t>
      </w:r>
      <w:proofErr w:type="spellStart"/>
      <w:r>
        <w:t>Jambrak</w:t>
      </w:r>
      <w:proofErr w:type="spellEnd"/>
      <w:r>
        <w:t xml:space="preserve"> ističe</w:t>
      </w:r>
      <w:r w:rsidR="008D2DB6">
        <w:t xml:space="preserve"> ponudu u iznosu od </w:t>
      </w:r>
    </w:p>
    <w:p w:rsidR="00E31CCD" w:rsidP="00E31CCD" w:rsidRDefault="00E31CCD">
      <w:pPr>
        <w:pStyle w:val="Odlomakpopisa"/>
        <w:numPr>
          <w:ilvl w:val="0"/>
          <w:numId w:val="2"/>
        </w:numPr>
      </w:pPr>
      <w:r>
        <w:t>Robert Gruber ističe</w:t>
      </w:r>
      <w:r w:rsidR="008D2DB6">
        <w:t xml:space="preserve"> ponudu u iznosu od </w:t>
      </w:r>
      <w:r>
        <w:t xml:space="preserve"> </w:t>
      </w:r>
      <w:r w:rsidR="003E7139">
        <w:t>, 338.</w:t>
      </w:r>
      <w:r w:rsidR="00133956">
        <w:t>, 368</w:t>
      </w:r>
      <w:r w:rsidR="007637DB">
        <w:t>, 388.</w:t>
      </w:r>
      <w:r w:rsidR="00C81318">
        <w:t>408</w:t>
      </w:r>
    </w:p>
    <w:p w:rsidR="00E31CCD" w:rsidP="00E31CCD" w:rsidRDefault="00E31CCD">
      <w:pPr>
        <w:pStyle w:val="Odlomakpopisa"/>
        <w:numPr>
          <w:ilvl w:val="0"/>
          <w:numId w:val="2"/>
        </w:numPr>
      </w:pPr>
      <w:r>
        <w:t>METRO LIVING d.o.o. ističe</w:t>
      </w:r>
      <w:r w:rsidR="008D2DB6">
        <w:t xml:space="preserve"> ponudu u iznosu od </w:t>
      </w:r>
    </w:p>
    <w:p w:rsidR="00E31CCD" w:rsidP="00E31CCD" w:rsidRDefault="00E31CCD">
      <w:pPr>
        <w:pStyle w:val="Odlomakpopisa"/>
        <w:numPr>
          <w:ilvl w:val="0"/>
          <w:numId w:val="2"/>
        </w:numPr>
      </w:pPr>
      <w:r w:rsidRPr="007637DB">
        <w:rPr>
          <w:b/>
        </w:rPr>
        <w:t>CENTAR VIZIJA</w:t>
      </w:r>
      <w:r>
        <w:t xml:space="preserve"> d.o.o. ističe ponudu u iznosu od </w:t>
      </w:r>
      <w:r w:rsidR="003E7139">
        <w:t>328.513,08, u 11,42</w:t>
      </w:r>
      <w:r w:rsidR="00133956">
        <w:t xml:space="preserve">, 358, </w:t>
      </w:r>
      <w:r w:rsidRPr="007637DB" w:rsidR="00133956">
        <w:t>378.513,08 kn u 11,52 sati</w:t>
      </w:r>
      <w:r w:rsidR="00133956">
        <w:t xml:space="preserve"> </w:t>
      </w:r>
      <w:r w:rsidR="007637DB">
        <w:t xml:space="preserve">, iznos  </w:t>
      </w:r>
      <w:r w:rsidRPr="007637DB" w:rsidR="007637DB">
        <w:rPr>
          <w:b/>
        </w:rPr>
        <w:t>398,513,08 kn</w:t>
      </w:r>
      <w:r w:rsidR="007637DB">
        <w:t xml:space="preserve"> </w:t>
      </w:r>
      <w:r w:rsidR="00C81318">
        <w:t xml:space="preserve">, 418.513,03 kn u 12,09 kn </w:t>
      </w:r>
    </w:p>
    <w:p w:rsidR="00E31CCD" w:rsidP="00E31CCD" w:rsidRDefault="00E31CCD">
      <w:pPr>
        <w:pStyle w:val="Odlomakpopisa"/>
        <w:numPr>
          <w:ilvl w:val="0"/>
          <w:numId w:val="2"/>
        </w:numPr>
      </w:pPr>
      <w:r>
        <w:t xml:space="preserve">Jakov </w:t>
      </w:r>
      <w:proofErr w:type="spellStart"/>
      <w:r>
        <w:t>Šošić</w:t>
      </w:r>
      <w:proofErr w:type="spellEnd"/>
      <w:r>
        <w:t xml:space="preserve"> ist</w:t>
      </w:r>
      <w:r w:rsidR="00CE2E52">
        <w:t xml:space="preserve">iče ponudu u iznosu od     </w:t>
      </w:r>
      <w:r>
        <w:t xml:space="preserve"> kn</w:t>
      </w:r>
    </w:p>
    <w:p w:rsidR="00E31CCD" w:rsidP="00E31CCD" w:rsidRDefault="00E31CCD">
      <w:pPr>
        <w:pStyle w:val="Odlomakpopisa"/>
        <w:numPr>
          <w:ilvl w:val="0"/>
          <w:numId w:val="2"/>
        </w:numPr>
      </w:pPr>
      <w:r>
        <w:lastRenderedPageBreak/>
        <w:t>STUDIO RENTAL ističe ponudu  u i</w:t>
      </w:r>
      <w:r w:rsidR="00CE2E52">
        <w:t xml:space="preserve">znosu od    </w:t>
      </w:r>
      <w:r>
        <w:t xml:space="preserve"> kn </w:t>
      </w:r>
    </w:p>
    <w:p w:rsidR="009B3BAE" w:rsidP="007637DB" w:rsidRDefault="00CE2E52">
      <w:pPr>
        <w:pStyle w:val="Odlomakpopisa"/>
        <w:numPr>
          <w:ilvl w:val="0"/>
          <w:numId w:val="2"/>
        </w:numPr>
      </w:pPr>
      <w:r w:rsidRPr="00133956">
        <w:t xml:space="preserve">Sanja Šukunda ističe ponudu u iznosu od </w:t>
      </w:r>
      <w:r w:rsidRPr="00133956" w:rsidR="003E7139">
        <w:t xml:space="preserve">348.513,08 kn u 11,42 sati </w:t>
      </w:r>
    </w:p>
    <w:p w:rsidR="007637DB" w:rsidP="007637DB" w:rsidRDefault="007637DB">
      <w:pPr>
        <w:pStyle w:val="Odlomakpopisa"/>
        <w:ind w:left="786"/>
      </w:pPr>
    </w:p>
    <w:p w:rsidRPr="007637DB" w:rsidR="007637DB" w:rsidP="00B55946" w:rsidRDefault="007637DB">
      <w:pPr>
        <w:jc w:val="both"/>
        <w:rPr>
          <w:b/>
        </w:rPr>
      </w:pPr>
      <w:r w:rsidRPr="007637DB">
        <w:rPr>
          <w:b/>
        </w:rPr>
        <w:t xml:space="preserve">Utvrđuje se da  je  </w:t>
      </w:r>
      <w:r w:rsidR="00B55946">
        <w:rPr>
          <w:b/>
        </w:rPr>
        <w:t xml:space="preserve">CENTAR VIZIJA d.o.o. </w:t>
      </w:r>
      <w:r w:rsidRPr="007637DB">
        <w:rPr>
          <w:b/>
        </w:rPr>
        <w:t xml:space="preserve"> </w:t>
      </w:r>
      <w:r w:rsidR="0061049E">
        <w:rPr>
          <w:b/>
        </w:rPr>
        <w:t>Zagreb</w:t>
      </w:r>
      <w:r w:rsidRPr="007637DB">
        <w:rPr>
          <w:b/>
        </w:rPr>
        <w:t xml:space="preserve">, </w:t>
      </w:r>
      <w:proofErr w:type="spellStart"/>
      <w:r w:rsidR="00B55946">
        <w:rPr>
          <w:b/>
        </w:rPr>
        <w:t>Kranjčevićeva</w:t>
      </w:r>
      <w:proofErr w:type="spellEnd"/>
      <w:r w:rsidR="00B55946">
        <w:rPr>
          <w:b/>
        </w:rPr>
        <w:t xml:space="preserve">  53, </w:t>
      </w:r>
      <w:r w:rsidRPr="007637DB">
        <w:rPr>
          <w:b/>
        </w:rPr>
        <w:t>OIB:</w:t>
      </w:r>
      <w:r w:rsidR="00B55946">
        <w:rPr>
          <w:b/>
        </w:rPr>
        <w:t xml:space="preserve">05417850582,    </w:t>
      </w:r>
      <w:r>
        <w:rPr>
          <w:b/>
        </w:rPr>
        <w:t xml:space="preserve"> </w:t>
      </w:r>
      <w:r w:rsidRPr="007637DB">
        <w:rPr>
          <w:b/>
        </w:rPr>
        <w:t xml:space="preserve">stekao uvjete za dosudu nekretnine. </w:t>
      </w:r>
    </w:p>
    <w:p w:rsidR="007637DB" w:rsidP="00B55946" w:rsidRDefault="007637DB">
      <w:pPr>
        <w:jc w:val="both"/>
      </w:pPr>
    </w:p>
    <w:p w:rsidR="00E31CCD" w:rsidP="00E31CCD" w:rsidRDefault="00E31CCD">
      <w:pPr>
        <w:pStyle w:val="Odlomakpopisa"/>
        <w:numPr>
          <w:ilvl w:val="0"/>
          <w:numId w:val="1"/>
        </w:numPr>
        <w:ind w:left="0"/>
        <w:rPr>
          <w:b/>
        </w:rPr>
      </w:pPr>
      <w:r>
        <w:rPr>
          <w:b/>
        </w:rPr>
        <w:t xml:space="preserve">424. ETAŽA: 19/10000  </w:t>
      </w:r>
    </w:p>
    <w:p w:rsidR="00E31CCD" w:rsidP="00E31CCD" w:rsidRDefault="00E31CCD">
      <w:pPr>
        <w:jc w:val="both"/>
      </w:pPr>
      <w:r>
        <w:t>1. jednosobni stan oznake 813, u osmom katu objekta S 4, neto korisne površine 26,15 m2, u etažnom elaboratu sve označeno  crvenom bojom -</w:t>
      </w:r>
      <w:r>
        <w:tab/>
      </w:r>
      <w:r>
        <w:rPr>
          <w:b/>
        </w:rPr>
        <w:t>ROHBAU</w:t>
      </w:r>
      <w:r>
        <w:rPr>
          <w:b/>
        </w:rPr>
        <w:tab/>
      </w:r>
    </w:p>
    <w:p w:rsidR="00E31CCD" w:rsidP="00E31CCD" w:rsidRDefault="00E31CCD">
      <w:r>
        <w:t xml:space="preserve">Na ovom ročištu za dražbu nekretnina se ne može prodati ispod vrijednosti od 268.344,30 kn. </w:t>
      </w:r>
    </w:p>
    <w:p w:rsidR="00E31CCD" w:rsidP="00E31CCD" w:rsidRDefault="00E31CCD">
      <w:pPr>
        <w:pStyle w:val="Odlomakpopisa"/>
        <w:numPr>
          <w:ilvl w:val="0"/>
          <w:numId w:val="2"/>
        </w:numPr>
      </w:pPr>
      <w:r>
        <w:t>METRO LIVING d.o.o. ističe</w:t>
      </w:r>
      <w:r w:rsidR="008D2DB6">
        <w:t xml:space="preserve"> ponudu u iznosu od </w:t>
      </w:r>
    </w:p>
    <w:p w:rsidR="00E31CCD" w:rsidP="00E31CCD" w:rsidRDefault="00E31CCD">
      <w:pPr>
        <w:pStyle w:val="Odlomakpopisa"/>
        <w:numPr>
          <w:ilvl w:val="0"/>
          <w:numId w:val="2"/>
        </w:numPr>
      </w:pPr>
      <w:r>
        <w:t xml:space="preserve">Robert </w:t>
      </w:r>
      <w:proofErr w:type="spellStart"/>
      <w:r>
        <w:t>Žunić</w:t>
      </w:r>
      <w:proofErr w:type="spellEnd"/>
      <w:r>
        <w:t xml:space="preserve"> ističe</w:t>
      </w:r>
      <w:r w:rsidR="008D2DB6">
        <w:t xml:space="preserve"> ponudu u iznosu od </w:t>
      </w:r>
    </w:p>
    <w:p w:rsidR="00133956" w:rsidP="00133956" w:rsidRDefault="00E31CCD">
      <w:pPr>
        <w:pStyle w:val="Odlomakpopisa"/>
        <w:numPr>
          <w:ilvl w:val="0"/>
          <w:numId w:val="2"/>
        </w:numPr>
      </w:pPr>
      <w:r w:rsidRPr="00C56FB7">
        <w:rPr>
          <w:b/>
        </w:rPr>
        <w:t>Ela Mihovilović Brkić</w:t>
      </w:r>
      <w:r>
        <w:t xml:space="preserve"> ističe ponudu u iznosu od 26</w:t>
      </w:r>
      <w:r w:rsidR="00133956">
        <w:t>8.</w:t>
      </w:r>
      <w:r w:rsidR="00C56FB7">
        <w:t xml:space="preserve">344,30 kn u 11,43 </w:t>
      </w:r>
      <w:r>
        <w:t xml:space="preserve"> kn</w:t>
      </w:r>
    </w:p>
    <w:p w:rsidR="00133956" w:rsidP="00133956" w:rsidRDefault="00133956">
      <w:pPr>
        <w:pStyle w:val="Odlomakpopisa"/>
      </w:pPr>
    </w:p>
    <w:p w:rsidR="00133956" w:rsidP="00133956" w:rsidRDefault="00133956">
      <w:pPr>
        <w:rPr>
          <w:b/>
        </w:rPr>
      </w:pPr>
      <w:r w:rsidRPr="00CF5896">
        <w:rPr>
          <w:b/>
        </w:rPr>
        <w:t>Utvr</w:t>
      </w:r>
      <w:r>
        <w:rPr>
          <w:b/>
        </w:rPr>
        <w:t>đuje se da  je   Ela Mihovilović Brkić, Zagreb, Prisavlje 10, OIB:71624369158  stekla</w:t>
      </w:r>
      <w:r w:rsidRPr="00CF5896">
        <w:rPr>
          <w:b/>
        </w:rPr>
        <w:t xml:space="preserve"> uvjete za dosudu nekretnine. </w:t>
      </w:r>
    </w:p>
    <w:p w:rsidR="00E31CCD" w:rsidP="00E31CCD" w:rsidRDefault="00E31CCD"/>
    <w:p w:rsidR="00E31CCD" w:rsidP="00E31CCD" w:rsidRDefault="00E31CCD">
      <w:pPr>
        <w:pStyle w:val="Odlomakpopisa"/>
        <w:numPr>
          <w:ilvl w:val="0"/>
          <w:numId w:val="1"/>
        </w:numPr>
        <w:ind w:left="0"/>
        <w:rPr>
          <w:b/>
        </w:rPr>
      </w:pPr>
      <w:r>
        <w:rPr>
          <w:b/>
        </w:rPr>
        <w:t xml:space="preserve">426. ETAŽA: 34/10000  </w:t>
      </w:r>
      <w:r>
        <w:rPr>
          <w:b/>
        </w:rPr>
        <w:tab/>
      </w:r>
    </w:p>
    <w:p w:rsidR="00E31CCD" w:rsidP="00E31CCD" w:rsidRDefault="00E31CCD">
      <w:pPr>
        <w:jc w:val="both"/>
        <w:rPr>
          <w:b/>
        </w:rPr>
      </w:pPr>
      <w:r>
        <w:t>1. jednosobni stan oznake 814, u osmom katu objekta S 4, sa otvorenim parkirnim mjestom oznake PM 49 u dvorištu, neto korisne površine 46,58 m2, u etažnom elaboratu sve označeno  žutom bojom</w:t>
      </w:r>
      <w:r>
        <w:tab/>
        <w:t>-</w:t>
      </w:r>
      <w:r>
        <w:tab/>
      </w:r>
      <w:r>
        <w:rPr>
          <w:b/>
        </w:rPr>
        <w:t>ROHBAU</w:t>
      </w:r>
    </w:p>
    <w:p w:rsidR="00E31CCD" w:rsidP="00E31CCD" w:rsidRDefault="00E31CCD">
      <w:r>
        <w:t>Na ovom ročištu za dražbu nekretnina se ne može prodati ispod vrijednosti od 442.142,96 kn.</w:t>
      </w:r>
    </w:p>
    <w:p w:rsidR="00E31CCD" w:rsidP="00E31CCD" w:rsidRDefault="00E31CCD">
      <w:pPr>
        <w:pStyle w:val="Odlomakpopisa"/>
        <w:numPr>
          <w:ilvl w:val="0"/>
          <w:numId w:val="2"/>
        </w:numPr>
      </w:pPr>
      <w:r>
        <w:t xml:space="preserve">Matej </w:t>
      </w:r>
      <w:proofErr w:type="spellStart"/>
      <w:r>
        <w:t>Jambrak</w:t>
      </w:r>
      <w:proofErr w:type="spellEnd"/>
      <w:r>
        <w:t xml:space="preserve"> ističe</w:t>
      </w:r>
      <w:r w:rsidR="008D2DB6">
        <w:t xml:space="preserve"> ponudu u iznosu od</w:t>
      </w:r>
    </w:p>
    <w:p w:rsidR="00E31CCD" w:rsidP="00E31CCD" w:rsidRDefault="00E31CCD">
      <w:pPr>
        <w:pStyle w:val="Odlomakpopisa"/>
        <w:numPr>
          <w:ilvl w:val="0"/>
          <w:numId w:val="2"/>
        </w:numPr>
      </w:pPr>
      <w:r>
        <w:t>Dragan Josipović ist</w:t>
      </w:r>
      <w:r w:rsidR="00C56FB7">
        <w:t xml:space="preserve">iče ponudu u iznosu od </w:t>
      </w:r>
      <w:r>
        <w:t xml:space="preserve"> kn </w:t>
      </w:r>
    </w:p>
    <w:p w:rsidR="00E31CCD" w:rsidP="00E31CCD" w:rsidRDefault="00E31CCD">
      <w:pPr>
        <w:pStyle w:val="Odlomakpopisa"/>
        <w:numPr>
          <w:ilvl w:val="0"/>
          <w:numId w:val="2"/>
        </w:numPr>
      </w:pPr>
      <w:r>
        <w:t>METRO LIVING d.o.o. isti</w:t>
      </w:r>
      <w:r w:rsidR="00C56FB7">
        <w:t xml:space="preserve">če ponudu u iznosu od </w:t>
      </w:r>
      <w:r>
        <w:t xml:space="preserve">kn </w:t>
      </w:r>
    </w:p>
    <w:p w:rsidRPr="002120FF" w:rsidR="00E31CCD" w:rsidP="00E31CCD" w:rsidRDefault="00E31CCD">
      <w:pPr>
        <w:pStyle w:val="Odlomakpopisa"/>
        <w:numPr>
          <w:ilvl w:val="0"/>
          <w:numId w:val="2"/>
        </w:numPr>
        <w:rPr>
          <w:b/>
        </w:rPr>
      </w:pPr>
      <w:r w:rsidRPr="002120FF">
        <w:rPr>
          <w:b/>
        </w:rPr>
        <w:t xml:space="preserve">Višnja </w:t>
      </w:r>
      <w:proofErr w:type="spellStart"/>
      <w:r w:rsidRPr="002120FF">
        <w:rPr>
          <w:b/>
        </w:rPr>
        <w:t>Broqi</w:t>
      </w:r>
      <w:proofErr w:type="spellEnd"/>
      <w:r>
        <w:t xml:space="preserve"> ist</w:t>
      </w:r>
      <w:r w:rsidR="00C56FB7">
        <w:t>iče ponudu u iznosu od 442.142,96 kn u 11,46</w:t>
      </w:r>
      <w:r>
        <w:t xml:space="preserve"> kn</w:t>
      </w:r>
      <w:r w:rsidR="002120FF">
        <w:t xml:space="preserve">, </w:t>
      </w:r>
      <w:r w:rsidRPr="002120FF" w:rsidR="002120FF">
        <w:rPr>
          <w:b/>
        </w:rPr>
        <w:t xml:space="preserve">462.142,96 kn u 11,55 sati </w:t>
      </w:r>
    </w:p>
    <w:p w:rsidRPr="002120FF" w:rsidR="00C56FB7" w:rsidP="00E31CCD" w:rsidRDefault="00E31CCD">
      <w:pPr>
        <w:pStyle w:val="Odlomakpopisa"/>
        <w:numPr>
          <w:ilvl w:val="0"/>
          <w:numId w:val="2"/>
        </w:numPr>
      </w:pPr>
      <w:r w:rsidRPr="002120FF">
        <w:t>Ela Mihovilović Brkić ist</w:t>
      </w:r>
      <w:r w:rsidRPr="002120FF" w:rsidR="003E7139">
        <w:t>iče pon</w:t>
      </w:r>
      <w:r w:rsidRPr="002120FF" w:rsidR="00C56FB7">
        <w:t>udu u iznosu 452.142,96 kn u 11,46 sati</w:t>
      </w:r>
      <w:r w:rsidRPr="002120FF" w:rsidR="003E7139">
        <w:t xml:space="preserve"> </w:t>
      </w:r>
    </w:p>
    <w:p w:rsidR="007637DB" w:rsidP="007637DB" w:rsidRDefault="007637DB">
      <w:pPr>
        <w:pStyle w:val="Odlomakpopisa"/>
      </w:pPr>
    </w:p>
    <w:p w:rsidR="007637DB" w:rsidP="007637DB" w:rsidRDefault="007637DB">
      <w:pPr>
        <w:rPr>
          <w:b/>
        </w:rPr>
      </w:pPr>
      <w:r w:rsidRPr="00CF5896">
        <w:rPr>
          <w:b/>
        </w:rPr>
        <w:t>Utvr</w:t>
      </w:r>
      <w:r>
        <w:rPr>
          <w:b/>
        </w:rPr>
        <w:t xml:space="preserve">đuje se da  je Višnja </w:t>
      </w:r>
      <w:proofErr w:type="spellStart"/>
      <w:r>
        <w:rPr>
          <w:b/>
        </w:rPr>
        <w:t>Broqi</w:t>
      </w:r>
      <w:proofErr w:type="spellEnd"/>
      <w:r>
        <w:rPr>
          <w:b/>
        </w:rPr>
        <w:t>,  Zagreb ,  Lanište 1j, OIB:35093755829  stekla</w:t>
      </w:r>
      <w:r w:rsidRPr="00CF5896">
        <w:rPr>
          <w:b/>
        </w:rPr>
        <w:t xml:space="preserve"> uvjete za dosudu nekretnine. </w:t>
      </w:r>
    </w:p>
    <w:p w:rsidR="00C56FB7" w:rsidP="00C56FB7" w:rsidRDefault="00C56FB7"/>
    <w:p w:rsidR="00E31CCD" w:rsidP="002120FF" w:rsidRDefault="00E31CCD">
      <w:pPr>
        <w:rPr>
          <w:b/>
        </w:rPr>
      </w:pPr>
      <w:r>
        <w:t xml:space="preserve"> </w:t>
      </w:r>
      <w:r>
        <w:rPr>
          <w:b/>
        </w:rPr>
        <w:t xml:space="preserve">OBJEKAT S-3, </w:t>
      </w:r>
      <w:proofErr w:type="spellStart"/>
      <w:r>
        <w:rPr>
          <w:b/>
        </w:rPr>
        <w:t>Jaruščica</w:t>
      </w:r>
      <w:proofErr w:type="spellEnd"/>
      <w:r>
        <w:rPr>
          <w:b/>
        </w:rPr>
        <w:t xml:space="preserve"> 9, Zk.ul.50154. Blato Novo</w:t>
      </w:r>
    </w:p>
    <w:p w:rsidR="00E31CCD" w:rsidP="00E31CCD" w:rsidRDefault="00E31CCD">
      <w:pPr>
        <w:overflowPunct w:val="false"/>
        <w:autoSpaceDE w:val="false"/>
        <w:autoSpaceDN w:val="false"/>
        <w:adjustRightInd w:val="false"/>
        <w:jc w:val="both"/>
        <w:textAlignment w:val="baseline"/>
        <w:rPr>
          <w:b/>
        </w:rPr>
      </w:pPr>
    </w:p>
    <w:p w:rsidRPr="009A2274" w:rsidR="00E31CCD" w:rsidP="00E31CCD" w:rsidRDefault="00E31CCD">
      <w:pPr>
        <w:pStyle w:val="Odlomakpopisa"/>
        <w:numPr>
          <w:ilvl w:val="0"/>
          <w:numId w:val="1"/>
        </w:numPr>
        <w:ind w:left="0" w:firstLine="0"/>
        <w:rPr>
          <w:b/>
        </w:rPr>
      </w:pPr>
      <w:r w:rsidRPr="009A2274">
        <w:rPr>
          <w:b/>
        </w:rPr>
        <w:t xml:space="preserve">79. ETAŽA: 108/10000 </w:t>
      </w:r>
    </w:p>
    <w:p w:rsidR="00E31CCD" w:rsidP="00E31CCD" w:rsidRDefault="00E31CCD">
      <w:pPr>
        <w:jc w:val="both"/>
      </w:pPr>
      <w:r>
        <w:t>lokal oznake 3, u prizemlju objekta S 3, sa otvorenim parkirnim mjestima oznake PM 6 i PM 7 u dvorištu i terasom, neto korisne površine 69,92 m2, u etažnom elaboratu sve označeno  žutom bojom</w:t>
      </w:r>
      <w:r>
        <w:tab/>
      </w:r>
      <w:r>
        <w:tab/>
      </w:r>
    </w:p>
    <w:p w:rsidR="00E31CCD" w:rsidP="00E31CCD" w:rsidRDefault="00E31CCD">
      <w:r>
        <w:t xml:space="preserve">Na ovom ročištu za dražbu nekretnina se ne može prodati ispod vrijednosti od 388.518,62 kn. </w:t>
      </w:r>
    </w:p>
    <w:p w:rsidRPr="00C56FB7" w:rsidR="00E31CCD" w:rsidP="00E31CCD" w:rsidRDefault="00E31CCD">
      <w:pPr>
        <w:pStyle w:val="Odlomakpopisa"/>
        <w:numPr>
          <w:ilvl w:val="0"/>
          <w:numId w:val="2"/>
        </w:numPr>
        <w:rPr>
          <w:b/>
        </w:rPr>
      </w:pPr>
      <w:r w:rsidRPr="00C56FB7">
        <w:rPr>
          <w:b/>
        </w:rPr>
        <w:t>HOJSKI NEKRETNINE</w:t>
      </w:r>
      <w:r>
        <w:t xml:space="preserve"> d.o.o. ist</w:t>
      </w:r>
      <w:r w:rsidR="00C56FB7">
        <w:t xml:space="preserve">iče ponudu u iznosu od </w:t>
      </w:r>
      <w:r w:rsidRPr="00C56FB7" w:rsidR="00C56FB7">
        <w:rPr>
          <w:b/>
        </w:rPr>
        <w:t xml:space="preserve">388.518,62 kn u 11,47 sati </w:t>
      </w:r>
    </w:p>
    <w:p w:rsidR="00E31CCD" w:rsidP="00E31CCD" w:rsidRDefault="00E31CCD">
      <w:pPr>
        <w:pStyle w:val="Odlomakpopisa"/>
        <w:numPr>
          <w:ilvl w:val="0"/>
          <w:numId w:val="2"/>
        </w:numPr>
      </w:pPr>
      <w:r>
        <w:t>STUDIO RENTAL d.o</w:t>
      </w:r>
      <w:r w:rsidR="004E613D">
        <w:t xml:space="preserve">.o.  ističe ponudu od </w:t>
      </w:r>
      <w:r>
        <w:t xml:space="preserve">kn </w:t>
      </w:r>
    </w:p>
    <w:p w:rsidR="00E31CCD" w:rsidP="00E31CCD" w:rsidRDefault="00E31CCD">
      <w:pPr>
        <w:pStyle w:val="Odlomakpopisa"/>
        <w:numPr>
          <w:ilvl w:val="0"/>
          <w:numId w:val="2"/>
        </w:numPr>
      </w:pPr>
      <w:r w:rsidRPr="00523A30">
        <w:t xml:space="preserve">Tatjana </w:t>
      </w:r>
      <w:proofErr w:type="spellStart"/>
      <w:r w:rsidRPr="00523A30">
        <w:t>Mateković</w:t>
      </w:r>
      <w:proofErr w:type="spellEnd"/>
      <w:r w:rsidRPr="00523A30">
        <w:t xml:space="preserve">   ističe ponudu u iznosu od</w:t>
      </w:r>
      <w:r w:rsidR="004E613D">
        <w:t xml:space="preserve"> 3</w:t>
      </w:r>
      <w:r>
        <w:t xml:space="preserve"> kn </w:t>
      </w:r>
    </w:p>
    <w:p w:rsidR="002120FF" w:rsidP="002120FF" w:rsidRDefault="002120FF"/>
    <w:p w:rsidR="002120FF" w:rsidP="004E613D" w:rsidRDefault="002120FF">
      <w:pPr>
        <w:jc w:val="both"/>
        <w:rPr>
          <w:b/>
        </w:rPr>
      </w:pPr>
      <w:r w:rsidRPr="00CF5896">
        <w:rPr>
          <w:b/>
        </w:rPr>
        <w:t>Utvr</w:t>
      </w:r>
      <w:r w:rsidR="004E613D">
        <w:rPr>
          <w:b/>
        </w:rPr>
        <w:t xml:space="preserve">đuje se da su </w:t>
      </w:r>
      <w:r>
        <w:rPr>
          <w:b/>
        </w:rPr>
        <w:t xml:space="preserve">HOJSKI NEKRETNINE d.o.o.  </w:t>
      </w:r>
      <w:r w:rsidR="004E3254">
        <w:rPr>
          <w:b/>
        </w:rPr>
        <w:t xml:space="preserve">Zagreb,  </w:t>
      </w:r>
      <w:proofErr w:type="spellStart"/>
      <w:r w:rsidR="004E3254">
        <w:rPr>
          <w:b/>
        </w:rPr>
        <w:t>Majdakova</w:t>
      </w:r>
      <w:proofErr w:type="spellEnd"/>
      <w:r w:rsidR="004E3254">
        <w:rPr>
          <w:b/>
        </w:rPr>
        <w:t xml:space="preserve"> 45, OIB</w:t>
      </w:r>
      <w:r w:rsidR="004E613D">
        <w:rPr>
          <w:b/>
        </w:rPr>
        <w:t>:</w:t>
      </w:r>
      <w:r w:rsidR="004E3254">
        <w:rPr>
          <w:b/>
        </w:rPr>
        <w:t xml:space="preserve"> </w:t>
      </w:r>
      <w:r>
        <w:rPr>
          <w:b/>
        </w:rPr>
        <w:t xml:space="preserve">48954500679,  </w:t>
      </w:r>
      <w:r w:rsidRPr="00CF5896">
        <w:rPr>
          <w:b/>
        </w:rPr>
        <w:t xml:space="preserve"> stekao uvjete za dosudu nekretnine. </w:t>
      </w:r>
    </w:p>
    <w:p w:rsidR="00691549" w:rsidP="004E613D" w:rsidRDefault="00691549">
      <w:pPr>
        <w:jc w:val="both"/>
        <w:rPr>
          <w:b/>
        </w:rPr>
      </w:pPr>
    </w:p>
    <w:p w:rsidR="00691549" w:rsidP="004E613D" w:rsidRDefault="00691549">
      <w:pPr>
        <w:jc w:val="both"/>
        <w:rPr>
          <w:b/>
        </w:rPr>
      </w:pPr>
    </w:p>
    <w:p w:rsidR="002120FF" w:rsidP="002120FF" w:rsidRDefault="002120FF"/>
    <w:p w:rsidR="00E31CCD" w:rsidP="00E31CCD" w:rsidRDefault="00E31CCD">
      <w:pPr>
        <w:jc w:val="both"/>
        <w:rPr>
          <w:rFonts w:ascii="Arial" w:hAnsi="Arial" w:cs="Arial"/>
          <w:b/>
          <w:bCs/>
          <w:color w:val="444444"/>
          <w:sz w:val="20"/>
          <w:szCs w:val="20"/>
        </w:rPr>
      </w:pPr>
    </w:p>
    <w:p w:rsidR="00E31CCD" w:rsidP="00E31CCD" w:rsidRDefault="00E31CCD">
      <w:pPr>
        <w:pStyle w:val="Odlomakpopisa"/>
        <w:numPr>
          <w:ilvl w:val="0"/>
          <w:numId w:val="1"/>
        </w:numPr>
        <w:ind w:left="0" w:firstLine="0"/>
        <w:rPr>
          <w:b/>
        </w:rPr>
      </w:pPr>
      <w:r>
        <w:rPr>
          <w:b/>
        </w:rPr>
        <w:t xml:space="preserve">189. ETAŽA: 143/10000  </w:t>
      </w:r>
      <w:r>
        <w:rPr>
          <w:b/>
        </w:rPr>
        <w:tab/>
      </w:r>
    </w:p>
    <w:p w:rsidR="00E31CCD" w:rsidP="00E31CCD" w:rsidRDefault="00E31CCD">
      <w:pPr>
        <w:jc w:val="both"/>
      </w:pPr>
      <w:r>
        <w:lastRenderedPageBreak/>
        <w:t>lokal oznake 4 u prizemlju objekta S 3 sa skladištem lokala 4 u prizemlju i otvorenim parkirnim mjestima oznake PM 8 i PM 9 u dvorištu i terasom, neto korisne površine 92,90 m2, u etažnom elaboratu sve označeno  zelenom bojom</w:t>
      </w:r>
      <w:r>
        <w:tab/>
      </w:r>
      <w:r>
        <w:tab/>
      </w:r>
    </w:p>
    <w:p w:rsidR="00E31CCD" w:rsidP="00E31CCD" w:rsidRDefault="00E31CCD">
      <w:r>
        <w:t xml:space="preserve">Na ovom ročištu za dražbu nekretnina se ne može prodati ispod vrijednosti od 519.748,74 kn. </w:t>
      </w:r>
    </w:p>
    <w:p w:rsidR="00E31CCD" w:rsidP="00E31CCD" w:rsidRDefault="00E31CCD">
      <w:pPr>
        <w:pStyle w:val="Odlomakpopisa"/>
        <w:numPr>
          <w:ilvl w:val="0"/>
          <w:numId w:val="2"/>
        </w:numPr>
      </w:pPr>
      <w:r>
        <w:t>STUDIO RENTAL</w:t>
      </w:r>
      <w:r w:rsidR="00DA703E">
        <w:t xml:space="preserve">  uplata jamčevine </w:t>
      </w:r>
    </w:p>
    <w:p w:rsidR="001F4D4F" w:rsidP="00E31CCD" w:rsidRDefault="00E31CCD">
      <w:pPr>
        <w:pStyle w:val="Odlomakpopisa"/>
        <w:numPr>
          <w:ilvl w:val="0"/>
          <w:numId w:val="2"/>
        </w:numPr>
      </w:pPr>
      <w:r w:rsidRPr="00523A30">
        <w:t xml:space="preserve">Tatjana </w:t>
      </w:r>
      <w:proofErr w:type="spellStart"/>
      <w:r w:rsidRPr="00523A30">
        <w:t>Matek</w:t>
      </w:r>
      <w:r w:rsidR="00DA703E">
        <w:t>ović</w:t>
      </w:r>
      <w:proofErr w:type="spellEnd"/>
      <w:r w:rsidR="00DA703E">
        <w:t xml:space="preserve">   uplata jamčevine</w:t>
      </w:r>
    </w:p>
    <w:p w:rsidR="001F4D4F" w:rsidP="001F4D4F" w:rsidRDefault="00E31CCD">
      <w:pPr>
        <w:rPr>
          <w:b/>
        </w:rPr>
      </w:pPr>
      <w:r>
        <w:t xml:space="preserve"> </w:t>
      </w:r>
      <w:r w:rsidR="001F4D4F">
        <w:t xml:space="preserve"> </w:t>
      </w:r>
      <w:r w:rsidRPr="007637DB" w:rsidR="001F4D4F">
        <w:rPr>
          <w:b/>
        </w:rPr>
        <w:t xml:space="preserve">Utvrđuje se da za nekretninu nema istaknutih ponuda te se dražba dovršava. </w:t>
      </w:r>
    </w:p>
    <w:p w:rsidR="004E3254" w:rsidP="001F4D4F" w:rsidRDefault="004E3254">
      <w:pPr>
        <w:rPr>
          <w:b/>
        </w:rPr>
      </w:pPr>
    </w:p>
    <w:p w:rsidR="00E31CCD" w:rsidP="00E31CCD" w:rsidRDefault="00E31CCD">
      <w:pPr>
        <w:pStyle w:val="Odlomakpopisa"/>
        <w:numPr>
          <w:ilvl w:val="0"/>
          <w:numId w:val="1"/>
        </w:numPr>
        <w:ind w:left="0" w:firstLine="0"/>
        <w:rPr>
          <w:b/>
        </w:rPr>
      </w:pPr>
      <w:r>
        <w:rPr>
          <w:b/>
        </w:rPr>
        <w:t xml:space="preserve">190. ETAŽA: 209/10000  </w:t>
      </w:r>
      <w:r>
        <w:rPr>
          <w:b/>
        </w:rPr>
        <w:tab/>
      </w:r>
    </w:p>
    <w:p w:rsidR="00E31CCD" w:rsidP="00E31CCD" w:rsidRDefault="00E31CCD">
      <w:pPr>
        <w:jc w:val="both"/>
      </w:pPr>
      <w:r>
        <w:t>lokal oznake 5 u prizemlju objekta S 3 sa skladištem lokala 5 u prizemlju i otvorenim parkirnim mjestima oznake PM 10, PM 11 i PM 16 u dvorištu i terasom, neto korisne površine 134,07 m2, u etažnom elaboratu sve označeno  crvenom bojom</w:t>
      </w:r>
      <w:r>
        <w:tab/>
      </w:r>
      <w:r>
        <w:tab/>
      </w:r>
    </w:p>
    <w:p w:rsidR="00E31CCD" w:rsidP="00E31CCD" w:rsidRDefault="00E31CCD">
      <w:r>
        <w:t>Na ovom ročištu za dražbu nekretnina se ne može prodati ispod vrijednosti od 282.894,92 kn.</w:t>
      </w:r>
    </w:p>
    <w:p w:rsidR="00E31CCD" w:rsidP="00E31CCD" w:rsidRDefault="00E31CCD">
      <w:pPr>
        <w:pStyle w:val="Odlomakpopisa"/>
        <w:numPr>
          <w:ilvl w:val="0"/>
          <w:numId w:val="2"/>
        </w:numPr>
      </w:pPr>
      <w:r>
        <w:t xml:space="preserve">Boris </w:t>
      </w:r>
      <w:proofErr w:type="spellStart"/>
      <w:r>
        <w:t>Hipp</w:t>
      </w:r>
      <w:proofErr w:type="spellEnd"/>
      <w:r>
        <w:t xml:space="preserve"> ističe</w:t>
      </w:r>
      <w:r w:rsidR="00DA703E">
        <w:t xml:space="preserve"> ponudu u iznosu od </w:t>
      </w:r>
    </w:p>
    <w:p w:rsidRPr="00C56FB7" w:rsidR="00E31CCD" w:rsidP="00E31CCD" w:rsidRDefault="00E31CCD">
      <w:pPr>
        <w:pStyle w:val="Odlomakpopisa"/>
        <w:numPr>
          <w:ilvl w:val="0"/>
          <w:numId w:val="2"/>
        </w:numPr>
        <w:rPr>
          <w:b/>
        </w:rPr>
      </w:pPr>
      <w:r w:rsidRPr="00C56FB7">
        <w:rPr>
          <w:b/>
        </w:rPr>
        <w:t xml:space="preserve">Kristina  Tadić </w:t>
      </w:r>
      <w:r w:rsidRPr="00C56FB7" w:rsidR="00C56FB7">
        <w:rPr>
          <w:b/>
        </w:rPr>
        <w:t xml:space="preserve">ističe  ponudu  od 282.894,92 kn u 11,48 sati </w:t>
      </w:r>
    </w:p>
    <w:p w:rsidR="00E31CCD" w:rsidP="00E31CCD" w:rsidRDefault="00E31CCD">
      <w:pPr>
        <w:pStyle w:val="Odlomakpopisa"/>
        <w:numPr>
          <w:ilvl w:val="0"/>
          <w:numId w:val="2"/>
        </w:numPr>
      </w:pPr>
      <w:r>
        <w:t>STUDIO RENTAL</w:t>
      </w:r>
      <w:r w:rsidR="00DA703E">
        <w:t xml:space="preserve"> ističe ponudu  od </w:t>
      </w:r>
    </w:p>
    <w:p w:rsidR="00E31CCD" w:rsidP="00E31CCD" w:rsidRDefault="00E31CCD">
      <w:pPr>
        <w:pStyle w:val="Odlomakpopisa"/>
        <w:numPr>
          <w:ilvl w:val="0"/>
          <w:numId w:val="2"/>
        </w:numPr>
      </w:pPr>
      <w:r>
        <w:t xml:space="preserve">Tatjana </w:t>
      </w:r>
      <w:proofErr w:type="spellStart"/>
      <w:r>
        <w:t>Mateković</w:t>
      </w:r>
      <w:proofErr w:type="spellEnd"/>
      <w:r w:rsidRPr="00523A30">
        <w:t xml:space="preserve"> ističe ponudu u iznosu od</w:t>
      </w:r>
      <w:r w:rsidR="00DA703E">
        <w:t xml:space="preserve"> </w:t>
      </w:r>
    </w:p>
    <w:p w:rsidR="00E31CCD" w:rsidP="00E31CCD" w:rsidRDefault="00E31CCD">
      <w:pPr>
        <w:pStyle w:val="Odlomakpopisa"/>
        <w:numPr>
          <w:ilvl w:val="0"/>
          <w:numId w:val="2"/>
        </w:numPr>
      </w:pPr>
      <w:r>
        <w:t xml:space="preserve">PROMETNICE ZAGREB d.o.o. ističe </w:t>
      </w:r>
      <w:r w:rsidR="00DA703E">
        <w:t>ponudu u iznosu od</w:t>
      </w:r>
    </w:p>
    <w:p w:rsidR="00E31CCD" w:rsidP="00E31CCD" w:rsidRDefault="00E31CCD">
      <w:pPr>
        <w:pStyle w:val="Odlomakpopisa"/>
        <w:numPr>
          <w:ilvl w:val="0"/>
          <w:numId w:val="2"/>
        </w:numPr>
      </w:pPr>
      <w:r>
        <w:t xml:space="preserve">Igor Pereković </w:t>
      </w:r>
      <w:r w:rsidR="00DA703E">
        <w:t xml:space="preserve">ističe ponudu u visini </w:t>
      </w:r>
      <w:r>
        <w:t xml:space="preserve"> kn </w:t>
      </w:r>
    </w:p>
    <w:p w:rsidR="001F4D4F" w:rsidP="001F4D4F" w:rsidRDefault="001F4D4F"/>
    <w:p w:rsidR="001F4D4F" w:rsidP="001F4D4F" w:rsidRDefault="001F4D4F">
      <w:pPr>
        <w:rPr>
          <w:b/>
        </w:rPr>
      </w:pPr>
      <w:r w:rsidRPr="001F4D4F">
        <w:rPr>
          <w:b/>
        </w:rPr>
        <w:t xml:space="preserve">Utvrđuje se da  je </w:t>
      </w:r>
      <w:r w:rsidR="00FC73FB">
        <w:rPr>
          <w:b/>
        </w:rPr>
        <w:t xml:space="preserve">Kristina  Tadić, </w:t>
      </w:r>
      <w:r w:rsidRPr="001F4D4F">
        <w:rPr>
          <w:b/>
        </w:rPr>
        <w:t xml:space="preserve"> </w:t>
      </w:r>
      <w:r w:rsidR="00FC73FB">
        <w:rPr>
          <w:b/>
        </w:rPr>
        <w:t xml:space="preserve">Ivanić-Grad, Omladinska ulica 26, OIB:34964601979 </w:t>
      </w:r>
      <w:r w:rsidRPr="001F4D4F">
        <w:rPr>
          <w:b/>
        </w:rPr>
        <w:t xml:space="preserve"> </w:t>
      </w:r>
      <w:r w:rsidR="00FC73FB">
        <w:rPr>
          <w:b/>
        </w:rPr>
        <w:t xml:space="preserve"> stekla</w:t>
      </w:r>
      <w:r w:rsidRPr="001F4D4F">
        <w:rPr>
          <w:b/>
        </w:rPr>
        <w:t xml:space="preserve"> uvjete za dosudu nekretnine. </w:t>
      </w:r>
    </w:p>
    <w:p w:rsidR="00C56FB7" w:rsidP="00C56FB7" w:rsidRDefault="00C56FB7"/>
    <w:p w:rsidR="001C6A18" w:rsidP="00FC73FB" w:rsidRDefault="001C6A18">
      <w:pPr>
        <w:pStyle w:val="Default"/>
      </w:pPr>
      <w:r>
        <w:t xml:space="preserve">Sudac  utvrđuje da su ponuditelji s najvišom ponudom  stekli pravo na dosudu. </w:t>
      </w:r>
    </w:p>
    <w:p w:rsidR="001C6A18" w:rsidP="00FC73FB" w:rsidRDefault="001C6A18">
      <w:pPr>
        <w:pStyle w:val="Default"/>
        <w:ind w:left="786"/>
      </w:pPr>
    </w:p>
    <w:p w:rsidR="001C6A18" w:rsidP="00FC73FB" w:rsidRDefault="001C6A18">
      <w:pPr>
        <w:pStyle w:val="Default"/>
      </w:pPr>
      <w:r>
        <w:t>Rješenje o dosudi biti će dostavljeno  na adresu navedenu  u zapisniku.</w:t>
      </w:r>
    </w:p>
    <w:p w:rsidR="001C6A18" w:rsidP="001C6A18" w:rsidRDefault="001C6A18">
      <w:pPr>
        <w:pStyle w:val="Default"/>
        <w:ind w:left="720"/>
      </w:pPr>
    </w:p>
    <w:p w:rsidR="001C6A18" w:rsidP="00FC73FB" w:rsidRDefault="001C6A18">
      <w:pPr>
        <w:pStyle w:val="Default"/>
      </w:pPr>
      <w:r>
        <w:t xml:space="preserve">Rok za uplatu počinje teći istekom  osmog dana od primitka  rješenja o dosudi. </w:t>
      </w:r>
    </w:p>
    <w:p w:rsidR="001C6A18" w:rsidP="001C6A18" w:rsidRDefault="001C6A18">
      <w:pPr>
        <w:pStyle w:val="Default"/>
        <w:ind w:left="720"/>
      </w:pPr>
    </w:p>
    <w:p w:rsidR="001C6A18" w:rsidP="00FC73FB" w:rsidRDefault="001C6A18">
      <w:pPr>
        <w:pStyle w:val="Default"/>
      </w:pPr>
      <w:r>
        <w:t xml:space="preserve">Uplatu  je potrebno izvršiti u daljnjem roku od 30 dana (primitak rješenja  plus osam dana) počinje teći 30 dana za uplatu na račun  na koji je izvršena uplata jamčevine. </w:t>
      </w:r>
    </w:p>
    <w:p w:rsidR="001C6A18" w:rsidP="001C6A18" w:rsidRDefault="001C6A18">
      <w:pPr>
        <w:pStyle w:val="Default"/>
        <w:ind w:left="720"/>
      </w:pPr>
      <w:r>
        <w:t xml:space="preserve"> </w:t>
      </w:r>
    </w:p>
    <w:p w:rsidR="001C6A18" w:rsidP="00FC73FB" w:rsidRDefault="001C6A18">
      <w:pPr>
        <w:pStyle w:val="Default"/>
      </w:pPr>
      <w:r>
        <w:t xml:space="preserve">Ponuditeljima s uplaćenom jamčevinom  koji nisu  istaknuli ponudu za kupnju jamčevina će se vratiti na račun s kojeg je izvršena uplata sve kako je navedeno u  odluci o prodaji. </w:t>
      </w:r>
    </w:p>
    <w:p w:rsidR="00C81318" w:rsidP="00FC73FB" w:rsidRDefault="00C81318">
      <w:pPr>
        <w:pStyle w:val="Default"/>
      </w:pPr>
    </w:p>
    <w:p w:rsidR="00C81318" w:rsidP="00FC73FB" w:rsidRDefault="00C81318">
      <w:pPr>
        <w:pStyle w:val="Default"/>
      </w:pPr>
      <w:r>
        <w:t xml:space="preserve">Zapisnik s današnjeg ročišta  biti  će objavljen na e oglasnoj ploči suda i dostupan svim sudionicima koji se pozivaju provjeriti sadržaj cjelokupnog zapisnika. </w:t>
      </w:r>
    </w:p>
    <w:p w:rsidR="001C6A18" w:rsidP="001C6A18" w:rsidRDefault="001C6A18">
      <w:pPr>
        <w:pStyle w:val="Default"/>
        <w:ind w:left="720"/>
      </w:pPr>
      <w:r>
        <w:t xml:space="preserve"> </w:t>
      </w:r>
      <w:r>
        <w:tab/>
      </w:r>
    </w:p>
    <w:p w:rsidR="001C6A18" w:rsidP="00FC73FB" w:rsidRDefault="001C6A18">
      <w:pPr>
        <w:pStyle w:val="Default"/>
      </w:pPr>
      <w:r>
        <w:t>Sudac utvrđuje da je  današnja dražba dovršena u    12,</w:t>
      </w:r>
      <w:r w:rsidR="00DA703E">
        <w:t>20</w:t>
      </w:r>
      <w:r>
        <w:t xml:space="preserve"> sati. </w:t>
      </w:r>
    </w:p>
    <w:p w:rsidR="00C81318" w:rsidP="00FC73FB" w:rsidRDefault="00C81318">
      <w:pPr>
        <w:pStyle w:val="Default"/>
      </w:pPr>
    </w:p>
    <w:p w:rsidR="001C6A18" w:rsidP="00FC73FB" w:rsidRDefault="001C6A18">
      <w:pPr>
        <w:pStyle w:val="Default"/>
      </w:pPr>
      <w:r>
        <w:t>Daljnjih prijedloga nema.</w:t>
      </w:r>
    </w:p>
    <w:p w:rsidR="001C6A18" w:rsidP="00FC73FB" w:rsidRDefault="001C6A18">
      <w:pPr>
        <w:pStyle w:val="Default"/>
      </w:pPr>
      <w:r>
        <w:t>Daljnja odluka pismenim putem.</w:t>
      </w:r>
    </w:p>
    <w:p w:rsidR="001C6A18" w:rsidP="001C6A18" w:rsidRDefault="001C6A18">
      <w:pPr>
        <w:pStyle w:val="Default"/>
        <w:ind w:left="720"/>
      </w:pPr>
      <w:r>
        <w:t xml:space="preserve">     </w:t>
      </w:r>
      <w:r>
        <w:tab/>
      </w:r>
      <w:r>
        <w:tab/>
      </w:r>
      <w:r>
        <w:tab/>
      </w:r>
      <w:r>
        <w:tab/>
        <w:t xml:space="preserve">  </w:t>
      </w:r>
    </w:p>
    <w:p w:rsidR="00295F32" w:rsidP="00295F32" w:rsidRDefault="001C6A18">
      <w:pPr>
        <w:pStyle w:val="Default"/>
      </w:pPr>
      <w:r>
        <w:t xml:space="preserve">Zapisničar:     </w:t>
      </w:r>
      <w:r>
        <w:tab/>
      </w:r>
      <w:r>
        <w:tab/>
      </w:r>
      <w:r>
        <w:tab/>
        <w:t xml:space="preserve">        Stečajni sudac:</w:t>
      </w:r>
      <w:r>
        <w:tab/>
      </w:r>
      <w:r>
        <w:tab/>
      </w:r>
      <w:r w:rsidR="00295F32">
        <w:t xml:space="preserve">    </w:t>
      </w:r>
      <w:r w:rsidR="00295F32">
        <w:tab/>
      </w:r>
      <w:r>
        <w:t>Za stečajnog dužnika:</w:t>
      </w:r>
    </w:p>
    <w:p w:rsidR="001C6A18" w:rsidP="00295F32" w:rsidRDefault="001C6A18">
      <w:pPr>
        <w:pStyle w:val="Default"/>
      </w:pPr>
      <w:r>
        <w:t>Tatjana Slaviček</w:t>
      </w:r>
      <w:r>
        <w:tab/>
        <w:t xml:space="preserve">                    Nino Radić</w:t>
      </w:r>
      <w:r>
        <w:tab/>
      </w:r>
      <w:r>
        <w:tab/>
      </w:r>
      <w:r>
        <w:tab/>
        <w:t xml:space="preserve">Mirjana Zuzija     </w:t>
      </w:r>
    </w:p>
    <w:sectPr w:rsidR="001C6A18">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6568B4"/>
    <w:multiLevelType w:val="hybridMultilevel"/>
    <w:tmpl w:val="9CB2F37A"/>
    <w:lvl w:ilvl="0" w:tplc="722EC1F6">
      <w:start w:val="29"/>
      <w:numFmt w:val="bullet"/>
      <w:lvlText w:val="-"/>
      <w:lvlJc w:val="left"/>
      <w:pPr>
        <w:ind w:left="786"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B9117D7"/>
    <w:multiLevelType w:val="hybridMultilevel"/>
    <w:tmpl w:val="992E0B4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6DBC0CC7"/>
    <w:multiLevelType w:val="hybridMultilevel"/>
    <w:tmpl w:val="86BEAC5E"/>
    <w:lvl w:ilvl="0" w:tplc="5704CFDA">
      <w:start w:val="29"/>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CCD"/>
    <w:rsid w:val="00010A94"/>
    <w:rsid w:val="000A7FC8"/>
    <w:rsid w:val="000F0154"/>
    <w:rsid w:val="00110C46"/>
    <w:rsid w:val="00112800"/>
    <w:rsid w:val="001203E7"/>
    <w:rsid w:val="00133956"/>
    <w:rsid w:val="00137CFE"/>
    <w:rsid w:val="00185438"/>
    <w:rsid w:val="00186EA2"/>
    <w:rsid w:val="0019282B"/>
    <w:rsid w:val="001A3C52"/>
    <w:rsid w:val="001C6A18"/>
    <w:rsid w:val="001F4D4F"/>
    <w:rsid w:val="002120FF"/>
    <w:rsid w:val="002256BB"/>
    <w:rsid w:val="00225B92"/>
    <w:rsid w:val="00295F32"/>
    <w:rsid w:val="002E2477"/>
    <w:rsid w:val="003711CA"/>
    <w:rsid w:val="00385177"/>
    <w:rsid w:val="003E7139"/>
    <w:rsid w:val="0040041D"/>
    <w:rsid w:val="004016CB"/>
    <w:rsid w:val="00413B49"/>
    <w:rsid w:val="00445496"/>
    <w:rsid w:val="004469A1"/>
    <w:rsid w:val="00476B7A"/>
    <w:rsid w:val="00482A8F"/>
    <w:rsid w:val="004B38BB"/>
    <w:rsid w:val="004C788F"/>
    <w:rsid w:val="004D0C6A"/>
    <w:rsid w:val="004E3254"/>
    <w:rsid w:val="004E613D"/>
    <w:rsid w:val="00513348"/>
    <w:rsid w:val="00544730"/>
    <w:rsid w:val="00564EF5"/>
    <w:rsid w:val="00587CE8"/>
    <w:rsid w:val="005E7A85"/>
    <w:rsid w:val="0061049E"/>
    <w:rsid w:val="00631EDF"/>
    <w:rsid w:val="00691549"/>
    <w:rsid w:val="006A2B74"/>
    <w:rsid w:val="006B0EC5"/>
    <w:rsid w:val="006D5DA6"/>
    <w:rsid w:val="0072612F"/>
    <w:rsid w:val="007637DB"/>
    <w:rsid w:val="00777794"/>
    <w:rsid w:val="007E6805"/>
    <w:rsid w:val="00814D4E"/>
    <w:rsid w:val="0082373D"/>
    <w:rsid w:val="00856842"/>
    <w:rsid w:val="00863BEC"/>
    <w:rsid w:val="00874766"/>
    <w:rsid w:val="0088598D"/>
    <w:rsid w:val="008A06D5"/>
    <w:rsid w:val="008D2DB6"/>
    <w:rsid w:val="008E1D61"/>
    <w:rsid w:val="008F0CC5"/>
    <w:rsid w:val="009076B8"/>
    <w:rsid w:val="00976EFB"/>
    <w:rsid w:val="00983870"/>
    <w:rsid w:val="00994DE1"/>
    <w:rsid w:val="009B1BBD"/>
    <w:rsid w:val="009B3BAE"/>
    <w:rsid w:val="009F1715"/>
    <w:rsid w:val="00A00D0D"/>
    <w:rsid w:val="00AF7661"/>
    <w:rsid w:val="00B55946"/>
    <w:rsid w:val="00B74C89"/>
    <w:rsid w:val="00B80176"/>
    <w:rsid w:val="00BA3626"/>
    <w:rsid w:val="00BB328F"/>
    <w:rsid w:val="00BE567F"/>
    <w:rsid w:val="00C33660"/>
    <w:rsid w:val="00C56FB7"/>
    <w:rsid w:val="00C81318"/>
    <w:rsid w:val="00C822D9"/>
    <w:rsid w:val="00CE2E52"/>
    <w:rsid w:val="00CF5896"/>
    <w:rsid w:val="00D416F9"/>
    <w:rsid w:val="00D66FF0"/>
    <w:rsid w:val="00DA4B25"/>
    <w:rsid w:val="00DA703E"/>
    <w:rsid w:val="00DA7543"/>
    <w:rsid w:val="00E06B2B"/>
    <w:rsid w:val="00E31CCD"/>
    <w:rsid w:val="00E439C2"/>
    <w:rsid w:val="00E454DA"/>
    <w:rsid w:val="00E906FC"/>
    <w:rsid w:val="00EC4974"/>
    <w:rsid w:val="00EE26EB"/>
    <w:rsid w:val="00F274F8"/>
    <w:rsid w:val="00F32AFB"/>
    <w:rsid w:val="00FA310C"/>
    <w:rsid w:val="00FC73FB"/>
    <w:rsid w:val="00FD2A6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31CCD"/>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E31CCD"/>
    <w:pPr>
      <w:ind w:left="720"/>
      <w:contextualSpacing/>
    </w:pPr>
  </w:style>
  <w:style w:type="paragraph" w:styleId="Default" w:customStyle="true">
    <w:name w:val="Default"/>
    <w:rsid w:val="00E31CCD"/>
    <w:pPr>
      <w:autoSpaceDE w:val="false"/>
      <w:autoSpaceDN w:val="false"/>
      <w:adjustRightInd w:val="false"/>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AF766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F7661"/>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185438"/>
    <w:rPr>
      <w:color w:val="808080"/>
      <w:bdr w:val="none" w:color="auto" w:sz="0" w:space="0"/>
      <w:shd w:val="clear" w:color="auto" w:fill="auto"/>
    </w:rPr>
  </w:style>
  <w:style w:type="character" w:styleId="eSPISCCParagraphDefaultFont" w:customStyle="true">
    <w:name w:val="eSPIS_CC_Paragraph Default Font"/>
    <w:basedOn w:val="Zadanifontodlomka"/>
    <w:rsid w:val="0018543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85438"/>
    <w:rPr>
      <w:bdr w:val="none" w:color="auto" w:sz="0" w:space="0"/>
      <w:shd w:val="clear" w:color="auto" w:fill="FFFFCC"/>
      <w:lang w:val="hr-HR"/>
    </w:rPr>
  </w:style>
  <w:style w:type="character" w:styleId="PozadinaSvijetloCrvena" w:customStyle="true">
    <w:name w:val="Pozadina_SvijetloCrvena"/>
    <w:basedOn w:val="eSPISCCParagraphDefaultFont"/>
    <w:rsid w:val="0018543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8543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1CCD"/>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1CCD"/>
    <w:pPr>
      <w:ind w:left="720"/>
      <w:contextualSpacing/>
    </w:pPr>
  </w:style>
  <w:style w:customStyle="1" w:styleId="Default" w:type="paragraph">
    <w:name w:val="Default"/>
    <w:rsid w:val="00E31CCD"/>
    <w:pPr>
      <w:autoSpaceDE w:val="0"/>
      <w:autoSpaceDN w:val="0"/>
      <w:adjustRightInd w:val="0"/>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AF7661"/>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66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85438"/>
    <w:rPr>
      <w:color w:val="808080"/>
      <w:bdr w:color="auto" w:space="0" w:sz="0" w:val="none"/>
      <w:shd w:color="auto" w:fill="auto" w:val="clear"/>
    </w:rPr>
  </w:style>
  <w:style w:customStyle="1" w:styleId="eSPISCCParagraphDefaultFont" w:type="character">
    <w:name w:val="eSPIS_CC_Paragraph Default Font"/>
    <w:basedOn w:val="Zadanifontodlomka"/>
    <w:rsid w:val="001854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5438"/>
    <w:rPr>
      <w:bdr w:color="auto" w:space="0" w:sz="0" w:val="none"/>
      <w:shd w:color="auto" w:fill="FFFFCC" w:val="clear"/>
      <w:lang w:val="hr-HR"/>
    </w:rPr>
  </w:style>
  <w:style w:customStyle="1" w:styleId="PozadinaSvijetloCrvena" w:type="character">
    <w:name w:val="Pozadina_SvijetloCrvena"/>
    <w:basedOn w:val="eSPISCCParagraphDefaultFont"/>
    <w:rsid w:val="001854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543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28. kolovoza 2019.</izvorni_sadrzaj>
    <derivirana_varijabla naziv="DomainObject.StvarniPocetakDatum_1">28. kolovoza 2019.</derivirana_varijabla>
  </DomainObject.StvarniPocetakDatum>
  <DomainObject.StvarniZavrsetakDatum>
    <izvorni_sadrzaj>28. kolovoza 2019.</izvorni_sadrzaj>
    <derivirana_varijabla naziv="DomainObject.StvarniZavrsetakDatum_1">28. kolovoza 2019.</derivirana_varijabla>
  </DomainObject.StvarniZavrsetakDatum>
  <DomainObject.PlaniraniZavrsetakDatum>
    <izvorni_sadrzaj>28. kolovoza 2019.</izvorni_sadrzaj>
    <derivirana_varijabla naziv="DomainObject.PlaniraniZavrsetakDatum_1">28. kolovoza 2019.</derivirana_varijabla>
  </DomainObject.PlaniraniZavrsetakDatum>
  <DomainObject.PlaniraniPocetakDatum>
    <izvorni_sadrzaj>28. kolovoza 2019.</izvorni_sadrzaj>
    <derivirana_varijabla naziv="DomainObject.PlaniraniPocetakDatum_1">28. kolovoza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12:20</izvorni_sadrzaj>
    <derivirana_varijabla naziv="DomainObject.PlaniraniZavrsetakVrijeme_1">12:20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12</izvorni_sadrzaj>
    <derivirana_varijabla naziv="DomainObject.Zapisnik.BrojStranica_1">12</derivirana_varijabla>
  </DomainObject.Zapisnik.BrojStranica>
  <DomainObject.Zapisnik.DatumKreiranja>
    <izvorni_sadrzaj>28. kolovoza 2019.</izvorni_sadrzaj>
    <derivirana_varijabla naziv="DomainObject.Zapisnik.DatumKreiranja_1">28. kolovoza 2019.</derivirana_varijabla>
  </DomainObject.Zapisnik.DatumKreiranja>
  <DomainObject.Zapisnik.ImovinskaKorist>
    <izvorni_sadrzaj/>
    <derivirana_varijabla naziv="DomainObject.Zapisnik.ImovinskaKorist_1"/>
  </DomainObject.Zapisnik.ImovinskaKorist>
  <DomainObject.Zapisnik.Oznaka>
    <izvorni_sadrzaj>St-1094/2012-1226</izvorni_sadrzaj>
    <derivirana_varijabla naziv="DomainObject.Zapisnik.Oznaka_1">St-1094/2012-1226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item>
      <item>Antun Crlenjak</item>
      <item>Mirjana Zuzija</item>
      <item>OD SAUCHA &amp; ARAS</item>
      <item>Zdravko Božičević</item>
      <item>Mislav Bistrović</item>
    </izvorni_sadrzaj>
    <derivirana_varijabla naziv="DomainObject.Predmet.OstaliListFormated_1">
      <item>Zvonimir Barun</item>
      <item>Antun Crlenjak</item>
      <item>Mirjana Zuzija</item>
      <item>OD SAUCHA &amp; ARAS</item>
      <item>Zdravko Božičević</item>
      <item>Mislav Bistrović</item>
    </derivirana_varijabla>
  </DomainObject.Predmet.OstaliListFormated>
  <DomainObject.Predmet.OstaliList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FormatedOIB_1">
      <item>Zvonimir Barun</item>
      <item>Antun Crlenjak</item>
      <item>Mirjana Zuzija, OIB 26497768352</item>
      <item>OD SAUCHA &amp; ARAS, OIB 21494913156</item>
      <item>Zdravko Božičević</item>
      <item>Mislav Bistrović, OIB 77214883107</item>
    </derivirana_varijabla>
  </DomainObject.Predmet.OstaliListFormatedOIB>
  <DomainObject.Predmet.OstaliListFormatedWithAdress>
    <izvorni_sadrzaj>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zvorni_sadrzaj>
    <derivirana_varijabla naziv="DomainObject.Predmet.OstaliListFormatedWithAdress_1">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derivirana_varijabla>
  </DomainObject.Predmet.OstaliListFormatedWithAdress>
  <DomainObject.Predmet.OstaliListFormatedWithAdressOIB>
    <izvorni_sadrzaj>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zvorni_sadrzaj>
    <derivirana_varijabla naziv="DomainObject.Predmet.OstaliListFormatedWithAdressOIB_1">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derivirana_varijabla>
  </DomainObject.Predmet.OstaliListFormatedWithAdressOIB>
  <DomainObject.Predmet.OstaliListNazivFormated>
    <izvorni_sadrzaj>
      <item>Zvonimir Barun</item>
      <item>Antun Crlenjak</item>
      <item>Mirjana Zuzija</item>
      <item>OD SAUCHA &amp; ARAS</item>
      <item>Zdravko Božičević</item>
      <item>Mislav Bistrović</item>
    </izvorni_sadrzaj>
    <derivirana_varijabla naziv="DomainObject.Predmet.OstaliListNazivFormated_1">
      <item>Zvonimir Barun</item>
      <item>Antun Crlenjak</item>
      <item>Mirjana Zuzija</item>
      <item>OD SAUCHA &amp; ARAS</item>
      <item>Zdravko Božičević</item>
      <item>Mislav Bistrović</item>
    </derivirana_varijabla>
  </DomainObject.Predmet.OstaliListNazivFormated>
  <DomainObject.Predmet.OstaliListNaziv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NazivFormatedOIB_1">
      <item>Zvonimir Barun</item>
      <item>Antun Crlenjak</item>
      <item>Mirjana Zuzija, OIB 26497768352</item>
      <item>OD SAUCHA &amp; ARAS, OIB 21494913156</item>
      <item>Zdravko Božičević</item>
      <item>Mislav Bistrović, OIB 77214883107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kolovoza 2019.</izvorni_sadrzaj>
    <derivirana_varijabla naziv="DomainObject.Datum_1">29. kolovoza 2019.</derivirana_varijabla>
  </DomainObject.Datum>
  <DomainObject.PoslovniBrojDokumenta>
    <izvorni_sadrzaj>St-1094/2012-1226</izvorni_sadrzaj>
    <derivirana_varijabla naziv="DomainObject.PoslovniBrojDokumenta_1">St-1094/2012-1226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zvorni_sadrzaj>
    <derivirana_varijabla naziv="DomainObject.Predmet.SudioniciListNaziv_1">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kolovoza 2019.</izvorni_sadrzaj>
    <derivirana_varijabla naziv="DomainObject.Predmet.DatumZadnjeOdrzaneSudskeRadnje_1">29. kolovoza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369E00-C908-49EE-A5D4-C92717FF58C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12</properties:Pages>
  <properties:Words>4762</properties:Words>
  <properties:Characters>24025</properties:Characters>
  <properties:Lines>595</properties:Lines>
  <properties:Paragraphs>377</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29258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2019-08-28T11:42:00Z</dcterms:created>
  <dc:creator>Tatjana Slaviček</dc:creator>
  <cp:lastModifiedBy>Tatjana Slaviček</cp:lastModifiedBy>
  <cp:lastPrinted>2019-08-29T11:44:00Z</cp:lastPrinted>
  <dcterms:modified xmlns:xsi="http://www.w3.org/2001/XMLSchema-instance" xsi:type="dcterms:W3CDTF">2019-08-29T11:52:00Z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St-1094/2012-1226 / Zapisnik - Ročište za dražbu (1-St-1094-12_-_ZAPISNIK_28.08.2019_-_NOVO.2019_-_novo)</vt:lpwstr>
  </prop:property>
  <prop:property fmtid="{D5CDD505-2E9C-101B-9397-08002B2CF9AE}" pid="4" name="CC_coloring">
    <vt:bool>false</vt:bool>
  </prop:property>
  <prop:property fmtid="{D5CDD505-2E9C-101B-9397-08002B2CF9AE}" pid="5" name="BrojStranica">
    <vt:i4>12</vt:i4>
  </prop:property>
</prop:Properties>
</file>