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88e1" w14:paraId="90388e1" w:rsidRDefault="00AB4602" w:rsidP="001D25CA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25CA" w:rsidP="001D25CA" w:rsidR="001D25CA">
      <w:pPr>
        <w:jc w:val="right"/>
      </w:pPr>
    </w:p>
    <w:p w:rsidRDefault="001D25CA" w:rsidP="001D25CA" w:rsidR="001D25CA">
      <w:pPr>
        <w:jc w:val="right"/>
      </w:pPr>
      <w:r>
        <w:t>Poslovni broj: 3 St-217/2017-332</w:t>
      </w:r>
    </w:p>
    <w:p w:rsidRDefault="001D25CA" w:rsidP="001D25CA" w:rsidR="001D25CA">
      <w:pPr>
        <w:jc w:val="center"/>
      </w:pPr>
      <w:r>
        <w:t xml:space="preserve">R E P U B L I K A  H R V A T S K A </w:t>
      </w:r>
    </w:p>
    <w:p w:rsidRDefault="001D25CA" w:rsidP="001D25CA" w:rsidR="001D25CA">
      <w:pPr>
        <w:jc w:val="center"/>
      </w:pPr>
      <w:r>
        <w:t xml:space="preserve">R J E Š E N J E </w:t>
      </w:r>
    </w:p>
    <w:p w:rsidRDefault="001D25CA" w:rsidP="001D25CA" w:rsidR="001D25CA">
      <w:pPr>
        <w:jc w:val="both"/>
      </w:pPr>
      <w:r>
        <w:tab/>
        <w:t xml:space="preserve">TRGOVAČKI SUD U BJELOVARU, OIB 07942269267, po stečajnoj sutkinji Sanjani Zorinc, u stečajnom postupku nad Stečajnom masom iza SLAVONIJA d.d. u stečaju, Virovitica, F. Rusana 100, OIB 27739721372, 18. prosinca 2017. </w:t>
      </w:r>
    </w:p>
    <w:p w:rsidRDefault="001D25CA" w:rsidP="001D25CA" w:rsidR="001D25CA">
      <w:pPr>
        <w:jc w:val="center"/>
      </w:pPr>
      <w:r>
        <w:t xml:space="preserve">r i j e š i o   j e </w:t>
      </w:r>
    </w:p>
    <w:p w:rsidRDefault="001D25CA" w:rsidP="001D25CA" w:rsidR="001D25CA">
      <w:pPr>
        <w:jc w:val="both"/>
      </w:pPr>
      <w:r>
        <w:tab/>
        <w:t xml:space="preserve">Utvrđene su sljedeće tražbine nižih isplatnih redova: </w:t>
      </w:r>
    </w:p>
    <w:p w:rsidRDefault="001D25CA" w:rsidP="001D25CA" w:rsidR="001D25CA">
      <w:pPr>
        <w:jc w:val="both"/>
        <w:rPr>
          <w:bCs/>
        </w:rPr>
      </w:pPr>
      <w:r>
        <w:tab/>
        <w:t xml:space="preserve">1. </w:t>
      </w:r>
      <w:r>
        <w:rPr>
          <w:bCs/>
        </w:rPr>
        <w:t>Tražbine I-</w:t>
      </w:r>
      <w:proofErr w:type="spellStart"/>
      <w:r>
        <w:rPr>
          <w:bCs/>
        </w:rPr>
        <w:t>og</w:t>
      </w:r>
      <w:proofErr w:type="spellEnd"/>
      <w:r>
        <w:rPr>
          <w:bCs/>
        </w:rPr>
        <w:t xml:space="preserve"> nižeg isplatnog reda:  </w:t>
      </w:r>
    </w:p>
    <w:p w:rsidRDefault="001D25CA" w:rsidP="001D25CA" w:rsidR="001D25CA">
      <w:pPr>
        <w:pStyle w:val="Bezproreda"/>
      </w:pPr>
      <w:r>
        <w:tab/>
        <w:t>1. RH, MINISTARSTVO FINANCIJA, POREZNA UPRAVA ZAGREB, Zagreb, A. Katančićeva 5, OIB 18683136487 u iznosu 161.551,39 kn</w:t>
      </w:r>
    </w:p>
    <w:p w:rsidRDefault="001D25CA" w:rsidP="001D25CA" w:rsidR="001D25CA">
      <w:pPr>
        <w:pStyle w:val="Bezproreda"/>
      </w:pPr>
      <w:r>
        <w:tab/>
        <w:t>2. HZMO, Zagreb, A. Mihanovića 3, OIB 84397956623 u iznosu 456.110,44 kn</w:t>
      </w:r>
    </w:p>
    <w:p w:rsidRDefault="001D25CA" w:rsidP="001D25CA" w:rsidR="001D25CA">
      <w:pPr>
        <w:pStyle w:val="Bezproreda"/>
        <w:ind w:firstLine="708"/>
      </w:pPr>
      <w:r>
        <w:t xml:space="preserve">3. HZZO, Zagreb, </w:t>
      </w:r>
      <w:proofErr w:type="spellStart"/>
      <w:r>
        <w:t>Margaretska</w:t>
      </w:r>
      <w:proofErr w:type="spellEnd"/>
      <w:r>
        <w:t xml:space="preserve"> 3, OIB 02958272670 u iznosu 201.385,31 kn.</w:t>
      </w:r>
    </w:p>
    <w:p w:rsidRDefault="001D25CA" w:rsidP="001D25CA" w:rsidR="001D25CA">
      <w:pPr>
        <w:pStyle w:val="Bezproreda"/>
        <w:ind w:firstLine="708"/>
      </w:pPr>
    </w:p>
    <w:p w:rsidRDefault="001D25CA" w:rsidP="001D25CA" w:rsidR="001D25CA">
      <w:pPr>
        <w:ind w:firstLine="708"/>
        <w:jc w:val="both"/>
      </w:pPr>
      <w:r>
        <w:t>2. Tražbine II-</w:t>
      </w:r>
      <w:proofErr w:type="spellStart"/>
      <w:r>
        <w:t>og</w:t>
      </w:r>
      <w:proofErr w:type="spellEnd"/>
      <w:r>
        <w:t xml:space="preserve"> nižeg isplatnog reda:</w:t>
      </w:r>
    </w:p>
    <w:p w:rsidRDefault="001D25CA" w:rsidP="001D25CA" w:rsidR="001D25CA">
      <w:pPr>
        <w:pStyle w:val="Bezproreda"/>
      </w:pPr>
      <w:r>
        <w:tab/>
        <w:t xml:space="preserve">1. Marijan Leš, Virovitica, </w:t>
      </w:r>
      <w:proofErr w:type="spellStart"/>
      <w:r>
        <w:t>Štrosmayerova</w:t>
      </w:r>
      <w:proofErr w:type="spellEnd"/>
      <w:r>
        <w:t xml:space="preserve"> 26 u iznosu 31.283,44 kn</w:t>
      </w:r>
    </w:p>
    <w:p w:rsidRDefault="001D25CA" w:rsidP="001D25CA" w:rsidR="001D25CA">
      <w:pPr>
        <w:pStyle w:val="Bezproreda"/>
      </w:pPr>
      <w:r>
        <w:tab/>
        <w:t xml:space="preserve">2. Zdenka </w:t>
      </w:r>
      <w:proofErr w:type="spellStart"/>
      <w:r>
        <w:t>Rudanović</w:t>
      </w:r>
      <w:proofErr w:type="spellEnd"/>
      <w:r>
        <w:t xml:space="preserve">, </w:t>
      </w:r>
      <w:proofErr w:type="spellStart"/>
      <w:r>
        <w:t>Rezovac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 u iznosu 26.668,90 kn</w:t>
      </w:r>
    </w:p>
    <w:p w:rsidRDefault="001D25CA" w:rsidP="001D25CA" w:rsidR="001D25CA">
      <w:pPr>
        <w:pStyle w:val="Bezproreda"/>
      </w:pPr>
      <w:r>
        <w:tab/>
        <w:t xml:space="preserve">3. Mato Perić, </w:t>
      </w:r>
      <w:proofErr w:type="spellStart"/>
      <w:r>
        <w:t>Turanovac</w:t>
      </w:r>
      <w:proofErr w:type="spellEnd"/>
      <w:r>
        <w:t xml:space="preserve"> 150 u iznosu 20.388,40 kn</w:t>
      </w:r>
    </w:p>
    <w:p w:rsidRDefault="001D25CA" w:rsidP="001D25CA" w:rsidR="001D25CA">
      <w:pPr>
        <w:pStyle w:val="Bezproreda"/>
      </w:pPr>
      <w:r>
        <w:tab/>
        <w:t xml:space="preserve">4. Goran </w:t>
      </w:r>
      <w:proofErr w:type="spellStart"/>
      <w:r>
        <w:t>Lulić</w:t>
      </w:r>
      <w:proofErr w:type="spellEnd"/>
      <w:r>
        <w:t xml:space="preserve">, </w:t>
      </w:r>
      <w:proofErr w:type="spellStart"/>
      <w:r>
        <w:t>Rezovački</w:t>
      </w:r>
      <w:proofErr w:type="spellEnd"/>
      <w:r>
        <w:t xml:space="preserve"> put 59 u iznosu 28.496,71 kn</w:t>
      </w:r>
    </w:p>
    <w:p w:rsidRDefault="001D25CA" w:rsidP="001D25CA" w:rsidR="001D25CA">
      <w:pPr>
        <w:pStyle w:val="Bezproreda"/>
      </w:pPr>
      <w:r>
        <w:tab/>
        <w:t xml:space="preserve">5. Ankica </w:t>
      </w:r>
      <w:proofErr w:type="spellStart"/>
      <w:r>
        <w:t>Lulić</w:t>
      </w:r>
      <w:proofErr w:type="spellEnd"/>
      <w:r>
        <w:t>, Virovitica, Vinogradska 5 u iznosu 13.908,56 kn</w:t>
      </w:r>
    </w:p>
    <w:p w:rsidRDefault="001D25CA" w:rsidP="001D25CA" w:rsidR="001D25CA">
      <w:pPr>
        <w:pStyle w:val="Bezproreda"/>
      </w:pPr>
      <w:r>
        <w:tab/>
        <w:t>6. Ankica Čačić, Virovitica, Zlatnog polja 68 u iznosu 26.610, 48 kn</w:t>
      </w:r>
    </w:p>
    <w:p w:rsidRDefault="001D25CA" w:rsidP="001D25CA" w:rsidR="001D25CA">
      <w:pPr>
        <w:pStyle w:val="Bezproreda"/>
      </w:pPr>
      <w:r>
        <w:tab/>
        <w:t xml:space="preserve">7. Stevo </w:t>
      </w:r>
      <w:proofErr w:type="spellStart"/>
      <w:r>
        <w:t>Dević</w:t>
      </w:r>
      <w:proofErr w:type="spellEnd"/>
      <w:r>
        <w:t xml:space="preserve">, </w:t>
      </w:r>
      <w:proofErr w:type="spellStart"/>
      <w:r>
        <w:t>Milanovac</w:t>
      </w:r>
      <w:proofErr w:type="spellEnd"/>
      <w:r>
        <w:t>, Vinogradski put 9 u iznosu 26.751,10 kn</w:t>
      </w:r>
    </w:p>
    <w:p w:rsidRDefault="001D25CA" w:rsidP="001D25CA" w:rsidR="001D25CA">
      <w:pPr>
        <w:pStyle w:val="Bezproreda"/>
      </w:pPr>
      <w:r>
        <w:tab/>
        <w:t xml:space="preserve">8. Marko Blažević, Gornje </w:t>
      </w:r>
      <w:proofErr w:type="spellStart"/>
      <w:r>
        <w:t>Bazje</w:t>
      </w:r>
      <w:proofErr w:type="spellEnd"/>
      <w:r>
        <w:t xml:space="preserve"> 103 u iznosu 6.168,07 kn</w:t>
      </w:r>
    </w:p>
    <w:p w:rsidRDefault="001D25CA" w:rsidP="001D25CA" w:rsidR="001D25CA">
      <w:pPr>
        <w:pStyle w:val="Bezproreda"/>
      </w:pPr>
      <w:r>
        <w:tab/>
        <w:t xml:space="preserve">9. Jadranka Krznarić, </w:t>
      </w:r>
      <w:proofErr w:type="spellStart"/>
      <w:r>
        <w:t>Špišić</w:t>
      </w:r>
      <w:proofErr w:type="spellEnd"/>
      <w:r>
        <w:t xml:space="preserve"> Bukovica, V. Nazora 38 u iznosu 30.368,47 kn</w:t>
      </w:r>
    </w:p>
    <w:p w:rsidRDefault="001D25CA" w:rsidP="001D25CA" w:rsidR="001D25CA">
      <w:pPr>
        <w:pStyle w:val="Bezproreda"/>
        <w:ind w:firstLine="708"/>
      </w:pPr>
      <w:r>
        <w:t xml:space="preserve">10. </w:t>
      </w:r>
      <w:proofErr w:type="spellStart"/>
      <w:r>
        <w:t>Luca</w:t>
      </w:r>
      <w:proofErr w:type="spellEnd"/>
      <w:r>
        <w:t xml:space="preserve"> Mijatović, </w:t>
      </w:r>
      <w:proofErr w:type="spellStart"/>
      <w:r>
        <w:t>Vukosavljevica</w:t>
      </w:r>
      <w:proofErr w:type="spellEnd"/>
      <w:r>
        <w:t>, Kolodvorska 38 u iznosu 4.061,08 kn</w:t>
      </w:r>
    </w:p>
    <w:p w:rsidRDefault="001D25CA" w:rsidP="001D25CA" w:rsidR="001D25CA">
      <w:pPr>
        <w:pStyle w:val="Bezproreda"/>
        <w:ind w:firstLine="708"/>
      </w:pPr>
      <w:r>
        <w:t>11. Milena Perković, Virovitica, I Mažuranića 35 u iznosu 5.333,72 kn</w:t>
      </w:r>
    </w:p>
    <w:p w:rsidRDefault="001D25CA" w:rsidP="001D25CA" w:rsidR="001D25CA">
      <w:pPr>
        <w:pStyle w:val="Bezproreda"/>
        <w:ind w:firstLine="708"/>
      </w:pPr>
      <w:r>
        <w:t xml:space="preserve">12. Gordana Tomšić-Grčić, </w:t>
      </w:r>
      <w:proofErr w:type="spellStart"/>
      <w:r>
        <w:t>Levinovac</w:t>
      </w:r>
      <w:proofErr w:type="spellEnd"/>
      <w:r>
        <w:t xml:space="preserve"> 64 u iznosu 20.482,49 kn</w:t>
      </w:r>
    </w:p>
    <w:p w:rsidRDefault="001D25CA" w:rsidP="001D25CA" w:rsidR="001D25CA">
      <w:pPr>
        <w:pStyle w:val="Bezproreda"/>
        <w:ind w:firstLine="708"/>
      </w:pPr>
      <w:r>
        <w:t>13. Marija Đurđević, Virovitica, M. Nikolića 1 u iznosu 23.122,37 kn</w:t>
      </w:r>
    </w:p>
    <w:p w:rsidRDefault="001D25CA" w:rsidP="001D25CA" w:rsidR="001D25CA">
      <w:pPr>
        <w:pStyle w:val="Bezproreda"/>
        <w:ind w:firstLine="708"/>
      </w:pPr>
      <w:r>
        <w:t xml:space="preserve">14. Nikola Rakić, </w:t>
      </w:r>
      <w:proofErr w:type="spellStart"/>
      <w:r>
        <w:t>Kapan</w:t>
      </w:r>
      <w:proofErr w:type="spellEnd"/>
      <w:r>
        <w:t xml:space="preserve"> 50 u iznosu 30.582,87 kn</w:t>
      </w:r>
    </w:p>
    <w:p w:rsidRDefault="001D25CA" w:rsidP="001D25CA" w:rsidR="001D25CA">
      <w:pPr>
        <w:pStyle w:val="Bezproreda"/>
        <w:ind w:firstLine="708"/>
      </w:pPr>
      <w:r>
        <w:t xml:space="preserve">15. Dražen </w:t>
      </w:r>
      <w:proofErr w:type="spellStart"/>
      <w:r>
        <w:t>Bajivić</w:t>
      </w:r>
      <w:proofErr w:type="spellEnd"/>
      <w:r>
        <w:t>, Virovitica, I. Mažuranića 12 u iznosu 12.024,95 kn</w:t>
      </w:r>
    </w:p>
    <w:p w:rsidRDefault="001D25CA" w:rsidP="001D25CA" w:rsidR="001D25CA">
      <w:pPr>
        <w:pStyle w:val="Bezproreda"/>
        <w:ind w:firstLine="708"/>
      </w:pPr>
      <w:r>
        <w:t xml:space="preserve">16. Davor </w:t>
      </w:r>
      <w:proofErr w:type="spellStart"/>
      <w:r>
        <w:t>Pavoković</w:t>
      </w:r>
      <w:proofErr w:type="spellEnd"/>
      <w:r>
        <w:t>, Virovitica, S. Radića 74 u iznosu 14.980,91 kn</w:t>
      </w:r>
    </w:p>
    <w:p w:rsidRDefault="001D25CA" w:rsidP="001D25CA" w:rsidR="001D25CA">
      <w:pPr>
        <w:pStyle w:val="Bezproreda"/>
        <w:ind w:firstLine="708"/>
      </w:pPr>
      <w:r>
        <w:t xml:space="preserve">17. Bernarda </w:t>
      </w:r>
      <w:proofErr w:type="spellStart"/>
      <w:r>
        <w:t>Koler</w:t>
      </w:r>
      <w:proofErr w:type="spellEnd"/>
      <w:r>
        <w:t xml:space="preserve">, Virovitica, </w:t>
      </w:r>
      <w:proofErr w:type="spellStart"/>
      <w:r>
        <w:t>Milanovac</w:t>
      </w:r>
      <w:proofErr w:type="spellEnd"/>
      <w:r>
        <w:t xml:space="preserve"> 22 u iznosu 19.435,64 kn</w:t>
      </w:r>
    </w:p>
    <w:p w:rsidRDefault="001D25CA" w:rsidP="001D25CA" w:rsidR="001D25CA">
      <w:pPr>
        <w:pStyle w:val="Bezproreda"/>
        <w:ind w:firstLine="708"/>
      </w:pPr>
      <w:r>
        <w:t xml:space="preserve">18. Slavko Kovačević, Kapela Dvor 1 A u iznosu 27.356,95 kn </w:t>
      </w:r>
    </w:p>
    <w:p w:rsidRDefault="001D25CA" w:rsidP="001D25CA" w:rsidR="001D25CA">
      <w:pPr>
        <w:pStyle w:val="Bezproreda"/>
        <w:ind w:firstLine="708"/>
      </w:pPr>
      <w:r>
        <w:t>19. Zlata Karlović, Virovitica, Tina Ujevića 21 u iznosu 10.343,78 kn</w:t>
      </w:r>
    </w:p>
    <w:p w:rsidRDefault="001D25CA" w:rsidP="001D25CA" w:rsidR="001D25CA">
      <w:pPr>
        <w:pStyle w:val="Bezproreda"/>
        <w:ind w:firstLine="708"/>
      </w:pPr>
      <w:r>
        <w:t xml:space="preserve">20. Darko Kovačević, Virovitica, Sv. </w:t>
      </w:r>
      <w:proofErr w:type="spellStart"/>
      <w:r>
        <w:t>Đurađ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 u iznosu 30.271,97 kn </w:t>
      </w:r>
    </w:p>
    <w:p w:rsidRDefault="001D25CA" w:rsidP="001D25CA" w:rsidR="001D25CA">
      <w:pPr>
        <w:pStyle w:val="Bezproreda"/>
        <w:ind w:firstLine="708"/>
      </w:pPr>
      <w:r>
        <w:t xml:space="preserve">21. Jasna Lončarić, </w:t>
      </w:r>
      <w:proofErr w:type="spellStart"/>
      <w:r>
        <w:t>Rezovački</w:t>
      </w:r>
      <w:proofErr w:type="spellEnd"/>
      <w:r>
        <w:t xml:space="preserve"> vinogradi </w:t>
      </w:r>
      <w:proofErr w:type="spellStart"/>
      <w:r>
        <w:t>bb</w:t>
      </w:r>
      <w:proofErr w:type="spellEnd"/>
      <w:r>
        <w:t xml:space="preserve"> u iznosu 20.579,63 kn</w:t>
      </w:r>
    </w:p>
    <w:p w:rsidRDefault="001D25CA" w:rsidP="001D25CA" w:rsidR="001D25CA">
      <w:pPr>
        <w:pStyle w:val="Bezproreda"/>
        <w:jc w:val="center"/>
      </w:pPr>
    </w:p>
    <w:p w:rsidRDefault="001D25CA" w:rsidP="001D25CA" w:rsidR="001D25CA">
      <w:pPr>
        <w:pStyle w:val="Bezproreda"/>
        <w:jc w:val="center"/>
      </w:pPr>
      <w:r>
        <w:lastRenderedPageBreak/>
        <w:t>-2-</w:t>
      </w:r>
    </w:p>
    <w:p w:rsidRDefault="001D25CA" w:rsidP="001D25CA" w:rsidR="001D25CA">
      <w:pPr>
        <w:pStyle w:val="Bezproreda"/>
        <w:jc w:val="right"/>
      </w:pPr>
      <w:r>
        <w:t>Poslovni broj: 3 St-217/2017-332</w:t>
      </w:r>
    </w:p>
    <w:p w:rsidRDefault="001D25CA" w:rsidP="001D25CA" w:rsidR="001D25CA">
      <w:pPr>
        <w:pStyle w:val="Bezproreda"/>
        <w:ind w:firstLine="708"/>
      </w:pPr>
    </w:p>
    <w:p w:rsidRDefault="001D25CA" w:rsidP="001D25CA" w:rsidR="001D25CA">
      <w:pPr>
        <w:pStyle w:val="Bezproreda"/>
        <w:ind w:firstLine="708"/>
      </w:pPr>
      <w:r>
        <w:t xml:space="preserve">22. Vesna </w:t>
      </w:r>
      <w:proofErr w:type="spellStart"/>
      <w:r>
        <w:t>Lesić</w:t>
      </w:r>
      <w:proofErr w:type="spellEnd"/>
      <w:r>
        <w:t xml:space="preserve">, Virovitica, Slavonska 51 u iznosu 28.219,48 kn </w:t>
      </w:r>
    </w:p>
    <w:p w:rsidRDefault="001D25CA" w:rsidP="001D25CA" w:rsidR="001D25CA">
      <w:pPr>
        <w:pStyle w:val="Bezproreda"/>
        <w:ind w:firstLine="708"/>
      </w:pPr>
      <w:r>
        <w:t xml:space="preserve">23. Zlata </w:t>
      </w:r>
      <w:proofErr w:type="spellStart"/>
      <w:r>
        <w:t>Smetliško</w:t>
      </w:r>
      <w:proofErr w:type="spellEnd"/>
      <w:r>
        <w:t>, Virovitica, Zlatnog polja 159 u iznosu 25.091,19 kn</w:t>
      </w:r>
    </w:p>
    <w:p w:rsidRDefault="001D25CA" w:rsidP="001D25CA" w:rsidR="001D25CA">
      <w:pPr>
        <w:pStyle w:val="Bezproreda"/>
        <w:ind w:firstLine="708"/>
      </w:pPr>
      <w:r>
        <w:t xml:space="preserve">24. Božica </w:t>
      </w:r>
      <w:proofErr w:type="spellStart"/>
      <w:r>
        <w:t>Fureš</w:t>
      </w:r>
      <w:proofErr w:type="spellEnd"/>
      <w:r>
        <w:t>, Virovitica, A. Stepinca 3 u iznosu 20.291,49 kn</w:t>
      </w:r>
    </w:p>
    <w:p w:rsidRDefault="001D25CA" w:rsidP="001D25CA" w:rsidR="001D25CA">
      <w:pPr>
        <w:pStyle w:val="Bezproreda"/>
        <w:ind w:firstLine="708"/>
      </w:pPr>
      <w:r>
        <w:t xml:space="preserve">25. Marija </w:t>
      </w:r>
      <w:proofErr w:type="spellStart"/>
      <w:r>
        <w:t>Vampovac</w:t>
      </w:r>
      <w:proofErr w:type="spellEnd"/>
      <w:r>
        <w:t xml:space="preserve">, Virovitica, </w:t>
      </w:r>
      <w:proofErr w:type="spellStart"/>
      <w:r>
        <w:t>Gundulićeva</w:t>
      </w:r>
      <w:proofErr w:type="spellEnd"/>
      <w:r>
        <w:t xml:space="preserve"> 37 u iznosu 15.092,04 kn</w:t>
      </w:r>
    </w:p>
    <w:p w:rsidRDefault="001D25CA" w:rsidP="001D25CA" w:rsidR="001D25CA">
      <w:pPr>
        <w:pStyle w:val="Bezproreda"/>
        <w:ind w:firstLine="708"/>
      </w:pPr>
      <w:r>
        <w:t xml:space="preserve">26. Bara Mareković, Terezino polje 64 u iznosu 28.952,65 kn </w:t>
      </w:r>
    </w:p>
    <w:p w:rsidRDefault="001D25CA" w:rsidP="001D25CA" w:rsidR="001D25CA">
      <w:pPr>
        <w:pStyle w:val="Bezproreda"/>
        <w:ind w:firstLine="708"/>
      </w:pPr>
      <w:r>
        <w:t xml:space="preserve">27. Magda Vukoja, Novi </w:t>
      </w:r>
      <w:proofErr w:type="spellStart"/>
      <w:r>
        <w:t>Rezovac</w:t>
      </w:r>
      <w:proofErr w:type="spellEnd"/>
      <w:r>
        <w:t xml:space="preserve"> 22 u iznosu 1.417,53 kn</w:t>
      </w:r>
    </w:p>
    <w:p w:rsidRDefault="001D25CA" w:rsidP="001D25CA" w:rsidR="001D25CA">
      <w:pPr>
        <w:pStyle w:val="Bezproreda"/>
        <w:ind w:firstLine="708"/>
      </w:pPr>
      <w:r>
        <w:t xml:space="preserve">28. Ivanka </w:t>
      </w:r>
      <w:proofErr w:type="spellStart"/>
      <w:r>
        <w:t>Mijota</w:t>
      </w:r>
      <w:proofErr w:type="spellEnd"/>
      <w:r>
        <w:t>, Virovitica, Iločka 23 u iznosu 2.880,76 kn</w:t>
      </w:r>
    </w:p>
    <w:p w:rsidRDefault="001D25CA" w:rsidP="001D25CA" w:rsidR="001D25CA">
      <w:pPr>
        <w:pStyle w:val="Bezproreda"/>
        <w:ind w:firstLine="708"/>
      </w:pPr>
      <w:r>
        <w:t>29. Kata Žagar, Virovitica, Zlatnog polja 286 u iznosu 18.243,21 kn</w:t>
      </w:r>
    </w:p>
    <w:p w:rsidRDefault="001D25CA" w:rsidP="001D25CA" w:rsidR="001D25CA">
      <w:pPr>
        <w:pStyle w:val="Bezproreda"/>
        <w:ind w:firstLine="708"/>
      </w:pPr>
      <w:r>
        <w:t xml:space="preserve">30. Dušanka Jagodić. Virovitica, </w:t>
      </w:r>
      <w:proofErr w:type="spellStart"/>
      <w:r>
        <w:t>Štrosmajerova</w:t>
      </w:r>
      <w:proofErr w:type="spellEnd"/>
      <w:r>
        <w:t xml:space="preserve"> u iznosu 11.523,38 kn </w:t>
      </w:r>
    </w:p>
    <w:p w:rsidRDefault="001D25CA" w:rsidP="001D25CA" w:rsidR="001D25CA">
      <w:pPr>
        <w:pStyle w:val="Bezproreda"/>
        <w:ind w:firstLine="708"/>
      </w:pPr>
      <w:r>
        <w:t xml:space="preserve">31. Zdenka </w:t>
      </w:r>
      <w:proofErr w:type="spellStart"/>
      <w:r>
        <w:t>Ćućić</w:t>
      </w:r>
      <w:proofErr w:type="spellEnd"/>
      <w:r>
        <w:t xml:space="preserve">, Virovitica, </w:t>
      </w:r>
      <w:proofErr w:type="spellStart"/>
      <w:r>
        <w:t>Bogdanovićeva</w:t>
      </w:r>
      <w:proofErr w:type="spellEnd"/>
      <w:r>
        <w:t xml:space="preserve"> 1 u iznosu 34.937,32 kn </w:t>
      </w:r>
    </w:p>
    <w:p w:rsidRDefault="001D25CA" w:rsidP="001D25CA" w:rsidR="001D25CA">
      <w:pPr>
        <w:pStyle w:val="Bezproreda"/>
        <w:ind w:firstLine="708"/>
      </w:pPr>
      <w:r>
        <w:t>32. Dobrila Antić, Suhopolje, Kralja Tomislava 243 u iznosu 31.765,12 kn</w:t>
      </w:r>
    </w:p>
    <w:p w:rsidRDefault="001D25CA" w:rsidP="001D25CA" w:rsidR="001D25CA">
      <w:pPr>
        <w:pStyle w:val="Bezproreda"/>
        <w:ind w:firstLine="708"/>
      </w:pPr>
      <w:r>
        <w:t>33. Josip Biber, Virovitica, S. Radića 100 u iznosu 17.350,37 kn</w:t>
      </w:r>
    </w:p>
    <w:p w:rsidRDefault="001D25CA" w:rsidP="001D25CA" w:rsidR="001D25CA">
      <w:pPr>
        <w:pStyle w:val="Bezproreda"/>
        <w:ind w:firstLine="708"/>
      </w:pPr>
      <w:r>
        <w:t xml:space="preserve">34. Silvija </w:t>
      </w:r>
      <w:proofErr w:type="spellStart"/>
      <w:r>
        <w:t>Paljer</w:t>
      </w:r>
      <w:proofErr w:type="spellEnd"/>
      <w:r>
        <w:t xml:space="preserve">, </w:t>
      </w:r>
      <w:proofErr w:type="spellStart"/>
      <w:r>
        <w:t>Turanovac</w:t>
      </w:r>
      <w:proofErr w:type="spellEnd"/>
      <w:r>
        <w:t xml:space="preserve"> 23 u iznosu 13.521,87 kn</w:t>
      </w:r>
    </w:p>
    <w:p w:rsidRDefault="001D25CA" w:rsidP="001D25CA" w:rsidR="001D25CA">
      <w:pPr>
        <w:pStyle w:val="Bezproreda"/>
        <w:ind w:firstLine="708"/>
      </w:pPr>
      <w:r>
        <w:t>35. Anica Grgur, Virovitica, Zagrebačka cesta u iznosu 21.918,42 kn</w:t>
      </w:r>
    </w:p>
    <w:p w:rsidRDefault="001D25CA" w:rsidP="001D25CA" w:rsidR="001D25CA">
      <w:pPr>
        <w:pStyle w:val="Bezproreda"/>
        <w:ind w:firstLine="708"/>
      </w:pPr>
      <w:r>
        <w:t xml:space="preserve">36. Tomislav </w:t>
      </w:r>
      <w:proofErr w:type="spellStart"/>
      <w:r>
        <w:t>Fujs</w:t>
      </w:r>
      <w:proofErr w:type="spellEnd"/>
      <w:r>
        <w:t xml:space="preserve">, Virovitica, </w:t>
      </w:r>
      <w:proofErr w:type="spellStart"/>
      <w:r>
        <w:t>Berislavićeva</w:t>
      </w:r>
      <w:proofErr w:type="spellEnd"/>
      <w:r>
        <w:t xml:space="preserve"> 67 u iznosu 17.221,21 kn</w:t>
      </w:r>
    </w:p>
    <w:p w:rsidRDefault="001D25CA" w:rsidP="001D25CA" w:rsidR="001D25CA">
      <w:pPr>
        <w:pStyle w:val="Bezproreda"/>
        <w:ind w:firstLine="708"/>
      </w:pPr>
      <w:r>
        <w:t xml:space="preserve">37. Katarina </w:t>
      </w:r>
      <w:proofErr w:type="spellStart"/>
      <w:r>
        <w:t>Ivačko</w:t>
      </w:r>
      <w:proofErr w:type="spellEnd"/>
      <w:r>
        <w:t>, Virovitica, Mihanovićeva 1/9 u iznosu 5.034,60 kn</w:t>
      </w:r>
    </w:p>
    <w:p w:rsidRDefault="001D25CA" w:rsidP="001D25CA" w:rsidR="001D25CA">
      <w:pPr>
        <w:pStyle w:val="Bezproreda"/>
        <w:ind w:firstLine="708"/>
      </w:pPr>
      <w:r>
        <w:t>38. Jelka Jurić, Virovitica, M. Gupca 224 u iznosu 22.929,96 kn</w:t>
      </w:r>
    </w:p>
    <w:p w:rsidRDefault="001D25CA" w:rsidP="001D25CA" w:rsidR="001D25CA">
      <w:pPr>
        <w:pStyle w:val="Bezproreda"/>
        <w:ind w:firstLine="708"/>
      </w:pPr>
      <w:r>
        <w:t xml:space="preserve">39. Anica </w:t>
      </w:r>
      <w:proofErr w:type="spellStart"/>
      <w:r>
        <w:t>Hrustanović</w:t>
      </w:r>
      <w:proofErr w:type="spellEnd"/>
      <w:r>
        <w:t xml:space="preserve">, Virovitica, </w:t>
      </w:r>
      <w:proofErr w:type="spellStart"/>
      <w:r>
        <w:t>Podgorje</w:t>
      </w:r>
      <w:proofErr w:type="spellEnd"/>
      <w:r>
        <w:t xml:space="preserve"> 117 u iznosu 5.960,74 kn</w:t>
      </w:r>
    </w:p>
    <w:p w:rsidRDefault="001D25CA" w:rsidP="001D25CA" w:rsidR="001D25CA">
      <w:pPr>
        <w:pStyle w:val="Bezproreda"/>
        <w:ind w:firstLine="708"/>
      </w:pPr>
      <w:r>
        <w:t xml:space="preserve">40. Marija </w:t>
      </w:r>
      <w:proofErr w:type="spellStart"/>
      <w:r>
        <w:t>Mrganić</w:t>
      </w:r>
      <w:proofErr w:type="spellEnd"/>
      <w:r>
        <w:t xml:space="preserve">, </w:t>
      </w:r>
      <w:proofErr w:type="spellStart"/>
      <w:r>
        <w:t>Čemernica</w:t>
      </w:r>
      <w:proofErr w:type="spellEnd"/>
      <w:r>
        <w:t>, T. Ujevića 31 u iznosu 24.012,41 kn</w:t>
      </w:r>
    </w:p>
    <w:p w:rsidRDefault="001D25CA" w:rsidP="001D25CA" w:rsidR="001D25CA">
      <w:pPr>
        <w:pStyle w:val="Bezproreda"/>
        <w:ind w:firstLine="708"/>
      </w:pPr>
      <w:r>
        <w:t xml:space="preserve">41. Kata </w:t>
      </w:r>
      <w:proofErr w:type="spellStart"/>
      <w:r>
        <w:t>Matovina</w:t>
      </w:r>
      <w:proofErr w:type="spellEnd"/>
      <w:r>
        <w:t>, Virovitica, Osječka 118 u iznosu 28.665,39 kn</w:t>
      </w:r>
    </w:p>
    <w:p w:rsidRDefault="001D25CA" w:rsidP="001D25CA" w:rsidR="001D25CA">
      <w:pPr>
        <w:pStyle w:val="Bezproreda"/>
        <w:ind w:firstLine="708"/>
      </w:pPr>
      <w:r>
        <w:t xml:space="preserve">42. Nevia Mesarić, Novi </w:t>
      </w:r>
      <w:proofErr w:type="spellStart"/>
      <w:r>
        <w:t>Rezovac</w:t>
      </w:r>
      <w:proofErr w:type="spellEnd"/>
      <w:r>
        <w:t xml:space="preserve"> 150 A u iznosu 14.582,20 kn</w:t>
      </w:r>
    </w:p>
    <w:p w:rsidRDefault="001D25CA" w:rsidP="001D25CA" w:rsidR="001D25CA">
      <w:pPr>
        <w:pStyle w:val="Bezproreda"/>
        <w:ind w:firstLine="708"/>
      </w:pPr>
      <w:r>
        <w:t>43. Dubravka Novak, Virovitica, Trg dr. A. Starčevića 4 u iznosu 18.482,91 kn</w:t>
      </w:r>
    </w:p>
    <w:p w:rsidRDefault="001D25CA" w:rsidP="001D25CA" w:rsidR="001D25CA">
      <w:pPr>
        <w:pStyle w:val="Bezproreda"/>
        <w:ind w:firstLine="708"/>
      </w:pPr>
      <w:r>
        <w:t>44. Zdenko Novosel, Virovitica, Palmotićeva 44 u iznosu 14.108,46 kn</w:t>
      </w:r>
    </w:p>
    <w:p w:rsidRDefault="001D25CA" w:rsidP="001D25CA" w:rsidR="001D25CA">
      <w:pPr>
        <w:pStyle w:val="Bezproreda"/>
        <w:ind w:firstLine="708"/>
      </w:pPr>
      <w:r>
        <w:t xml:space="preserve">45. Petar </w:t>
      </w:r>
      <w:proofErr w:type="spellStart"/>
      <w:r>
        <w:t>Plečić</w:t>
      </w:r>
      <w:proofErr w:type="spellEnd"/>
      <w:r>
        <w:t>, Virovitica, Zlatnog polja 92 u iznosu 34.053,59 kn</w:t>
      </w:r>
    </w:p>
    <w:p w:rsidRDefault="001D25CA" w:rsidP="001D25CA" w:rsidR="001D25CA">
      <w:pPr>
        <w:pStyle w:val="Bezproreda"/>
        <w:ind w:firstLine="708"/>
      </w:pPr>
      <w:r>
        <w:t xml:space="preserve">46. Dragica </w:t>
      </w:r>
      <w:proofErr w:type="spellStart"/>
      <w:r>
        <w:t>Posavac</w:t>
      </w:r>
      <w:proofErr w:type="spellEnd"/>
      <w:r>
        <w:t xml:space="preserve">, Novi </w:t>
      </w:r>
      <w:proofErr w:type="spellStart"/>
      <w:r>
        <w:t>Rezovac</w:t>
      </w:r>
      <w:proofErr w:type="spellEnd"/>
      <w:r>
        <w:t xml:space="preserve"> 136 u iznosu 19.992,44 kn </w:t>
      </w:r>
    </w:p>
    <w:p w:rsidRDefault="001D25CA" w:rsidP="001D25CA" w:rsidR="001D25CA">
      <w:pPr>
        <w:pStyle w:val="Bezproreda"/>
        <w:ind w:firstLine="708"/>
      </w:pPr>
      <w:r>
        <w:t xml:space="preserve">47. Đurđa </w:t>
      </w:r>
      <w:proofErr w:type="spellStart"/>
      <w:r>
        <w:t>Solić</w:t>
      </w:r>
      <w:proofErr w:type="spellEnd"/>
      <w:r>
        <w:t>, Virovitica, Pejačevićeva 58 u iznosu 27.840,51 kn</w:t>
      </w:r>
    </w:p>
    <w:p w:rsidRDefault="001D25CA" w:rsidP="001D25CA" w:rsidR="001D25CA">
      <w:pPr>
        <w:pStyle w:val="Bezproreda"/>
        <w:ind w:firstLine="708"/>
      </w:pPr>
      <w:r>
        <w:t xml:space="preserve">48. Veronika Terzić, Virovitica, </w:t>
      </w:r>
      <w:proofErr w:type="spellStart"/>
      <w:r>
        <w:t>Berislavićeva</w:t>
      </w:r>
      <w:proofErr w:type="spellEnd"/>
      <w:r>
        <w:t xml:space="preserve"> 34 u iznosu 20.141,00 kn</w:t>
      </w:r>
    </w:p>
    <w:p w:rsidRDefault="001D25CA" w:rsidP="001D25CA" w:rsidR="001D25CA">
      <w:pPr>
        <w:pStyle w:val="Bezproreda"/>
        <w:ind w:firstLine="708"/>
      </w:pPr>
      <w:r>
        <w:t xml:space="preserve">49. Marija </w:t>
      </w:r>
      <w:proofErr w:type="spellStart"/>
      <w:r>
        <w:t>Šajatović</w:t>
      </w:r>
      <w:proofErr w:type="spellEnd"/>
      <w:r>
        <w:t xml:space="preserve">, Virovitica, J. </w:t>
      </w:r>
      <w:proofErr w:type="spellStart"/>
      <w:r>
        <w:t>Vlašimskog</w:t>
      </w:r>
      <w:proofErr w:type="spellEnd"/>
      <w:r>
        <w:t xml:space="preserve"> 5 u iznosu 27.392,41 kn </w:t>
      </w:r>
    </w:p>
    <w:p w:rsidRDefault="001D25CA" w:rsidP="001D25CA" w:rsidR="001D25CA">
      <w:pPr>
        <w:pStyle w:val="Bezproreda"/>
        <w:ind w:firstLine="708"/>
      </w:pPr>
      <w:r>
        <w:t xml:space="preserve">50. Danica </w:t>
      </w:r>
      <w:proofErr w:type="spellStart"/>
      <w:r>
        <w:t>Trbović</w:t>
      </w:r>
      <w:proofErr w:type="spellEnd"/>
      <w:r>
        <w:t xml:space="preserve">, Virovitica, </w:t>
      </w:r>
      <w:proofErr w:type="spellStart"/>
      <w:r>
        <w:t>Gundulićeva</w:t>
      </w:r>
      <w:proofErr w:type="spellEnd"/>
      <w:r>
        <w:t xml:space="preserve"> 93 u iznosu 27.998,96 kn</w:t>
      </w:r>
    </w:p>
    <w:p w:rsidRDefault="001D25CA" w:rsidP="001D25CA" w:rsidR="001D25CA">
      <w:pPr>
        <w:pStyle w:val="Bezproreda"/>
        <w:ind w:firstLine="708"/>
      </w:pPr>
      <w:r>
        <w:t xml:space="preserve">51. Radojka </w:t>
      </w:r>
      <w:proofErr w:type="spellStart"/>
      <w:r>
        <w:t>Lulić</w:t>
      </w:r>
      <w:proofErr w:type="spellEnd"/>
      <w:r>
        <w:t xml:space="preserve">, Virovitica, </w:t>
      </w:r>
      <w:proofErr w:type="spellStart"/>
      <w:r>
        <w:t>Lj</w:t>
      </w:r>
      <w:proofErr w:type="spellEnd"/>
      <w:r>
        <w:t>. Gaja 4 u iznosu 17.505,35 kn</w:t>
      </w:r>
    </w:p>
    <w:p w:rsidRDefault="001D25CA" w:rsidP="001D25CA" w:rsidR="001D25CA">
      <w:pPr>
        <w:pStyle w:val="Bezproreda"/>
        <w:ind w:firstLine="708"/>
      </w:pPr>
      <w:r>
        <w:t xml:space="preserve">52. Ljubica </w:t>
      </w:r>
      <w:proofErr w:type="spellStart"/>
      <w:r>
        <w:t>Zmijanac</w:t>
      </w:r>
      <w:proofErr w:type="spellEnd"/>
      <w:r>
        <w:t>, Virovitica, Sv. Trojstva 110 u iznosu 27.360,72 kn</w:t>
      </w:r>
    </w:p>
    <w:p w:rsidRDefault="001D25CA" w:rsidP="001D25CA" w:rsidR="001D25CA">
      <w:pPr>
        <w:pStyle w:val="Bezproreda"/>
        <w:ind w:firstLine="708"/>
      </w:pPr>
      <w:r>
        <w:t xml:space="preserve">53. Cvijeta Marković, Suhopolje, Kralja Tomislava 17 u iznosu 731,70 kn </w:t>
      </w:r>
    </w:p>
    <w:p w:rsidRDefault="001D25CA" w:rsidP="001D25CA" w:rsidR="001D25CA">
      <w:pPr>
        <w:pStyle w:val="Bezproreda"/>
        <w:ind w:firstLine="708"/>
      </w:pPr>
      <w:r>
        <w:t xml:space="preserve">54. Miro </w:t>
      </w:r>
      <w:proofErr w:type="spellStart"/>
      <w:r>
        <w:t>Buntić</w:t>
      </w:r>
      <w:proofErr w:type="spellEnd"/>
      <w:r>
        <w:t xml:space="preserve">, </w:t>
      </w:r>
      <w:proofErr w:type="spellStart"/>
      <w:r>
        <w:t>Vabuna</w:t>
      </w:r>
      <w:proofErr w:type="spellEnd"/>
      <w:r>
        <w:t xml:space="preserve"> 25 u iznosu 21.408,74 kn</w:t>
      </w:r>
    </w:p>
    <w:p w:rsidRDefault="001D25CA" w:rsidP="001D25CA" w:rsidR="001D25CA">
      <w:pPr>
        <w:pStyle w:val="Bezproreda"/>
        <w:ind w:firstLine="708"/>
      </w:pPr>
      <w:r>
        <w:t xml:space="preserve">55. Ljerka </w:t>
      </w:r>
      <w:proofErr w:type="spellStart"/>
      <w:r>
        <w:t>Hlavaček</w:t>
      </w:r>
      <w:proofErr w:type="spellEnd"/>
      <w:r>
        <w:t xml:space="preserve">, V. Bukovica u iznosu 661,71 kn </w:t>
      </w:r>
    </w:p>
    <w:p w:rsidRDefault="001D25CA" w:rsidP="001D25CA" w:rsidR="001D25CA">
      <w:pPr>
        <w:pStyle w:val="Bezproreda"/>
        <w:ind w:firstLine="708"/>
      </w:pPr>
      <w:r>
        <w:t>56. Vladimir Majetić, Virovitica, S. Radića u iznosu 5.361,40 kn</w:t>
      </w:r>
    </w:p>
    <w:p w:rsidRDefault="001D25CA" w:rsidP="001D25CA" w:rsidR="001D25CA">
      <w:pPr>
        <w:pStyle w:val="Bezproreda"/>
        <w:ind w:firstLine="708"/>
      </w:pPr>
      <w:r>
        <w:t xml:space="preserve">57. </w:t>
      </w:r>
      <w:proofErr w:type="spellStart"/>
      <w:r>
        <w:t>Hrnjak</w:t>
      </w:r>
      <w:proofErr w:type="spellEnd"/>
      <w:r>
        <w:t xml:space="preserve"> Milan, Virovitica, A. Augustinovića 45 u iznosu 138.491,20 kn </w:t>
      </w:r>
    </w:p>
    <w:p w:rsidRDefault="001D25CA" w:rsidP="001D25CA" w:rsidR="001D25CA">
      <w:pPr>
        <w:pStyle w:val="Bezproreda"/>
        <w:ind w:firstLine="708"/>
      </w:pPr>
      <w:r>
        <w:t xml:space="preserve">58. Ana </w:t>
      </w:r>
      <w:proofErr w:type="spellStart"/>
      <w:r>
        <w:t>Heler</w:t>
      </w:r>
      <w:proofErr w:type="spellEnd"/>
      <w:r>
        <w:t xml:space="preserve">, </w:t>
      </w:r>
      <w:proofErr w:type="spellStart"/>
      <w:r>
        <w:t>Rezovac</w:t>
      </w:r>
      <w:proofErr w:type="spellEnd"/>
      <w:r>
        <w:t xml:space="preserve"> 33 u iznosu 11.539,46 kn</w:t>
      </w:r>
    </w:p>
    <w:p w:rsidRDefault="001D25CA" w:rsidP="001D25CA" w:rsidR="001D25CA">
      <w:pPr>
        <w:pStyle w:val="Bezproreda"/>
        <w:ind w:firstLine="708"/>
      </w:pPr>
      <w:r>
        <w:t>59. Matilda Marjanović, Virovitica, Mihanovićeva 63 u iznosu 3.127,15 kn</w:t>
      </w:r>
    </w:p>
    <w:p w:rsidRDefault="001D25CA" w:rsidP="001D25CA" w:rsidR="001D25CA">
      <w:pPr>
        <w:pStyle w:val="Bezproreda"/>
        <w:ind w:firstLine="708"/>
      </w:pPr>
      <w:r>
        <w:t xml:space="preserve">60. Mato </w:t>
      </w:r>
      <w:proofErr w:type="spellStart"/>
      <w:r>
        <w:t>Baličević</w:t>
      </w:r>
      <w:proofErr w:type="spellEnd"/>
      <w:r>
        <w:t xml:space="preserve">, Virovitica, K. Š. </w:t>
      </w:r>
      <w:proofErr w:type="spellStart"/>
      <w:r>
        <w:t>Đalskog</w:t>
      </w:r>
      <w:proofErr w:type="spellEnd"/>
      <w:r>
        <w:t xml:space="preserve"> 15 u iznosu 1.666,88 kn </w:t>
      </w:r>
    </w:p>
    <w:p w:rsidRDefault="001D25CA" w:rsidP="001D25CA" w:rsidR="001D25CA">
      <w:pPr>
        <w:pStyle w:val="Bezproreda"/>
        <w:ind w:firstLine="708"/>
      </w:pPr>
      <w:r>
        <w:t>61. Danijela Karlović, Virovitica, T. Ujevića 21 u iznosu 3.287,90 kn</w:t>
      </w:r>
    </w:p>
    <w:p w:rsidRDefault="001D25CA" w:rsidP="001D25CA" w:rsidR="001D25CA">
      <w:pPr>
        <w:pStyle w:val="Bezproreda"/>
        <w:ind w:firstLine="708"/>
      </w:pPr>
      <w:r>
        <w:t xml:space="preserve">62. Ana Bukvić, </w:t>
      </w:r>
      <w:proofErr w:type="spellStart"/>
      <w:r>
        <w:t>Turanovac</w:t>
      </w:r>
      <w:proofErr w:type="spellEnd"/>
      <w:r>
        <w:t xml:space="preserve"> 132 u iznosu 2.388,06 kn</w:t>
      </w:r>
    </w:p>
    <w:p w:rsidRDefault="001D25CA" w:rsidP="001D25CA" w:rsidR="001D25CA">
      <w:pPr>
        <w:pStyle w:val="Bezproreda"/>
        <w:ind w:firstLine="708"/>
      </w:pPr>
      <w:r>
        <w:t>63. Nada Ribić, Virovitica, Zlatnog polja 126 u iznosu 1.158,78 kn</w:t>
      </w:r>
    </w:p>
    <w:p w:rsidRDefault="001D25CA" w:rsidP="001D25CA" w:rsidR="001D25CA">
      <w:pPr>
        <w:pStyle w:val="Bezproreda"/>
        <w:ind w:firstLine="708"/>
      </w:pPr>
      <w:r>
        <w:t xml:space="preserve">64. Ljiljana </w:t>
      </w:r>
      <w:proofErr w:type="spellStart"/>
      <w:r>
        <w:t>Bajivić</w:t>
      </w:r>
      <w:proofErr w:type="spellEnd"/>
      <w:r>
        <w:t>, Virovitica, I. Mažuranića 22 u iznosu 2.050,53 kn</w:t>
      </w:r>
    </w:p>
    <w:p w:rsidRDefault="001D25CA" w:rsidP="001D25CA" w:rsidR="001D25CA">
      <w:pPr>
        <w:pStyle w:val="Bezproreda"/>
        <w:ind w:firstLine="708"/>
      </w:pPr>
      <w:r>
        <w:t xml:space="preserve">65. Mirjana Kovačević, Virovitica, Z. </w:t>
      </w:r>
      <w:proofErr w:type="spellStart"/>
      <w:r>
        <w:t>Kunc</w:t>
      </w:r>
      <w:proofErr w:type="spellEnd"/>
      <w:r>
        <w:t xml:space="preserve"> 6 u iznosu 4.647,87 kn</w:t>
      </w:r>
    </w:p>
    <w:p w:rsidRDefault="001D25CA" w:rsidP="001D25CA" w:rsidR="001D25CA">
      <w:pPr>
        <w:pStyle w:val="Bezproreda"/>
        <w:ind w:firstLine="708"/>
      </w:pPr>
      <w:r>
        <w:t>66. Ivan Mareković, Terezino Polje 64 u iznosu 1.432,68 kn</w:t>
      </w:r>
    </w:p>
    <w:p w:rsidRDefault="001D25CA" w:rsidP="001D25CA" w:rsidR="001D25CA">
      <w:pPr>
        <w:pStyle w:val="Bezproreda"/>
        <w:ind w:firstLine="708"/>
      </w:pPr>
      <w:r>
        <w:t xml:space="preserve">67. Sofija </w:t>
      </w:r>
      <w:proofErr w:type="spellStart"/>
      <w:r>
        <w:t>Barković</w:t>
      </w:r>
      <w:proofErr w:type="spellEnd"/>
      <w:r>
        <w:t xml:space="preserve">, Virovitica, J. </w:t>
      </w:r>
      <w:proofErr w:type="spellStart"/>
      <w:r>
        <w:t>Vlašimskog</w:t>
      </w:r>
      <w:proofErr w:type="spellEnd"/>
      <w:r>
        <w:t xml:space="preserve"> 9 u iznosu 1.545,41 kn </w:t>
      </w:r>
    </w:p>
    <w:p w:rsidRDefault="001D25CA" w:rsidP="001D25CA" w:rsidR="001D25CA">
      <w:pPr>
        <w:pStyle w:val="Bezproreda"/>
        <w:jc w:val="center"/>
      </w:pPr>
      <w:r>
        <w:lastRenderedPageBreak/>
        <w:t>-3-</w:t>
      </w:r>
    </w:p>
    <w:p w:rsidRDefault="001D25CA" w:rsidP="001D25CA" w:rsidR="001D25CA">
      <w:pPr>
        <w:pStyle w:val="Bezproreda"/>
        <w:jc w:val="center"/>
      </w:pPr>
    </w:p>
    <w:p w:rsidRDefault="001D25CA" w:rsidP="001D25CA" w:rsidR="001D25CA">
      <w:pPr>
        <w:pStyle w:val="Bezproreda"/>
        <w:jc w:val="right"/>
      </w:pPr>
      <w:r>
        <w:t>Poslovni broj: 3 St-217/2017-332</w:t>
      </w:r>
    </w:p>
    <w:p w:rsidRDefault="001D25CA" w:rsidP="001D25CA" w:rsidR="001D25CA">
      <w:pPr>
        <w:pStyle w:val="Bezproreda"/>
        <w:jc w:val="center"/>
      </w:pPr>
    </w:p>
    <w:p w:rsidRDefault="001D25CA" w:rsidP="001D25CA" w:rsidR="001D25CA">
      <w:pPr>
        <w:pStyle w:val="Bezproreda"/>
        <w:ind w:firstLine="708"/>
      </w:pPr>
      <w:r>
        <w:t xml:space="preserve">68. Marko Mandić, Virovitica, F. </w:t>
      </w:r>
      <w:proofErr w:type="spellStart"/>
      <w:r>
        <w:t>Fujsa</w:t>
      </w:r>
      <w:proofErr w:type="spellEnd"/>
      <w:r>
        <w:t xml:space="preserve"> 20 u iznosu 8.500,02 kn</w:t>
      </w:r>
    </w:p>
    <w:p w:rsidRDefault="001D25CA" w:rsidP="001D25CA" w:rsidR="001D25CA">
      <w:pPr>
        <w:pStyle w:val="Bezproreda"/>
        <w:ind w:firstLine="708"/>
      </w:pPr>
      <w:r>
        <w:t>69. Katarina Kovač, Virovitica, L. Ružičke u iznosu 12.689,63 kn.</w:t>
      </w:r>
    </w:p>
    <w:p w:rsidRDefault="001D25CA" w:rsidP="001D25CA" w:rsidR="001D25CA">
      <w:pPr>
        <w:jc w:val="center"/>
      </w:pPr>
      <w:r>
        <w:t>Obrazloženje</w:t>
      </w:r>
    </w:p>
    <w:p w:rsidRDefault="001D25CA" w:rsidP="001D25CA" w:rsidR="001D25CA"/>
    <w:p w:rsidRDefault="001D25CA" w:rsidP="001D25CA" w:rsidR="001D25CA">
      <w:pPr>
        <w:ind w:firstLine="708"/>
        <w:jc w:val="both"/>
      </w:pPr>
      <w:r>
        <w:t xml:space="preserve">Na ispitnom ročištu dana 18. prosinca 2017. godine stečajni upravitelj priznao je tražbine navedene u točki 1. i točki 2. izreke rješenja, a nije ih osporio niti jedan stečajni vjerovnik nazočan na ispitnom ročištu. </w:t>
      </w:r>
    </w:p>
    <w:p w:rsidRDefault="001D25CA" w:rsidP="001D25CA" w:rsidR="001D25CA">
      <w:pPr>
        <w:ind w:firstLine="708"/>
        <w:jc w:val="both"/>
      </w:pPr>
      <w:r>
        <w:t xml:space="preserve">Stoga se tražbine iz točke 1. i točke 2. izreke ovog rješenja, temeljem čl. 265. st.1. Stečajnog zakona („Narodne novine“ br.  71/15, dalje SZ) smatraju utvrđenima. </w:t>
      </w:r>
    </w:p>
    <w:p w:rsidRDefault="001D25CA" w:rsidP="001D25CA" w:rsidR="001D25CA">
      <w:pPr>
        <w:jc w:val="both"/>
      </w:pPr>
      <w:r>
        <w:tab/>
        <w:t xml:space="preserve">Iz svih navedenih razloga riješeno je kao u izreci. </w:t>
      </w:r>
    </w:p>
    <w:p w:rsidRDefault="001D25CA" w:rsidP="001D25CA" w:rsidR="001D25CA">
      <w:pPr>
        <w:pStyle w:val="Bezproreda"/>
        <w:jc w:val="center"/>
      </w:pPr>
      <w:r>
        <w:t>Bjelovar, 18. prosinca 2017.</w:t>
      </w:r>
    </w:p>
    <w:p w:rsidRDefault="001D25CA" w:rsidP="001D25CA" w:rsidR="001D25CA">
      <w:pPr>
        <w:pStyle w:val="Bezproreda"/>
        <w:jc w:val="center"/>
      </w:pPr>
      <w:bookmarkStart w:name="_GoBack" w:id="0"/>
      <w:bookmarkEnd w:id="0"/>
    </w:p>
    <w:p w:rsidRDefault="001D25CA" w:rsidP="001D25CA" w:rsidR="001D25C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STEČAJNA SUTKINJA </w:t>
      </w:r>
    </w:p>
    <w:p w:rsidRDefault="001D25CA" w:rsidP="001D25CA" w:rsidR="001D25C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SANJANA ZORINC </w:t>
      </w:r>
    </w:p>
    <w:p w:rsidRDefault="001D25CA" w:rsidP="001D25CA" w:rsidR="001D25CA"/>
    <w:p w:rsidRDefault="001D25CA" w:rsidP="001D25CA" w:rsidR="001D25CA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1D25CA" w:rsidP="001D25CA" w:rsidR="001D25CA">
      <w:pPr>
        <w:pStyle w:val="Bezproreda"/>
      </w:pPr>
      <w:proofErr w:type="spellStart"/>
      <w:r>
        <w:t>Rj</w:t>
      </w:r>
      <w:proofErr w:type="spellEnd"/>
      <w:r>
        <w:t>.</w:t>
      </w:r>
      <w:r>
        <w:br/>
        <w:t>Dna: stečajnom upravitelju putem pošte i putem e-oglasne ploče</w:t>
      </w:r>
    </w:p>
    <w:p w:rsidRDefault="001D25CA" w:rsidP="001D25CA" w:rsidR="001D25CA">
      <w:pPr>
        <w:pStyle w:val="Bezproreda"/>
      </w:pPr>
      <w:r>
        <w:t xml:space="preserve">         e-oglasna ploča   </w:t>
      </w:r>
    </w:p>
    <w:p w:rsidRDefault="001D25CA" w:rsidP="001D25CA" w:rsidR="001D25CA">
      <w:pPr>
        <w:pStyle w:val="Bezproreda"/>
      </w:pPr>
      <w:proofErr w:type="spellStart"/>
      <w:r>
        <w:t>Bj</w:t>
      </w:r>
      <w:proofErr w:type="spellEnd"/>
      <w:r>
        <w:t>. 18.12.2017.</w:t>
      </w:r>
    </w:p>
    <w:p w:rsidRDefault="00AE649C" w:rsidP="001D25CA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5CA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113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St-217/2017-14</izvorni_sadrzaj>
    <derivirana_varijabla naziv="DomainObject.Oznaka_1">St-217/2017-14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nad stečajnom masom
(veza St-22/99)</izvorni_sadrzaj>
    <derivirana_varijabla naziv="DomainObject.Predmet.Opis_1">nastavak postupka nad stečajnom masom
(veza St-22/99)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St-217/2017</izvorni_sadrzaj>
    <derivirana_varijabla naziv="DomainObject.Predmet.OznakaBroj_1">St-217/2017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SLAVONIJA d.d. za ugostiteljstvo - u stečaju</izvorni_sadrzaj>
    <derivirana_varijabla naziv="DomainObject.Predmet.ProtustrankaFormated_1">  Stečajna masa iza SLAVONIJA d.d. za ugostiteljstvo - u stečaju</derivirana_varijabla>
  </DomainObject.Predmet.ProtustrankaFormated>
  <DomainObject.Predmet.ProtustrankaFormatedOIB>
    <izvorni_sadrzaj>  Stečajna masa iza SLAVONIJA d.d. za ugostiteljstvo - u stečaju, OIB 27739721372</izvorni_sadrzaj>
    <derivirana_varijabla naziv="DomainObject.Predmet.ProtustrankaFormatedOIB_1">  Stečajna masa iza SLAVONIJA d.d. za ugostiteljstvo - u stečaju, OIB 27739721372</derivirana_varijabla>
  </DomainObject.Predmet.ProtustrankaFormatedOIB>
  <DomainObject.Predmet.ProtustrankaFormatedWithAdress>
    <izvorni_sadrzaj> Stečajna masa iza SLAVONIJA d.d. za ugostiteljstvo - u stečaju, Ferde Rusana 100, 33000 Virovitica</izvorni_sadrzaj>
    <derivirana_varijabla naziv="DomainObject.Predmet.ProtustrankaFormatedWithAdress_1"> Stečajna masa iza SLAVONIJA d.d. za ugostiteljstvo - u stečaju, Ferde Rusana 100, 33000 Virovitica</derivirana_varijabla>
  </DomainObject.Predmet.ProtustrankaFormatedWithAdress>
  <DomainObject.Predmet.ProtustrankaFormatedWithAdressOIB>
    <izvorni_sadrzaj> Stečajna masa iza SLAVONIJA d.d. za ugostiteljstvo - u stečaju, OIB 27739721372, Ferde Rusana 100, 33000 Virovitica</izvorni_sadrzaj>
    <derivirana_varijabla naziv="DomainObject.Predmet.ProtustrankaFormatedWithAdressOIB_1"> Stečajna masa iza SLAVONIJA d.d. za ugostiteljstvo - u stečaju, OIB 27739721372, Ferde Rusana 100, 33000 Virovitica</derivirana_varijabla>
  </DomainObject.Predmet.ProtustrankaFormatedWithAdressOIB>
  <DomainObject.Predmet.ProtustrankaWithAdress>
    <izvorni_sadrzaj>Stečajna masa iza SLAVONIJA d.d. za ugostiteljstvo - u stečaju Ferde Rusana 100, 33000 Virovitica</izvorni_sadrzaj>
    <derivirana_varijabla naziv="DomainObject.Predmet.ProtustrankaWithAdress_1">Stečajna masa iza SLAVONIJA d.d. za ugostiteljstvo - u stečaju Ferde Rusana 100, 33000 Virovitica</derivirana_varijabla>
  </DomainObject.Predmet.ProtustrankaWithAdress>
  <DomainObject.Predmet.ProtustrankaWithAdressOIB>
    <izvorni_sadrzaj>Stečajna masa iza SLAVONIJA d.d. za ugostiteljstvo - u stečaju, OIB 27739721372, Ferde Rusana 100, 33000 Virovitica</izvorni_sadrzaj>
    <derivirana_varijabla naziv="DomainObject.Predmet.ProtustrankaWithAdressOIB_1">Stečajna masa iza SLAVONIJA d.d. za ugostiteljstvo - u stečaju, OIB 27739721372, Ferde Rusana 100, 33000 Virovitica</derivirana_varijabla>
  </DomainObject.Predmet.ProtustrankaWithAdressOIB>
  <DomainObject.Predmet.ProtustrankaNazivFormated>
    <izvorni_sadrzaj>Stečajna masa iza SLAVONIJA d.d. za ugostiteljstvo - u stečaju</izvorni_sadrzaj>
    <derivirana_varijabla naziv="DomainObject.Predmet.ProtustrankaNazivFormated_1">Stečajna masa iza SLAVONIJA d.d. za ugostiteljstvo - u stečaju</derivirana_varijabla>
  </DomainObject.Predmet.ProtustrankaNazivFormated>
  <DomainObject.Predmet.ProtustrankaNazivFormatedOIB>
    <izvorni_sadrzaj>Stečajna masa iza SLAVONIJA d.d. za ugostiteljstvo - u stečaju, OIB 27739721372</izvorni_sadrzaj>
    <derivirana_varijabla naziv="DomainObject.Predmet.ProtustrankaNazivFormatedOIB_1">Stečajna masa iza SLAVONIJA d.d. za ugostiteljstvo - u stečaju, OIB 27739721372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SLAVONIJA d.d. za ugostiteljstvo - u stečaju</item>
    </izvorni_sadrzaj>
    <derivirana_varijabla naziv="DomainObject.Predmet.ProtuStrankaListFormated_1">
      <item>Stečajna masa iza SLAVONIJA d.d. za ugostiteljstvo - u stečaju</item>
    </derivirana_varijabla>
  </DomainObject.Predmet.ProtuStrankaListFormated>
  <DomainObject.Predmet.ProtuStrankaListFormatedOIB>
    <izvorni_sadrzaj>
      <item>Stečajna masa iza SLAVONIJA d.d. za ugostiteljstvo - u stečaju, OIB 27739721372</item>
    </izvorni_sadrzaj>
    <derivirana_varijabla naziv="DomainObject.Predmet.ProtuStrankaListFormatedOIB_1">
      <item>Stečajna masa iza SLAVONIJA d.d. za ugostiteljstvo - u stečaju, OIB 27739721372</item>
    </derivirana_varijabla>
  </DomainObject.Predmet.ProtuStrankaListFormatedOIB>
  <DomainObject.Predmet.ProtuStrankaListFormatedWithAdress>
    <izvorni_sadrzaj>
      <item>Stečajna masa iza SLAVONIJA d.d. za ugostiteljstvo - u stečaju, Ferde Rusana 100, 33000 Virovitica</item>
    </izvorni_sadrzaj>
    <derivirana_varijabla naziv="DomainObject.Predmet.ProtuStrankaListFormatedWithAdress_1">
      <item>Stečajna masa iza SLAVONIJA d.d. za ugostiteljstvo - u stečaju, Ferde Rusana 100, 33000 Virovitica</item>
    </derivirana_varijabla>
  </DomainObject.Predmet.ProtuStrankaListFormatedWithAdress>
  <DomainObject.Predmet.ProtuStrankaListFormatedWithAdressOIB>
    <izvorni_sadrzaj>
      <item>Stečajna masa iza SLAVONIJA d.d. za ugostiteljstvo - u stečaju, OIB 27739721372, Ferde Rusana 100, 33000 Virovitica</item>
    </izvorni_sadrzaj>
    <derivirana_varijabla naziv="DomainObject.Predmet.ProtuStrankaListFormatedWithAdressOIB_1">
      <item>Stečajna masa iza SLAVONIJA d.d. za ugostiteljstvo - u stečaju, OIB 27739721372, Ferde Rusana 100, 33000 Virovitica</item>
    </derivirana_varijabla>
  </DomainObject.Predmet.ProtuStrankaListFormatedWithAdressOIB>
  <DomainObject.Predmet.ProtuStrankaListNazivFormated>
    <izvorni_sadrzaj>
      <item>Stečajna masa iza SLAVONIJA d.d. za ugostiteljstvo - u stečaju</item>
    </izvorni_sadrzaj>
    <derivirana_varijabla naziv="DomainObject.Predmet.ProtuStrankaListNazivFormated_1">
      <item>Stečajna masa iza SLAVONIJA d.d. za ugostiteljstvo - u stečaju</item>
    </derivirana_varijabla>
  </DomainObject.Predmet.ProtuStrankaListNazivFormated>
  <DomainObject.Predmet.ProtuStrankaListNazivFormatedOIB>
    <izvorni_sadrzaj>
      <item>Stečajna masa iza SLAVONIJA d.d. za ugostiteljstvo - u stečaju, OIB 27739721372</item>
    </izvorni_sadrzaj>
    <derivirana_varijabla naziv="DomainObject.Predmet.ProtuStrankaListNazivFormatedOIB_1">
      <item>Stečajna masa iza SLAVONIJA d.d. za ugostiteljstvo - u stečaju, OIB 27739721372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St-217/2017-14</izvorni_sadrzaj>
    <derivirana_varijabla naziv="DomainObject.PoslovniBrojDokumenta_1">St-217/2017-14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SLAVONIJA d.d. za ugostiteljstvo - u stečaju</izvorni_sadrzaj>
    <derivirana_varijabla naziv="DomainObject.Predmet.ProtustrankaIDrugi_1">Stečajna masa iza SLAVONIJA d.d. za ugostiteljstvo -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SLAVONIJA d.d. za ugostiteljstvo - u stečaju, OIB 27739721372, Ferde Rusana 100, 33000 Virovitica</izvorni_sadrzaj>
    <derivirana_varijabla naziv="DomainObject.Predmet.ProtustrankaIDrugiAdressOIB_1">Stečajna masa iza SLAVONIJA d.d. za ugostiteljstvo - u stečaju, OIB 27739721372,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SLAVONIJA d.d. za ugostiteljstvo - u stečaju</item>
    </izvorni_sadrzaj>
    <derivirana_varijabla naziv="DomainObject.Predmet.SudioniciListNaziv_1">
      <item>Stečajna masa iza SLAVONIJA d.d. za ugostiteljstvo - u stečaju</item>
    </derivirana_varijabla>
  </DomainObject.Predmet.SudioniciListNaziv>
  <DomainObject.Predmet.SudioniciListAdressOIB>
    <izvorni_sadrzaj>
      <item>Stečajna masa iza SLAVONIJA d.d. za ugostiteljstvo - u stečaju, OIB 27739721372, Ferde Rusana 100,33000 Virovitica</item>
    </izvorni_sadrzaj>
    <derivirana_varijabla naziv="DomainObject.Predmet.SudioniciListAdressOIB_1">
      <item>Stečajna masa iza SLAVONIJA d.d. za ugostiteljstvo - u stečaju, OIB 27739721372,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784264-7980-40F7-89D4-AECBB25F71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997</properties:Words>
  <properties:Characters>5229</properties:Characters>
  <properties:Lines>115</properties:Lines>
  <properties:Paragraphs>95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2017-12-18T11:22:00Z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St-217/2017-14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