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07d1" w14:paraId="cda07d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E35E30">
        <w:t>KRUH d.o.o. Split, Velebitska 108, OIB: 57627207639</w:t>
      </w:r>
      <w:r w:rsidR="00A25B81">
        <w:t>, dana 28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E35E30" w:rsidRPr="00E35E30">
        <w:t>KRUH d.o.o. Split, Velebitska 108, OIB: 57627207639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od </w:t>
      </w:r>
      <w:r w:rsidR="00E35E30">
        <w:t>3.537,81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270A8D">
        <w:t>2</w:t>
      </w:r>
      <w:r w:rsidR="00A25B81">
        <w:t>8</w:t>
      </w:r>
      <w:r w:rsidR="00135B11">
        <w:t>. siječnja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E35E30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25B81">
      <w:t>8</w:t>
    </w:r>
    <w:r w:rsidR="00135B11">
      <w:t>2</w:t>
    </w:r>
    <w:r w:rsidR="00E35E30">
      <w:t>3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35E30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184F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St-823/2015</izvorni_sadrzaj>
    <derivirana_varijabla naziv="DomainObject.Predmet.OznakaBroj_1">St-823/2015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KRUH d.o.o. za proizvodnju pekarskih proizvoda i trgovinu</izvorni_sadrzaj>
    <derivirana_varijabla naziv="DomainObject.Predmet.ProtustrankaFormated_1">  KRUH d.o.o. za proizvodnju pekarskih proizvoda i trgovinu</derivirana_varijabla>
  </DomainObject.Predmet.ProtustrankaFormated>
  <DomainObject.Predmet.ProtustrankaFormatedOIB>
    <izvorni_sadrzaj>  KRUH d.o.o. za proizvodnju pekarskih proizvoda i trgovinu, OIB 57627207639</izvorni_sadrzaj>
    <derivirana_varijabla naziv="DomainObject.Predmet.ProtustrankaFormatedOIB_1">  KRUH d.o.o. za proizvodnju pekarskih proizvoda i trgovinu, OIB 57627207639</derivirana_varijabla>
  </DomainObject.Predmet.ProtustrankaFormatedOIB>
  <DomainObject.Predmet.ProtustrankaFormatedWithAdress>
    <izvorni_sadrzaj> KRUH d.o.o. za proizvodnju pekarskih proizvoda i trgovinu, Velebitska 108, 21000 Split</izvorni_sadrzaj>
    <derivirana_varijabla naziv="DomainObject.Predmet.ProtustrankaFormatedWithAdress_1"> KRUH d.o.o. za proizvodnju pekarskih proizvoda i trgovinu, Velebitska 108, 21000 Split</derivirana_varijabla>
  </DomainObject.Predmet.ProtustrankaFormatedWithAdress>
  <DomainObject.Predmet.ProtustrankaFormatedWithAdressOIB>
    <izvorni_sadrzaj> KRUH d.o.o. za proizvodnju pekarskih proizvoda i trgovinu, OIB 57627207639, Velebitska 108, 21000 Split</izvorni_sadrzaj>
    <derivirana_varijabla naziv="DomainObject.Predmet.ProtustrankaFormatedWithAdressOIB_1"> KRUH d.o.o. za proizvodnju pekarskih proizvoda i trgovinu, OIB 57627207639, Velebitska 108, 21000 Split</derivirana_varijabla>
  </DomainObject.Predmet.ProtustrankaFormatedWithAdressOIB>
  <DomainObject.Predmet.ProtustrankaWithAdress>
    <izvorni_sadrzaj>KRUH d.o.o. za proizvodnju pekarskih proizvoda i trgovinu Velebitska 108, 21000 Split</izvorni_sadrzaj>
    <derivirana_varijabla naziv="DomainObject.Predmet.ProtustrankaWithAdress_1">KRUH d.o.o. za proizvodnju pekarskih proizvoda i trgovinu Velebitska 108, 21000 Split</derivirana_varijabla>
  </DomainObject.Predmet.ProtustrankaWithAdress>
  <DomainObject.Predmet.ProtustrankaWithAdressOIB>
    <izvorni_sadrzaj>KRUH d.o.o. za proizvodnju pekarskih proizvoda i trgovinu, OIB 57627207639, Velebitska 108, 21000 Split</izvorni_sadrzaj>
    <derivirana_varijabla naziv="DomainObject.Predmet.ProtustrankaWithAdressOIB_1">KRUH d.o.o. za proizvodnju pekarskih proizvoda i trgovinu, OIB 57627207639, Velebitska 108, 21000 Split</derivirana_varijabla>
  </DomainObject.Predmet.ProtustrankaWithAdressOIB>
  <DomainObject.Predmet.ProtustrankaNazivFormated>
    <izvorni_sadrzaj>KRUH d.o.o. za proizvodnju pekarskih proizvoda i trgovinu</izvorni_sadrzaj>
    <derivirana_varijabla naziv="DomainObject.Predmet.ProtustrankaNazivFormated_1">KRUH d.o.o. za proizvodnju pekarskih proizvoda i trgovinu</derivirana_varijabla>
  </DomainObject.Predmet.ProtustrankaNazivFormated>
  <DomainObject.Predmet.ProtustrankaNazivFormatedOIB>
    <izvorni_sadrzaj>KRUH d.o.o. za proizvodnju pekarskih proizvoda i trgovinu, OIB 57627207639</izvorni_sadrzaj>
    <derivirana_varijabla naziv="DomainObject.Predmet.ProtustrankaNazivFormatedOIB_1">KRUH d.o.o. za proizvodnju pekarskih proizvoda i trgovinu, OIB 57627207639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3537.81</izvorni_sadrzaj>
    <derivirana_varijabla naziv="DomainObject.Predmet.TrenutnaVrijednost_1">3537.81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KRUH d.o.o. za proizvodnju pekarskih proizvoda i trgovinu</item>
    </izvorni_sadrzaj>
    <derivirana_varijabla naziv="DomainObject.Predmet.ProtuStrankaListFormated_1">
      <item>KRUH d.o.o. za proizvodnju pekarskih proizvoda i trgovinu</item>
    </derivirana_varijabla>
  </DomainObject.Predmet.ProtuStrankaListFormated>
  <DomainObject.Predmet.ProtuStrankaListFormatedOIB>
    <izvorni_sadrzaj>
      <item>KRUH d.o.o. za proizvodnju pekarskih proizvoda i trgovinu, OIB 57627207639</item>
    </izvorni_sadrzaj>
    <derivirana_varijabla naziv="DomainObject.Predmet.ProtuStrankaListFormatedOIB_1">
      <item>KRUH d.o.o. za proizvodnju pekarskih proizvoda i trgovinu, OIB 57627207639</item>
    </derivirana_varijabla>
  </DomainObject.Predmet.ProtuStrankaListFormatedOIB>
  <DomainObject.Predmet.ProtuStrankaListFormatedWithAdress>
    <izvorni_sadrzaj>
      <item>KRUH d.o.o. za proizvodnju pekarskih proizvoda i trgovinu, Velebitska 108, 21000 Split</item>
    </izvorni_sadrzaj>
    <derivirana_varijabla naziv="DomainObject.Predmet.ProtuStrankaListFormatedWithAdress_1">
      <item>KRUH d.o.o. za proizvodnju pekarskih proizvoda i trgovinu, Velebitska 108, 21000 Split</item>
    </derivirana_varijabla>
  </DomainObject.Predmet.ProtuStrankaListFormatedWithAdress>
  <DomainObject.Predmet.ProtuStrankaListFormatedWithAdressOIB>
    <izvorni_sadrzaj>
      <item>KRUH d.o.o. za proizvodnju pekarskih proizvoda i trgovinu, OIB 57627207639, Velebitska 108, 21000 Split</item>
    </izvorni_sadrzaj>
    <derivirana_varijabla naziv="DomainObject.Predmet.ProtuStrankaListFormatedWithAdressOIB_1">
      <item>KRUH d.o.o. za proizvodnju pekarskih proizvoda i trgovinu, OIB 57627207639, Velebitska 108, 21000 Split</item>
    </derivirana_varijabla>
  </DomainObject.Predmet.ProtuStrankaListFormatedWithAdressOIB>
  <DomainObject.Predmet.ProtuStrankaListNazivFormated>
    <izvorni_sadrzaj>
      <item>KRUH d.o.o. za proizvodnju pekarskih proizvoda i trgovinu</item>
    </izvorni_sadrzaj>
    <derivirana_varijabla naziv="DomainObject.Predmet.ProtuStrankaListNazivFormated_1">
      <item>KRUH d.o.o. za proizvodnju pekarskih proizvoda i trgovinu</item>
    </derivirana_varijabla>
  </DomainObject.Predmet.ProtuStrankaListNazivFormated>
  <DomainObject.Predmet.ProtuStrankaListNazivFormatedOIB>
    <izvorni_sadrzaj>
      <item>KRUH d.o.o. za proizvodnju pekarskih proizvoda i trgovinu, OIB 57627207639</item>
    </izvorni_sadrzaj>
    <derivirana_varijabla naziv="DomainObject.Predmet.ProtuStrankaListNazivFormatedOIB_1">
      <item>KRUH d.o.o. za proizvodnju pekarskih proizvoda i trgovinu, OIB 57627207639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KRUH d.o.o. za proizvodnju pekarskih proizvoda i trgovinu</izvorni_sadrzaj>
    <derivirana_varijabla naziv="DomainObject.Predmet.ProtustrankaIDrugi_1">KRUH d.o.o. za proizvodnju pekarskih proizvoda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KRUH d.o.o. za proizvodnju pekarskih proizvoda i trgovinu, OIB 57627207639, Velebitska 108, 21000 Split</izvorni_sadrzaj>
    <derivirana_varijabla naziv="DomainObject.Predmet.ProtustrankaIDrugiAdressOIB_1">KRUH d.o.o. za proizvodnju pekarskih proizvoda i trgovinu, OIB 57627207639, Velebitska 108,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KRUH d.o.o. za proizvodnju pekarskih proizvoda i trgovinu</item>
      <item>FINANCIJSKA AGENCIJA, RC SPLIT</item>
    </izvorni_sadrzaj>
    <derivirana_varijabla naziv="DomainObject.Predmet.SudioniciListNaziv_1">
      <item>KRUH d.o.o. za proizvodnju pekarskih proizvoda i trgovinu</item>
      <item>FINANCIJSKA AGENCIJA, RC SPLIT</item>
    </derivirana_varijabla>
  </DomainObject.Predmet.SudioniciListNaziv>
  <DomainObject.Predmet.SudioniciListAdressOIB>
    <izvorni_sadrzaj>
      <item>KRUH d.o.o. za proizvodnju pekarskih proizvoda i trgovinu, OIB 57627207639, Velebitska 108,21000 Split</item>
      <item>FINANCIJSKA AGENCIJA, RC SPLIT, OIB 85821130368, Mažuranićevo šetalište 24 b,21000 Split</item>
    </izvorni_sadrzaj>
    <derivirana_varijabla naziv="DomainObject.Predmet.SudioniciListAdressOIB_1">
      <item>KRUH d.o.o. za proizvodnju pekarskih proizvoda i trgovinu, OIB 57627207639, Velebitska 108,21000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57627207639</item>
      <item>, OIB 85821130368</item>
    </izvorni_sadrzaj>
    <derivirana_varijabla naziv="DomainObject.Predmet.SudioniciListNazivOIB_1">
      <item>, OIB 57627207639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6E7D06-1DDD-4E29-AF42-7B38936B14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352</properties:Words>
  <properties:Characters>1955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2016-01-27T07:45:00Z</dcterms:created>
  <dc:creator>nmarkovic</dc:creator>
  <cp:lastModifiedBy>Ana Golub Gruić</cp:lastModifiedBy>
  <cp:lastPrinted>2016-01-27T07:45:00Z</cp:lastPrinted>
  <dcterms:modified xmlns:xsi="http://www.w3.org/2001/XMLSchema-instance" xsi:type="dcterms:W3CDTF">2016-01-28T07:37:00Z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