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6b95" w14:paraId="7546b95" w:rsidRDefault="00CF1CBE" w:rsidP="00AB7880" w:rsidR="00CF1CBE" w:rsidRPr="00127F49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75262" w:rsidR="00DF09A6" w:rsidRPr="002A37B5">
        <w:trPr>
          <w:gridAfter w:val="1"/>
          <w:wAfter w:type="dxa" w:w="284"/>
        </w:trPr>
        <w:tc>
          <w:tcPr>
            <w:tcW w:type="dxa" w:w="2943"/>
          </w:tcPr>
          <w:p w:rsidRDefault="00DF09A6" w:rsidP="00075262" w:rsidR="00DF09A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75262" w:rsidR="00DF09A6" w:rsidRPr="002A37B5">
        <w:tc>
          <w:tcPr>
            <w:tcW w:type="dxa" w:w="3227"/>
            <w:gridSpan w:val="2"/>
          </w:tcPr>
          <w:p w:rsidRDefault="00DF09A6" w:rsidP="00075262" w:rsidR="00DF09A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DF09A6" w:rsidP="00075262" w:rsidR="00DF09A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DF09A6" w:rsidP="00075262" w:rsidR="00DF09A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AB7880" w:rsidP="00AB7880" w:rsidR="00AB7880" w:rsidRPr="00127F49">
      <w:r w:rsidRPr="00127F49">
        <w:tab/>
      </w:r>
      <w:r w:rsidR="00DF09A6">
        <w:t xml:space="preserve">  </w:t>
      </w:r>
    </w:p>
    <w:p w:rsidRDefault="00AB7880" w:rsidP="00546865" w:rsidR="00AB7880" w:rsidRPr="00127F49">
      <w:pPr>
        <w:jc w:val="right"/>
        <w:rPr>
          <w:rFonts w:cs="Arial" w:hAnsi="Arial" w:ascii="Arial"/>
        </w:rPr>
      </w:pPr>
    </w:p>
    <w:p w:rsidRDefault="00546865" w:rsidP="00546865" w:rsidR="00546865" w:rsidRPr="00127F49">
      <w:pPr>
        <w:jc w:val="right"/>
      </w:pPr>
      <w:r w:rsidRPr="00127F49">
        <w:t xml:space="preserve">FINA </w:t>
      </w:r>
    </w:p>
    <w:p w:rsidRDefault="007505B7" w:rsidP="00811733" w:rsidR="007505B7" w:rsidRPr="00127F49">
      <w:pPr>
        <w:tabs>
          <w:tab w:pos="3555" w:val="left"/>
        </w:tabs>
      </w:pPr>
    </w:p>
    <w:p w:rsidRDefault="00660C80" w:rsidP="00DF09A6" w:rsidR="00660C80" w:rsidRPr="00127F49"/>
    <w:p w:rsidRDefault="00756F19" w:rsidP="000471FB" w:rsidR="000471FB" w:rsidRPr="00127F49">
      <w:pPr>
        <w:jc w:val="both"/>
      </w:pPr>
      <w:r w:rsidRPr="00127F49">
        <w:tab/>
      </w:r>
      <w:r w:rsidR="008B1F41" w:rsidRPr="00127F49">
        <w:t xml:space="preserve">Za potrebe utvrđivanja </w:t>
      </w:r>
      <w:r w:rsidR="0056041E" w:rsidRPr="00127F49">
        <w:t>pretpostavki</w:t>
      </w:r>
      <w:r w:rsidR="008B1F41" w:rsidRPr="00127F49">
        <w:t xml:space="preserve"> za otvaranje stečajnog postupka nad </w:t>
      </w:r>
      <w:r w:rsidR="007505B7" w:rsidRPr="00127F49">
        <w:t>stečajnim dužnikom</w:t>
      </w:r>
      <w:r w:rsidR="000471FB" w:rsidRPr="00127F49">
        <w:t xml:space="preserve"> </w:t>
      </w:r>
      <w:r w:rsidR="00C2454B">
        <w:t>ARDIAN PEKARA j.d.o.o.</w:t>
      </w:r>
      <w:r w:rsidR="00197DB5">
        <w:t xml:space="preserve"> za proizvodnju i trgovinu</w:t>
      </w:r>
      <w:r w:rsidR="00C2454B">
        <w:t>, Zadar, Antuna Dobronića 1, OIB: 10078936980</w:t>
      </w:r>
      <w:r w:rsidR="000471FB" w:rsidRPr="00127F49">
        <w:t xml:space="preserve">, </w:t>
      </w:r>
      <w:r w:rsidR="008B1F41" w:rsidRPr="00127F49">
        <w:t xml:space="preserve">potrebno je </w:t>
      </w:r>
      <w:r w:rsidR="001A2481" w:rsidRPr="00127F49">
        <w:t xml:space="preserve">temeljem čl. </w:t>
      </w:r>
      <w:r w:rsidR="005D151D" w:rsidRPr="00127F49">
        <w:t>123</w:t>
      </w:r>
      <w:r w:rsidR="001A2481" w:rsidRPr="00127F49">
        <w:t xml:space="preserve">. Stečajnog zakona </w:t>
      </w:r>
      <w:r w:rsidR="00DF09A6">
        <w:t xml:space="preserve">da </w:t>
      </w:r>
      <w:r w:rsidR="008B1F41" w:rsidRPr="00127F49">
        <w:t>dostavi</w:t>
      </w:r>
      <w:r w:rsidR="007D2CB3">
        <w:t>te</w:t>
      </w:r>
      <w:r w:rsidR="001A2481" w:rsidRPr="00127F49">
        <w:t xml:space="preserve"> podatke</w:t>
      </w:r>
      <w:r w:rsidR="000471FB" w:rsidRPr="00127F49">
        <w:t xml:space="preserve"> iz O</w:t>
      </w:r>
      <w:r w:rsidR="00DE78C2" w:rsidRPr="00127F49">
        <w:t xml:space="preserve">čevidnika redoslijeda plaćanja odnosno stanju blokade </w:t>
      </w:r>
      <w:r w:rsidR="001A2481" w:rsidRPr="00127F49">
        <w:t xml:space="preserve">trgovačkog društva </w:t>
      </w:r>
      <w:r w:rsidR="00C2454B">
        <w:t>ARDIAN PEKARA j.d.o.o.</w:t>
      </w:r>
      <w:r w:rsidR="00197DB5">
        <w:t xml:space="preserve"> za proizvodnju i trgovinu</w:t>
      </w:r>
      <w:r w:rsidR="00C2454B">
        <w:t>, Zadar, Antuna Dobronića 1, OIB: 10078936980</w:t>
      </w:r>
      <w:r w:rsidR="000471FB" w:rsidRPr="00127F49">
        <w:t>.</w:t>
      </w:r>
    </w:p>
    <w:p w:rsidRDefault="001A2481" w:rsidP="008B1F41" w:rsidR="001A2481" w:rsidRPr="00127F49">
      <w:pPr>
        <w:jc w:val="both"/>
      </w:pPr>
    </w:p>
    <w:p w:rsidRDefault="008B1F41" w:rsidP="00CF1CBE" w:rsidR="008B1F41" w:rsidRPr="00127F49">
      <w:pPr>
        <w:jc w:val="both"/>
      </w:pPr>
      <w:r w:rsidRPr="00127F49">
        <w:tab/>
        <w:t xml:space="preserve">Podatke možete dostaviti i </w:t>
      </w:r>
      <w:proofErr w:type="spellStart"/>
      <w:r w:rsidRPr="00127F49">
        <w:t>fax</w:t>
      </w:r>
      <w:proofErr w:type="spellEnd"/>
      <w:r w:rsidRPr="00127F49">
        <w:t>-om na broj 023/</w:t>
      </w:r>
      <w:r w:rsidR="007E10DD" w:rsidRPr="00127F49">
        <w:t>292</w:t>
      </w:r>
      <w:r w:rsidRPr="00127F49">
        <w:t>-</w:t>
      </w:r>
      <w:r w:rsidR="007E10DD" w:rsidRPr="00127F49">
        <w:t>055</w:t>
      </w:r>
      <w:r w:rsidR="006E086C" w:rsidRPr="00127F49">
        <w:t xml:space="preserve"> ili e-mail</w:t>
      </w:r>
      <w:r w:rsidRPr="00127F49">
        <w:t xml:space="preserve">, najkasnije do </w:t>
      </w:r>
      <w:r w:rsidR="001A2481" w:rsidRPr="00127F49">
        <w:t>12,00</w:t>
      </w:r>
      <w:r w:rsidRPr="00127F49">
        <w:t xml:space="preserve"> sati</w:t>
      </w:r>
      <w:r w:rsidR="006E086C" w:rsidRPr="00127F49">
        <w:t xml:space="preserve"> </w:t>
      </w:r>
      <w:r w:rsidR="00DF09A6">
        <w:t xml:space="preserve">9. travnja 2018. </w:t>
      </w:r>
      <w:r w:rsidRPr="00127F49">
        <w:t xml:space="preserve"> </w:t>
      </w:r>
    </w:p>
    <w:p w:rsidRDefault="00DB704B" w:rsidP="00DB704B" w:rsidR="00DB704B" w:rsidRPr="00127F49"/>
    <w:p w:rsidRDefault="00AB7880" w:rsidP="00CF1CBE" w:rsidR="00AB7880" w:rsidRPr="00127F49">
      <w:pPr>
        <w:jc w:val="center"/>
      </w:pPr>
      <w:r w:rsidRPr="00127F49">
        <w:t>U Zadru</w:t>
      </w:r>
      <w:r w:rsidR="00197DB5">
        <w:t xml:space="preserve"> </w:t>
      </w:r>
      <w:r w:rsidR="00DF09A6">
        <w:t xml:space="preserve">19. ožujka 2018. </w:t>
      </w:r>
      <w:r w:rsidR="001A2481" w:rsidRPr="00127F49">
        <w:t xml:space="preserve"> </w:t>
      </w:r>
    </w:p>
    <w:p w:rsidRDefault="00AB7880" w:rsidP="00AB7880" w:rsidR="00AB7880" w:rsidRPr="00127F49"/>
    <w:p w:rsidRDefault="005F1A02" w:rsidP="00DF09A6" w:rsidR="005F1A02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5F1A02" w:rsidP="00DF09A6" w:rsidR="005F1A02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DF09A6">
        <w:t xml:space="preserve">             Ana Markač</w:t>
      </w:r>
    </w:p>
    <w:p w:rsidRDefault="005D0B2D" w:rsidP="005D0B2D" w:rsidR="005D0B2D" w:rsidRPr="00127F49"/>
    <w:p w:rsidRDefault="00AB7880" w:rsidP="005D0B2D" w:rsidR="00AB7880" w:rsidRPr="00127F49">
      <w:pPr>
        <w:jc w:val="right"/>
      </w:pPr>
    </w:p>
    <w:sectPr w:rsidR="00AB7880" w:rsidRPr="00127F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C2454B">
      <w:t>15</w:t>
    </w:r>
    <w:r w:rsidR="000471FB">
      <w:t>/</w:t>
    </w:r>
    <w:r w:rsidR="00C2454B">
      <w:t>2018</w:t>
    </w:r>
    <w:r w:rsidR="00DF09A6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2C6E"/>
    <w:rsid w:val="00596D73"/>
    <w:rsid w:val="005B5A37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CB3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2FE8"/>
    <w:rsid w:val="00AB7880"/>
    <w:rsid w:val="00AF1854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09A6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DF09A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2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C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C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C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C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DF09A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2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C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C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C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C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St-15/2018-9</izvorni_sadrzaj>
    <derivirana_varijabla naziv="DomainObject.Oznaka_1">St-15/2018-9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ARDIAN PEKARA j.d.o.o. za proizvodnju i trgovinu</izvorni_sadrzaj>
    <derivirana_varijabla naziv="DomainObject.Predmet.ProtustrankaFormated_1">  ARDIAN PEKARA j.d.o.o. za proizvodnju i trgovinu</derivirana_varijabla>
  </DomainObject.Predmet.ProtustrankaFormated>
  <DomainObject.Predmet.ProtustrankaFormatedOIB>
    <izvorni_sadrzaj>  ARDIAN PEKARA j.d.o.o. za proizvodnju i trgovinu, OIB 10078936980</izvorni_sadrzaj>
    <derivirana_varijabla naziv="DomainObject.Predmet.ProtustrankaFormatedOIB_1">  ARDIAN PEKARA j.d.o.o. za proizvodnju i trgovinu, OIB 10078936980</derivirana_varijabla>
  </DomainObject.Predmet.ProtustrankaFormatedOIB>
  <DomainObject.Predmet.ProtustrankaFormatedWithAdress>
    <izvorni_sadrzaj> ARDIAN PEKARA j.d.o.o. za proizvodnju i trgovinu, Antuna Dobronića 1, 23000 Zadar</izvorni_sadrzaj>
    <derivirana_varijabla naziv="DomainObject.Predmet.ProtustrankaFormatedWithAdress_1"> ARDIAN PEKARA j.d.o.o. za proizvodnju i trgovinu, Antuna Dobronića 1, 23000 Zadar</derivirana_varijabla>
  </DomainObject.Predmet.ProtustrankaFormatedWithAdress>
  <DomainObject.Predmet.ProtustrankaFormatedWithAdressOIB>
    <izvorni_sadrzaj> ARDIAN PEKARA j.d.o.o. za proizvodnju i trgovinu, OIB 10078936980, Antuna Dobronića 1, 23000 Zadar</izvorni_sadrzaj>
    <derivirana_varijabla naziv="DomainObject.Predmet.ProtustrankaFormatedWithAdressOIB_1"> ARDIAN PEKARA j.d.o.o. za proizvodnju i trgovinu, OIB 10078936980, Antuna Dobronića 1, 23000 Zadar</derivirana_varijabla>
  </DomainObject.Predmet.ProtustrankaFormatedWithAdressOIB>
  <DomainObject.Predmet.ProtustrankaWithAdress>
    <izvorni_sadrzaj>ARDIAN PEKARA j.d.o.o. za proizvodnju i trgovinu Antuna Dobronića 1, 23000 Zadar</izvorni_sadrzaj>
    <derivirana_varijabla naziv="DomainObject.Predmet.ProtustrankaWithAdress_1">ARDIAN PEKARA j.d.o.o. za proizvodnju i trgovinu Antuna Dobronića 1, 23000 Zadar</derivirana_varijabla>
  </DomainObject.Predmet.ProtustrankaWithAdress>
  <DomainObject.Predmet.ProtustrankaWithAdressOIB>
    <izvorni_sadrzaj>ARDIAN PEKARA j.d.o.o. za proizvodnju i trgovinu, OIB 10078936980, Antuna Dobronića 1, 23000 Zadar</izvorni_sadrzaj>
    <derivirana_varijabla naziv="DomainObject.Predmet.ProtustrankaWithAdressOIB_1">ARDIAN PEKARA j.d.o.o. za proizvodnju i trgovinu, OIB 10078936980, Antuna Dobronića 1, 23000 Zadar</derivirana_varijabla>
  </DomainObject.Predmet.ProtustrankaWithAdressOIB>
  <DomainObject.Predmet.ProtustrankaNazivFormated>
    <izvorni_sadrzaj>ARDIAN PEKARA j.d.o.o. za proizvodnju i trgovinu</izvorni_sadrzaj>
    <derivirana_varijabla naziv="DomainObject.Predmet.ProtustrankaNazivFormated_1">ARDIAN PEKARA j.d.o.o. za proizvodnju i trgovinu</derivirana_varijabla>
  </DomainObject.Predmet.ProtustrankaNazivFormated>
  <DomainObject.Predmet.ProtustrankaNazivFormatedOIB>
    <izvorni_sadrzaj>ARDIAN PEKARA j.d.o.o. za proizvodnju i trgovinu, OIB 10078936980</izvorni_sadrzaj>
    <derivirana_varijabla naziv="DomainObject.Predmet.ProtustrankaNazivFormatedOIB_1">ARDIAN PEKARA j.d.o.o. za proizvodnju i trgovinu, OIB 10078936980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ARDIAN PEKARA j.d.o.o. za proizvodnju i trgovinu</item>
    </izvorni_sadrzaj>
    <derivirana_varijabla naziv="DomainObject.Predmet.ProtuStrankaListFormated_1">
      <item>ARDIAN PEKARA j.d.o.o. za proizvodnju i trgovinu</item>
    </derivirana_varijabla>
  </DomainObject.Predmet.ProtuStrankaListFormated>
  <DomainObject.Predmet.ProtuStrankaListFormatedOIB>
    <izvorni_sadrzaj>
      <item>ARDIAN PEKARA j.d.o.o. za proizvodnju i trgovinu, OIB 10078936980</item>
    </izvorni_sadrzaj>
    <derivirana_varijabla naziv="DomainObject.Predmet.ProtuStrankaListFormatedOIB_1">
      <item>ARDIAN PEKARA j.d.o.o. za proizvodnju i trgovinu, OIB 10078936980</item>
    </derivirana_varijabla>
  </DomainObject.Predmet.ProtuStrankaListFormatedOIB>
  <DomainObject.Predmet.ProtuStrankaListFormatedWithAdress>
    <izvorni_sadrzaj>
      <item>ARDIAN PEKARA j.d.o.o. za proizvodnju i trgovinu, Antuna Dobronića 1, 23000 Zadar</item>
    </izvorni_sadrzaj>
    <derivirana_varijabla naziv="DomainObject.Predmet.ProtuStrankaListFormatedWithAdress_1">
      <item>ARDIAN PEKARA j.d.o.o. za proizvodnju i trgovinu, Antuna Dobronića 1, 23000 Zadar</item>
    </derivirana_varijabla>
  </DomainObject.Predmet.ProtuStrankaListFormatedWithAdress>
  <DomainObject.Predmet.ProtuStrankaListFormatedWithAdressOIB>
    <izvorni_sadrzaj>
      <item>ARDIAN PEKARA j.d.o.o. za proizvodnju i trgovinu, OIB 10078936980, Antuna Dobronića 1, 23000 Zadar</item>
    </izvorni_sadrzaj>
    <derivirana_varijabla naziv="DomainObject.Predmet.ProtuStrankaListFormatedWithAdressOIB_1">
      <item>ARDIAN PEKARA j.d.o.o. za proizvodnju i trgovinu, OIB 10078936980, Antuna Dobronića 1, 23000 Zadar</item>
    </derivirana_varijabla>
  </DomainObject.Predmet.ProtuStrankaListFormatedWithAdressOIB>
  <DomainObject.Predmet.ProtuStrankaListNazivFormated>
    <izvorni_sadrzaj>
      <item>ARDIAN PEKARA j.d.o.o. za proizvodnju i trgovinu</item>
    </izvorni_sadrzaj>
    <derivirana_varijabla naziv="DomainObject.Predmet.ProtuStrankaListNazivFormated_1">
      <item>ARDIAN PEKARA j.d.o.o. za proizvodnju i trgovinu</item>
    </derivirana_varijabla>
  </DomainObject.Predmet.ProtuStrankaListNazivFormated>
  <DomainObject.Predmet.ProtuStrankaListNazivFormatedOIB>
    <izvorni_sadrzaj>
      <item>ARDIAN PEKARA j.d.o.o. za proizvodnju i trgovinu, OIB 10078936980</item>
    </izvorni_sadrzaj>
    <derivirana_varijabla naziv="DomainObject.Predmet.ProtuStrankaListNazivFormatedOIB_1">
      <item>ARDIAN PEKARA j.d.o.o. za proizvodnju i trgovinu, OIB 10078936980</item>
    </derivirana_varijabla>
  </DomainObject.Predmet.ProtuStrankaListNazivFormatedOIB>
  <DomainObject.Predmet.OstaliListFormated>
    <izvorni_sadrzaj>
      <item>Ardian Gashi</item>
    </izvorni_sadrzaj>
    <derivirana_varijabla naziv="DomainObject.Predmet.OstaliListFormated_1">
      <item>Ardian Gashi</item>
    </derivirana_varijabla>
  </DomainObject.Predmet.OstaliListFormated>
  <DomainObject.Predmet.OstaliListFormatedOIB>
    <izvorni_sadrzaj>
      <item>Ardian Gashi, OIB 25298144749</item>
    </izvorni_sadrzaj>
    <derivirana_varijabla naziv="DomainObject.Predmet.OstaliListFormatedOIB_1">
      <item>Ardian Gashi, OIB 25298144749</item>
    </derivirana_varijabla>
  </DomainObject.Predmet.OstaliListFormatedOIB>
  <DomainObject.Predmet.OstaliListFormatedWithAdress>
    <izvorni_sadrzaj>
      <item>Ardian Gashi, Put Grgura Ninskog 38 A, 23232 Nin</item>
    </izvorni_sadrzaj>
    <derivirana_varijabla naziv="DomainObject.Predmet.OstaliListFormatedWithAdress_1">
      <item>Ardian Gashi, Put Grgura Ninskog 38 A, 23232 Nin</item>
    </derivirana_varijabla>
  </DomainObject.Predmet.OstaliListFormatedWithAdress>
  <DomainObject.Predmet.OstaliListFormatedWithAdressOIB>
    <izvorni_sadrzaj>
      <item>Ardian Gashi, OIB 25298144749, Put Grgura Ninskog 38 A, 23232 Nin</item>
    </izvorni_sadrzaj>
    <derivirana_varijabla naziv="DomainObject.Predmet.OstaliListFormatedWithAdressOIB_1">
      <item>Ardian Gashi, OIB 25298144749, Put Grgura Ninskog 38 A, 23232 Nin</item>
    </derivirana_varijabla>
  </DomainObject.Predmet.OstaliListFormatedWithAdressOIB>
  <DomainObject.Predmet.OstaliListNazivFormated>
    <izvorni_sadrzaj>
      <item>Ardian Gashi</item>
    </izvorni_sadrzaj>
    <derivirana_varijabla naziv="DomainObject.Predmet.OstaliListNazivFormated_1">
      <item>Ardian Gashi</item>
    </derivirana_varijabla>
  </DomainObject.Predmet.OstaliListNazivFormated>
  <DomainObject.Predmet.OstaliListNazivFormatedOIB>
    <izvorni_sadrzaj>
      <item>Ardian Gashi, OIB 25298144749</item>
    </izvorni_sadrzaj>
    <derivirana_varijabla naziv="DomainObject.Predmet.OstaliListNazivFormatedOIB_1">
      <item>Ardian Gashi, OIB 25298144749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St-15/2018-9</izvorni_sadrzaj>
    <derivirana_varijabla naziv="DomainObject.PoslovniBrojDokumenta_1">St-15/2018-9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ARDIAN PEKARA j.d.o.o. za proizvodnju i trgovinu</izvorni_sadrzaj>
    <derivirana_varijabla naziv="DomainObject.Predmet.ProtustrankaIDrugi_1">ARDIAN PEKARA j.d.o.o.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ARDIAN PEKARA j.d.o.o. za proizvodnju i trgovinu, OIB 10078936980, Antuna Dobronića 1, 23000 Zadar</izvorni_sadrzaj>
    <derivirana_varijabla naziv="DomainObject.Predmet.ProtustrankaIDrugiAdressOIB_1">ARDIAN PEKARA j.d.o.o. za proizvodnju i trgovinu, OIB 10078936980, Antuna Dobronića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ARDIAN PEKARA j.d.o.o. za proizvodnju i trgovinu</item>
      <item>Ardian Gashi</item>
    </izvorni_sadrzaj>
    <derivirana_varijabla naziv="DomainObject.Predmet.SudioniciListNaziv_1">
      <item>FINA</item>
      <item>ARDIAN PEKARA j.d.o.o. za proizvodnju i trgovinu</item>
      <item>Ardian Gashi</item>
    </derivirana_varijabla>
  </DomainObject.Predmet.SudioniciListNaziv>
  <DomainObject.Predmet.SudioniciListAdressOIB>
    <izvorni_sadrzaj>
      <item>FINA, OIB 85821130368</item>
      <item>ARDIAN PEKARA j.d.o.o. za proizvodnju i trgovinu, OIB 10078936980, Antuna Dobronića 1,23000 Zadar</item>
      <item>Ardian Gashi, OIB 25298144749, Put Grgura Ninskog 38 A,23232 Nin</item>
    </izvorni_sadrzaj>
    <derivirana_varijabla naziv="DomainObject.Predmet.SudioniciListAdressOIB_1">
      <item>FINA, OIB 85821130368</item>
      <item>ARDIAN PEKARA j.d.o.o. za proizvodnju i trgovinu, OIB 10078936980, Antuna Dobronića 1,23000 Zadar</item>
      <item>Ardian Gashi, OIB 25298144749, Put Grgura Ninskog 38 A,23232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10078936980</item>
      <item>, OIB 25298144749</item>
    </izvorni_sadrzaj>
    <derivirana_varijabla naziv="DomainObject.Predmet.SudioniciListNazivOIB_1">
      <item>, OIB 85821130368</item>
      <item>, OIB 10078936980</item>
      <item>, OIB 25298144749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03286-FD01-4E99-B612-912DBABCF6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93</properties:Words>
  <properties:Characters>561</properties:Characters>
  <properties:Lines>24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2018-03-16T11:11:00Z</dcterms:created>
  <dc:creator>Administrator</dc:creator>
  <cp:lastModifiedBy>Merlina Klišmanić</cp:lastModifiedBy>
  <cp:lastPrinted>2018-03-16T11:11:00Z</cp:lastPrinted>
  <dcterms:modified xmlns:xsi="http://www.w3.org/2001/XMLSchema-instance" xsi:type="dcterms:W3CDTF">2018-03-19T07:47:00Z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St-15/2018-9 / Odluka - Dopis (St-15-18__fina_stanje_računa_19.3.2018.2018)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