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e8fd" w14:paraId="129e8f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FE17A9">
        <w:rPr>
          <w:b/>
          <w:lang w:val="hr-HR"/>
        </w:rPr>
        <w:t>62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E17A9">
        <w:rPr>
          <w:lang w:val="hr-HR"/>
        </w:rPr>
        <w:t>ROTARIUM d.o.o. Split, Uskočka 14, OIB: 05477687650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E17A9">
        <w:rPr>
          <w:lang w:val="hr-HR"/>
        </w:rPr>
        <w:t>ROTARIUM d.o.o. Split, OIB: 05477687650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AC668C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E17A9">
        <w:rPr>
          <w:lang w:val="hr-HR"/>
        </w:rPr>
        <w:t>2</w:t>
      </w:r>
      <w:r w:rsidR="009D46D2">
        <w:rPr>
          <w:lang w:val="hr-HR"/>
        </w:rPr>
        <w:t>1.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FE17A9">
        <w:rPr>
          <w:lang w:val="hr-HR"/>
        </w:rPr>
        <w:t xml:space="preserve">ROTARIUM d.o.o. Split.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FE17A9" w:rsidP="00D4418F" w:rsidR="00FE17A9">
      <w:pPr>
        <w:jc w:val="both"/>
        <w:rPr>
          <w:lang w:val="hr-HR"/>
        </w:rPr>
      </w:pPr>
    </w:p>
    <w:p w:rsidRDefault="00FE17A9" w:rsidP="00D4418F" w:rsidR="00FE17A9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DD6DB4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E14AE2" w:rsidR="00AA1815">
      <w:pPr>
        <w:ind w:firstLine="708"/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DD6DB4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DD6DB4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DD6DB4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4648" w:rsidRPr="00704648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FE17A9">
      <w:t>62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04648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AC668C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D6DB4"/>
    <w:rsid w:val="00E14AE2"/>
    <w:rsid w:val="00EB167D"/>
    <w:rsid w:val="00EB78C8"/>
    <w:rsid w:val="00EC0B4A"/>
    <w:rsid w:val="00F85A66"/>
    <w:rsid w:val="00FD3619"/>
    <w:rsid w:val="00FE17A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6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6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6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6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6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64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6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6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33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ROTARIUM društvo s ograničenom odgovornošću za intelektualne usluge</izvorni_sadrzaj>
    <derivirana_varijabla naziv="DomainObject.Predmet.ProtustrankaFormated_1">  ROTARIUM društvo s ograničenom odgovornošću za intelektualne usluge</derivirana_varijabla>
  </DomainObject.Predmet.ProtustrankaFormated>
  <DomainObject.Predmet.ProtustrankaFormatedOIB>
    <izvorni_sadrzaj>  ROTARIUM društvo s ograničenom odgovornošću za intelektualne usluge, OIB 05477687650</izvorni_sadrzaj>
    <derivirana_varijabla naziv="DomainObject.Predmet.ProtustrankaFormatedOIB_1">  ROTARIUM društvo s ograničenom odgovornošću za intelektualne usluge, OIB 05477687650</derivirana_varijabla>
  </DomainObject.Predmet.ProtustrankaFormatedOIB>
  <DomainObject.Predmet.ProtustrankaFormatedWithAdress>
    <izvorni_sadrzaj> ROTARIUM društvo s ograničenom odgovornošću za intelektualne usluge, Uskočka 14, 21000 Split</izvorni_sadrzaj>
    <derivirana_varijabla naziv="DomainObject.Predmet.ProtustrankaFormatedWithAdress_1"> ROTARIUM društvo s ograničenom odgovornošću za intelektualne usluge, Uskočka 14, 21000 Split</derivirana_varijabla>
  </DomainObject.Predmet.ProtustrankaFormatedWithAdress>
  <DomainObject.Predmet.ProtustrankaFormatedWithAdressOIB>
    <izvorni_sadrzaj> ROTARIUM društvo s ograničenom odgovornošću za intelektualne usluge, OIB 05477687650, Uskočka 14, 21000 Split</izvorni_sadrzaj>
    <derivirana_varijabla naziv="DomainObject.Predmet.ProtustrankaFormatedWithAdressOIB_1"> ROTARIUM društvo s ograničenom odgovornošću za intelektualne usluge, OIB 05477687650, Uskočka 14, 21000 Split</derivirana_varijabla>
  </DomainObject.Predmet.ProtustrankaFormatedWithAdressOIB>
  <DomainObject.Predmet.ProtustrankaWithAdress>
    <izvorni_sadrzaj>ROTARIUM društvo s ograničenom odgovornošću za intelektualne usluge Uskočka 14, 21000 Split</izvorni_sadrzaj>
    <derivirana_varijabla naziv="DomainObject.Predmet.ProtustrankaWithAdress_1">ROTARIUM društvo s ograničenom odgovornošću za intelektualne usluge Uskočka 14, 21000 Split</derivirana_varijabla>
  </DomainObject.Predmet.ProtustrankaWithAdress>
  <DomainObject.Predmet.ProtustrankaWithAdressOIB>
    <izvorni_sadrzaj>ROTARIUM društvo s ograničenom odgovornošću za intelektualne usluge, OIB 05477687650, Uskočka 14, 21000 Split</izvorni_sadrzaj>
    <derivirana_varijabla naziv="DomainObject.Predmet.ProtustrankaWithAdressOIB_1">ROTARIUM društvo s ograničenom odgovornošću za intelektualne usluge, OIB 05477687650, Uskočka 14, 21000 Split</derivirana_varijabla>
  </DomainObject.Predmet.ProtustrankaWithAdressOIB>
  <DomainObject.Predmet.ProtustrankaNazivFormated>
    <izvorni_sadrzaj>ROTARIUM društvo s ograničenom odgovornošću za intelektualne usluge</izvorni_sadrzaj>
    <derivirana_varijabla naziv="DomainObject.Predmet.ProtustrankaNazivFormated_1">ROTARIUM društvo s ograničenom odgovornošću za intelektualne usluge</derivirana_varijabla>
  </DomainObject.Predmet.ProtustrankaNazivFormated>
  <DomainObject.Predmet.ProtustrankaNazivFormatedOIB>
    <izvorni_sadrzaj>ROTARIUM društvo s ograničenom odgovornošću za intelektualne usluge, OIB 05477687650</izvorni_sadrzaj>
    <derivirana_varijabla naziv="DomainObject.Predmet.ProtustrankaNazivFormatedOIB_1">ROTARIUM društvo s ograničenom odgovornošću za intelektualne usluge, OIB 05477687650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19263.88</izvorni_sadrzaj>
    <derivirana_varijabla naziv="DomainObject.Predmet.TrenutnaVrijednost_1">19263.88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ROTARIUM društvo s ograničenom odgovornošću za intelektualne usluge</item>
    </izvorni_sadrzaj>
    <derivirana_varijabla naziv="DomainObject.Predmet.ProtuStrankaListFormated_1">
      <item>ROTARIUM društvo s ograničenom odgovornošću za intelektualne usluge</item>
    </derivirana_varijabla>
  </DomainObject.Predmet.ProtuStrankaListFormated>
  <DomainObject.Predmet.ProtuStrankaListFormatedOIB>
    <izvorni_sadrzaj>
      <item>ROTARIUM društvo s ograničenom odgovornošću za intelektualne usluge, OIB 05477687650</item>
    </izvorni_sadrzaj>
    <derivirana_varijabla naziv="DomainObject.Predmet.ProtuStrankaListFormatedOIB_1">
      <item>ROTARIUM društvo s ograničenom odgovornošću za intelektualne usluge, OIB 05477687650</item>
    </derivirana_varijabla>
  </DomainObject.Predmet.ProtuStrankaListFormatedOIB>
  <DomainObject.Predmet.ProtuStrankaListFormatedWithAdress>
    <izvorni_sadrzaj>
      <item>ROTARIUM društvo s ograničenom odgovornošću za intelektualne usluge, Uskočka 14, 21000 Split</item>
    </izvorni_sadrzaj>
    <derivirana_varijabla naziv="DomainObject.Predmet.ProtuStrankaListFormatedWithAdress_1">
      <item>ROTARIUM društvo s ograničenom odgovornošću za intelektualne usluge, Uskočka 14, 21000 Split</item>
    </derivirana_varijabla>
  </DomainObject.Predmet.ProtuStrankaListFormatedWithAdress>
  <DomainObject.Predmet.ProtuStrankaListFormatedWithAdressOIB>
    <izvorni_sadrzaj>
      <item>ROTARIUM društvo s ograničenom odgovornošću za intelektualne usluge, OIB 05477687650, Uskočka 14, 21000 Split</item>
    </izvorni_sadrzaj>
    <derivirana_varijabla naziv="DomainObject.Predmet.ProtuStrankaListFormatedWithAdressOIB_1">
      <item>ROTARIUM društvo s ograničenom odgovornošću za intelektualne usluge, OIB 05477687650, Uskočka 14, 21000 Split</item>
    </derivirana_varijabla>
  </DomainObject.Predmet.ProtuStrankaListFormatedWithAdressOIB>
  <DomainObject.Predmet.ProtuStrankaListNazivFormated>
    <izvorni_sadrzaj>
      <item>ROTARIUM društvo s ograničenom odgovornošću za intelektualne usluge</item>
    </izvorni_sadrzaj>
    <derivirana_varijabla naziv="DomainObject.Predmet.ProtuStrankaListNazivFormated_1">
      <item>ROTARIUM društvo s ograničenom odgovornošću za intelektualne usluge</item>
    </derivirana_varijabla>
  </DomainObject.Predmet.ProtuStrankaListNazivFormated>
  <DomainObject.Predmet.ProtuStrankaListNazivFormatedOIB>
    <izvorni_sadrzaj>
      <item>ROTARIUM društvo s ograničenom odgovornošću za intelektualne usluge, OIB 05477687650</item>
    </izvorni_sadrzaj>
    <derivirana_varijabla naziv="DomainObject.Predmet.ProtuStrankaListNazivFormatedOIB_1">
      <item>ROTARIUM društvo s ograničenom odgovornošću za intelektualne usluge, OIB 05477687650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ROTARIUM društvo s ograničenom odgovornošću za intelektualne usluge</izvorni_sadrzaj>
    <derivirana_varijabla naziv="DomainObject.Predmet.ProtustrankaIDrugi_1">ROTARIUM društvo s ograničenom odgovornošću za intelektualne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ROTARIUM društvo s ograničenom odgovornošću za intelektualne usluge, OIB 05477687650, Uskočka 14, 21000 Split</izvorni_sadrzaj>
    <derivirana_varijabla naziv="DomainObject.Predmet.ProtustrankaIDrugiAdressOIB_1">ROTARIUM društvo s ograničenom odgovornošću za intelektualne usluge, OIB 05477687650, Uskočka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ROTARIUM društvo s ograničenom odgovornošću za intelektualne usluge</item>
    </izvorni_sadrzaj>
    <derivirana_varijabla naziv="DomainObject.Predmet.SudioniciListNaziv_1">
      <item>FINANCIJSKA AGENCIJA, RC SPLIT</item>
      <item>ROTARIUM društvo s ograničenom odgovornošću za intelektualne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ROTARIUM društvo s ograničenom odgovornošću za intelektualne usluge, OIB 05477687650, Uskočka 14,21000 Split</item>
    </izvorni_sadrzaj>
    <derivirana_varijabla naziv="DomainObject.Predmet.SudioniciListAdressOIB_1">
      <item>FINANCIJSKA AGENCIJA, RC SPLIT, OIB 85821130368, Mažuranićevo šetalište 24 b,21000 Split</item>
      <item>ROTARIUM društvo s ograničenom odgovornošću za intelektualne usluge, OIB 05477687650, Uskočka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05477687650</item>
    </izvorni_sadrzaj>
    <derivirana_varijabla naziv="DomainObject.Predmet.SudioniciListNazivOIB_1">
      <item>, OIB 85821130368</item>
      <item>, OIB 05477687650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3056A-6868-4011-8DDB-BAC892A0F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4201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