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2461" w14:paraId="a48246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276CA9">
        <w:t>2</w:t>
      </w:r>
      <w:r w:rsidR="00B024CB">
        <w:t>16</w:t>
      </w:r>
      <w:r w:rsidR="00A30626">
        <w:t xml:space="preserve">/17-3 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>OIB 85821130368 za pokretanje skraćenog stečajnog postupka nad dužnikom</w:t>
      </w:r>
      <w:r w:rsidR="00276CA9">
        <w:t xml:space="preserve"> </w:t>
      </w:r>
      <w:r w:rsidR="00B024CB">
        <w:t xml:space="preserve">UDRUGA ŠPORTSKIH RIBOLOVACA“ŠTUKA“ Petrinja, OIB 07140176236, 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276CA9">
        <w:t>1. ožujka</w:t>
      </w:r>
      <w:r w:rsidR="00614684">
        <w:t xml:space="preserve">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B024CB">
        <w:t xml:space="preserve">UDRUGA ŠPORTSKIH RIBOLOVACA“ŠTUKA“ Petrinja, OIB 07140176236 </w:t>
      </w:r>
      <w:r>
        <w:t>iznosi</w:t>
      </w:r>
      <w:r w:rsidR="00614684">
        <w:t xml:space="preserve"> </w:t>
      </w:r>
      <w:r w:rsidR="00B024CB">
        <w:t>37.245,15</w:t>
      </w:r>
      <w:r w:rsidR="00D4024A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</w:t>
      </w:r>
      <w:r w:rsidR="00A459AE">
        <w:t>predsjednik udruge</w:t>
      </w:r>
      <w:r>
        <w:t xml:space="preserve">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4024A">
        <w:t>2</w:t>
      </w:r>
      <w:r w:rsidR="00B024CB">
        <w:t>16</w:t>
      </w:r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D4024A">
        <w:t>1. ožujka</w:t>
      </w:r>
      <w:r w:rsidR="00614684">
        <w:t xml:space="preserve">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55BF8"/>
    <w:rsid w:val="00267D26"/>
    <w:rsid w:val="00276CA9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104F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9AE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024CB"/>
    <w:rsid w:val="00B24B41"/>
    <w:rsid w:val="00B30D6B"/>
    <w:rsid w:val="00B32948"/>
    <w:rsid w:val="00B35918"/>
    <w:rsid w:val="00B47F06"/>
    <w:rsid w:val="00B62E5A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4024A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2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4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4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4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4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2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4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4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4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4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St-216/2017-3</izvorni_sadrzaj>
    <derivirana_varijabla naziv="DomainObject.Oznaka_1">St-216/2017-3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UDRUGA ŠPORTSKIH RIBOLOVACA ''ŠTUKA''</izvorni_sadrzaj>
    <derivirana_varijabla naziv="DomainObject.Predmet.ProtustrankaFormated_1">  UDRUGA ŠPORTSKIH RIBOLOVACA ''ŠTUKA''</derivirana_varijabla>
  </DomainObject.Predmet.ProtustrankaFormated>
  <DomainObject.Predmet.ProtustrankaFormatedOIB>
    <izvorni_sadrzaj>  UDRUGA ŠPORTSKIH RIBOLOVACA ''ŠTUKA'', OIB 07140176236</izvorni_sadrzaj>
    <derivirana_varijabla naziv="DomainObject.Predmet.ProtustrankaFormatedOIB_1">  UDRUGA ŠPORTSKIH RIBOLOVACA ''ŠTUKA'', OIB 07140176236</derivirana_varijabla>
  </DomainObject.Predmet.ProtustrankaFormatedOIB>
  <DomainObject.Predmet.ProtustrankaFormatedWithAdress>
    <izvorni_sadrzaj> UDRUGA ŠPORTSKIH RIBOLOVACA ''ŠTUKA'', Mihanovićeva 18, 44250 Petrinja</izvorni_sadrzaj>
    <derivirana_varijabla naziv="DomainObject.Predmet.ProtustrankaFormatedWithAdress_1"> UDRUGA ŠPORTSKIH RIBOLOVACA ''ŠTUKA'', Mihanovićeva 18, 44250 Petrinja</derivirana_varijabla>
  </DomainObject.Predmet.ProtustrankaFormatedWithAdress>
  <DomainObject.Predmet.ProtustrankaFormatedWithAdressOIB>
    <izvorni_sadrzaj> UDRUGA ŠPORTSKIH RIBOLOVACA ''ŠTUKA'', OIB 07140176236, Mihanovićeva 18, 44250 Petrinja</izvorni_sadrzaj>
    <derivirana_varijabla naziv="DomainObject.Predmet.ProtustrankaFormatedWithAdressOIB_1"> UDRUGA ŠPORTSKIH RIBOLOVACA ''ŠTUKA'', OIB 07140176236, Mihanovićeva 18, 44250 Petrinja</derivirana_varijabla>
  </DomainObject.Predmet.ProtustrankaFormatedWithAdressOIB>
  <DomainObject.Predmet.ProtustrankaWithAdress>
    <izvorni_sadrzaj>UDRUGA ŠPORTSKIH RIBOLOVACA ''ŠTUKA'' Mihanovićeva 18, 44250 Petrinja</izvorni_sadrzaj>
    <derivirana_varijabla naziv="DomainObject.Predmet.ProtustrankaWithAdress_1">UDRUGA ŠPORTSKIH RIBOLOVACA ''ŠTUKA'' Mihanovićeva 18, 44250 Petrinja</derivirana_varijabla>
  </DomainObject.Predmet.ProtustrankaWithAdress>
  <DomainObject.Predmet.ProtustrankaWithAdressOIB>
    <izvorni_sadrzaj>UDRUGA ŠPORTSKIH RIBOLOVACA ''ŠTUKA'', OIB 07140176236, Mihanovićeva 18, 44250 Petrinja</izvorni_sadrzaj>
    <derivirana_varijabla naziv="DomainObject.Predmet.ProtustrankaWithAdressOIB_1">UDRUGA ŠPORTSKIH RIBOLOVACA ''ŠTUKA'', OIB 07140176236, Mihanovićeva 18, 44250 Petrinja</derivirana_varijabla>
  </DomainObject.Predmet.ProtustrankaWithAdressOIB>
  <DomainObject.Predmet.ProtustrankaNazivFormated>
    <izvorni_sadrzaj>UDRUGA ŠPORTSKIH RIBOLOVACA ''ŠTUKA''</izvorni_sadrzaj>
    <derivirana_varijabla naziv="DomainObject.Predmet.ProtustrankaNazivFormated_1">UDRUGA ŠPORTSKIH RIBOLOVACA ''ŠTUKA''</derivirana_varijabla>
  </DomainObject.Predmet.ProtustrankaNazivFormated>
  <DomainObject.Predmet.ProtustrankaNazivFormatedOIB>
    <izvorni_sadrzaj>UDRUGA ŠPORTSKIH RIBOLOVACA ''ŠTUKA'', OIB 07140176236</izvorni_sadrzaj>
    <derivirana_varijabla naziv="DomainObject.Predmet.ProtustrankaNazivFormatedOIB_1">UDRUGA ŠPORTSKIH RIBOLOVACA ''ŠTUKA'', OIB 07140176236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ŠPORTSKIH RIBOLOVACA ''ŠTUKA''</item>
    </izvorni_sadrzaj>
    <derivirana_varijabla naziv="DomainObject.Predmet.ProtuStrankaListFormated_1">
      <item>UDRUGA ŠPORTSKIH RIBOLOVACA ''ŠTUKA''</item>
    </derivirana_varijabla>
  </DomainObject.Predmet.ProtuStrankaListFormated>
  <DomainObject.Predmet.ProtuStrankaListFormatedOIB>
    <izvorni_sadrzaj>
      <item>UDRUGA ŠPORTSKIH RIBOLOVACA ''ŠTUKA'', OIB 07140176236</item>
    </izvorni_sadrzaj>
    <derivirana_varijabla naziv="DomainObject.Predmet.ProtuStrankaListFormatedOIB_1">
      <item>UDRUGA ŠPORTSKIH RIBOLOVACA ''ŠTUKA'', OIB 07140176236</item>
    </derivirana_varijabla>
  </DomainObject.Predmet.ProtuStrankaListFormatedOIB>
  <DomainObject.Predmet.ProtuStrankaListFormatedWithAdress>
    <izvorni_sadrzaj>
      <item>UDRUGA ŠPORTSKIH RIBOLOVACA ''ŠTUKA'', Mihanovićeva 18, 44250 Petrinja</item>
    </izvorni_sadrzaj>
    <derivirana_varijabla naziv="DomainObject.Predmet.ProtuStrankaListFormatedWithAdress_1">
      <item>UDRUGA ŠPORTSKIH RIBOLOVACA ''ŠTUKA'', Mihanovićeva 18, 44250 Petrinja</item>
    </derivirana_varijabla>
  </DomainObject.Predmet.ProtuStrankaListFormatedWithAdress>
  <DomainObject.Predmet.ProtuStrankaListFormatedWithAdressOIB>
    <izvorni_sadrzaj>
      <item>UDRUGA ŠPORTSKIH RIBOLOVACA ''ŠTUKA'', OIB 07140176236, Mihanovićeva 18, 44250 Petrinja</item>
    </izvorni_sadrzaj>
    <derivirana_varijabla naziv="DomainObject.Predmet.ProtuStrankaListFormatedWithAdressOIB_1">
      <item>UDRUGA ŠPORTSKIH RIBOLOVACA ''ŠTUKA'', OIB 07140176236, Mihanovićeva 18, 44250 Petrinja</item>
    </derivirana_varijabla>
  </DomainObject.Predmet.ProtuStrankaListFormatedWithAdressOIB>
  <DomainObject.Predmet.ProtuStrankaListNazivFormated>
    <izvorni_sadrzaj>
      <item>UDRUGA ŠPORTSKIH RIBOLOVACA ''ŠTUKA''</item>
    </izvorni_sadrzaj>
    <derivirana_varijabla naziv="DomainObject.Predmet.ProtuStrankaListNazivFormated_1">
      <item>UDRUGA ŠPORTSKIH RIBOLOVACA ''ŠTUKA''</item>
    </derivirana_varijabla>
  </DomainObject.Predmet.ProtuStrankaListNazivFormated>
  <DomainObject.Predmet.ProtuStrankaListNazivFormatedOIB>
    <izvorni_sadrzaj>
      <item>UDRUGA ŠPORTSKIH RIBOLOVACA ''ŠTUKA'', OIB 07140176236</item>
    </izvorni_sadrzaj>
    <derivirana_varijabla naziv="DomainObject.Predmet.ProtuStrankaListNazivFormatedOIB_1">
      <item>UDRUGA ŠPORTSKIH RIBOLOVACA ''ŠTUKA'', OIB 07140176236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St-216/2017-3</izvorni_sadrzaj>
    <derivirana_varijabla naziv="DomainObject.PoslovniBrojDokumenta_1">St-216/2017-3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ŠPORTSKIH RIBOLOVACA ''ŠTUKA''</izvorni_sadrzaj>
    <derivirana_varijabla naziv="DomainObject.Predmet.ProtustrankaIDrugi_1">UDRUGA ŠPORTSKIH RIBOLOVACA ''ŠTUKA''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ŠPORTSKIH RIBOLOVACA ''ŠTUKA'', OIB 07140176236, Mihanovićeva 18, 44250 Petrinja</izvorni_sadrzaj>
    <derivirana_varijabla naziv="DomainObject.Predmet.ProtustrankaIDrugiAdressOIB_1">UDRUGA ŠPORTSKIH RIBOLOVACA ''ŠTUKA'', OIB 07140176236, Mihanovićeva 18,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ŠPORTSKIH RIBOLOVACA ''ŠTUKA''</item>
      <item>FINA Regionalni centar Zagreb</item>
    </izvorni_sadrzaj>
    <derivirana_varijabla naziv="DomainObject.Predmet.SudioniciListNaziv_1">
      <item>UDRUGA ŠPORTSKIH RIBOLOVACA ''ŠTUKA''</item>
      <item>FINA Regionalni centar Zagreb</item>
    </derivirana_varijabla>
  </DomainObject.Predmet.SudioniciListNaziv>
  <DomainObject.Predmet.SudioniciListAdressOIB>
    <izvorni_sadrzaj>
      <item>UDRUGA ŠPORTSKIH RIBOLOVACA ''ŠTUKA'', OIB 07140176236, Mihanovićeva 18,44250 Petrinja</item>
      <item>FINA Regionalni centar Zagreb, OIB 85821130368, Trg svibanjskih žrtava 1995. br. 1,10000 Zagreb</item>
    </izvorni_sadrzaj>
    <derivirana_varijabla naziv="DomainObject.Predmet.SudioniciListAdressOIB_1">
      <item>UDRUGA ŠPORTSKIH RIBOLOVACA ''ŠTUKA'', OIB 07140176236, Mihanovićeva 18,44250 Petrinja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07140176236</item>
      <item>, OIB 85821130368</item>
    </izvorni_sadrzaj>
    <derivirana_varijabla naziv="DomainObject.Predmet.SudioniciListNazivOIB_1">
      <item>, OIB 07140176236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20986-7314-4A64-A509-87EDB5223C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1798</properties:Characters>
  <properties:Lines>48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2017-02-06T08:26:00Z</dcterms:created>
  <dc:creator>Korisnik</dc:creator>
  <cp:lastModifiedBy>Darija Miličević</cp:lastModifiedBy>
  <cp:lastPrinted>2017-03-01T07:55:00Z</cp:lastPrinted>
  <dcterms:modified xmlns:xsi="http://www.w3.org/2001/XMLSchema-instance" xsi:type="dcterms:W3CDTF">2017-03-01T07:55:00Z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