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b326" w14:paraId="55cb326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 xml:space="preserve">Poslovni broj: 3 </w:t>
      </w:r>
      <w:r w:rsidR="00C47B47">
        <w:rPr>
          <w:lang w:val="hr-HR"/>
        </w:rPr>
        <w:t>St-475/15-4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C47B47">
        <w:t>AUTOPRIJEVOZNIK GORAN ĐURIN d.o.o., OIB: 51159623777 sa sjedištem u M. Nehaja 1, 48260 Križevci</w:t>
      </w:r>
      <w:r w:rsidR="001E75D3">
        <w:t>, dana 10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C47B47">
        <w:t>AUTOPRIJEVOZNIK GORAN ĐURIN d.o.o., OIB: 51159623777 sa sjedištem u M. Nehaja 1, 48260 Križevci</w:t>
      </w:r>
      <w:r w:rsidR="00830E49">
        <w:t xml:space="preserve">, iznosi </w:t>
      </w:r>
      <w:r w:rsidR="00C47B47">
        <w:t>1.910.816,29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C47B47">
        <w:t>direktor</w:t>
      </w:r>
      <w:r w:rsidR="002E00D7">
        <w:t xml:space="preserve"> dužnika </w:t>
      </w:r>
      <w:r w:rsidR="00C47B47">
        <w:t>Goran Đurin, OIB: 41527001354, Križevci, M. Nehaja 1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C47B47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C47B47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C47B47">
        <w:t>AUTOPRIJEVOZNIK GORAN ĐURIN d.o.o., OIB: 51159623777 sa sjedištem u M. Nehaja 1, 48260 Križevci</w:t>
      </w:r>
      <w:r>
        <w:t>, navodeći da du</w:t>
      </w:r>
      <w:r w:rsidR="00715C85">
        <w:t xml:space="preserve">žnik na dan </w:t>
      </w:r>
      <w:r w:rsidR="00C47B47">
        <w:t>1. rujna.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C47B47">
        <w:t>1.910.816,29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10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46B" w:rsidP="007F64E0" w:rsidR="00F7546B">
      <w:r>
        <w:separator/>
      </w:r>
    </w:p>
  </w:endnote>
  <w:endnote w:id="0" w:type="continuationSeparator">
    <w:p w:rsidRDefault="00F7546B" w:rsidP="007F64E0" w:rsidR="00F75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46B" w:rsidP="007F64E0" w:rsidR="00F7546B">
      <w:r>
        <w:separator/>
      </w:r>
    </w:p>
  </w:footnote>
  <w:footnote w:id="0" w:type="continuationSeparator">
    <w:p w:rsidRDefault="00F7546B" w:rsidP="007F64E0" w:rsidR="00F754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46C0F" w:rsidRPr="00846C0F">
      <w:rPr>
        <w:noProof/>
        <w:lang w:val="hr-HR"/>
      </w:rPr>
      <w:t>2</w:t>
    </w:r>
    <w:r>
      <w:fldChar w:fldCharType="end"/>
    </w:r>
  </w:p>
  <w:p w:rsidRDefault="00715C85" w:rsidP="00830E49" w:rsidR="00A50B3C" w:rsidRPr="00830E49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3 </w:t>
    </w:r>
    <w:r w:rsidR="00C47B47">
      <w:rPr>
        <w:lang w:val="hr-HR"/>
      </w:rPr>
      <w:t>St-475/15-4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46C0F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47B47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46B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St-475/2015</izvorni_sadrzaj>
    <derivirana_varijabla naziv="DomainObject.Predmet.OznakaBroj_1">St-475/2015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AUTOPRIJEVOZNIK GORAN ĐURIN društvo s ograničenom odgovornošću</izvorni_sadrzaj>
    <derivirana_varijabla naziv="DomainObject.Predmet.ProtustrankaFormated_1">  AUTOPRIJEVOZNIK GORAN ĐURIN društvo s ograničenom odgovornošću</derivirana_varijabla>
  </DomainObject.Predmet.ProtustrankaFormated>
  <DomainObject.Predmet.ProtustrankaFormatedOIB>
    <izvorni_sadrzaj>  AUTOPRIJEVOZNIK GORAN ĐURIN društvo s ograničenom odgovornošću, OIB 51159623777</izvorni_sadrzaj>
    <derivirana_varijabla naziv="DomainObject.Predmet.ProtustrankaFormatedOIB_1">  AUTOPRIJEVOZNIK GORAN ĐURIN društvo s ograničenom odgovornošću, OIB 51159623777</derivirana_varijabla>
  </DomainObject.Predmet.ProtustrankaFormatedOIB>
  <DomainObject.Predmet.ProtustrankaFormatedWithAdress>
    <izvorni_sadrzaj> AUTOPRIJEVOZNIK GORAN ĐURIN društvo s ograničenom odgovornošću, M.Nehaja 1, 48260 Križevci</izvorni_sadrzaj>
    <derivirana_varijabla naziv="DomainObject.Predmet.ProtustrankaFormatedWithAdress_1"> AUTOPRIJEVOZNIK GORAN ĐURIN društvo s ograničenom odgovornošću, M.Nehaja 1, 48260 Križevci</derivirana_varijabla>
  </DomainObject.Predmet.ProtustrankaFormatedWithAdress>
  <DomainObject.Predmet.ProtustrankaFormatedWithAdressOIB>
    <izvorni_sadrzaj> AUTOPRIJEVOZNIK GORAN ĐURIN društvo s ograničenom odgovornošću, OIB 51159623777, M.Nehaja 1, 48260 Križevci</izvorni_sadrzaj>
    <derivirana_varijabla naziv="DomainObject.Predmet.ProtustrankaFormatedWithAdressOIB_1"> AUTOPRIJEVOZNIK GORAN ĐURIN društvo s ograničenom odgovornošću, OIB 51159623777, M.Nehaja 1, 48260 Križevci</derivirana_varijabla>
  </DomainObject.Predmet.ProtustrankaFormatedWithAdressOIB>
  <DomainObject.Predmet.ProtustrankaWithAdress>
    <izvorni_sadrzaj>AUTOPRIJEVOZNIK GORAN ĐURIN društvo s ograničenom odgovornošću M.Nehaja 1, 48260 Križevci</izvorni_sadrzaj>
    <derivirana_varijabla naziv="DomainObject.Predmet.ProtustrankaWithAdress_1">AUTOPRIJEVOZNIK GORAN ĐURIN društvo s ograničenom odgovornošću M.Nehaja 1, 48260 Križevci</derivirana_varijabla>
  </DomainObject.Predmet.ProtustrankaWithAdress>
  <DomainObject.Predmet.ProtustrankaWithAdressOIB>
    <izvorni_sadrzaj>AUTOPRIJEVOZNIK GORAN ĐURIN društvo s ograničenom odgovornošću, OIB 51159623777, M.Nehaja 1, 48260 Križevci</izvorni_sadrzaj>
    <derivirana_varijabla naziv="DomainObject.Predmet.ProtustrankaWithAdressOIB_1">AUTOPRIJEVOZNIK GORAN ĐURIN društvo s ograničenom odgovornošću, OIB 51159623777, M.Nehaja 1, 48260 Križevci</derivirana_varijabla>
  </DomainObject.Predmet.ProtustrankaWithAdressOIB>
  <DomainObject.Predmet.ProtustrankaNazivFormated>
    <izvorni_sadrzaj>AUTOPRIJEVOZNIK GORAN ĐURIN društvo s ograničenom odgovornošću</izvorni_sadrzaj>
    <derivirana_varijabla naziv="DomainObject.Predmet.ProtustrankaNazivFormated_1">AUTOPRIJEVOZNIK GORAN ĐURIN društvo s ograničenom odgovornošću</derivirana_varijabla>
  </DomainObject.Predmet.ProtustrankaNazivFormated>
  <DomainObject.Predmet.ProtustrankaNazivFormatedOIB>
    <izvorni_sadrzaj>AUTOPRIJEVOZNIK GORAN ĐURIN društvo s ograničenom odgovornošću, OIB 51159623777</izvorni_sadrzaj>
    <derivirana_varijabla naziv="DomainObject.Predmet.ProtustrankaNazivFormatedOIB_1">AUTOPRIJEVOZNIK GORAN ĐURIN društvo s ograničenom odgovornošću, OIB 51159623777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1910816.29</izvorni_sadrzaj>
    <derivirana_varijabla naziv="DomainObject.Predmet.TrenutnaVrijednost_1">1910816.29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AUTOPRIJEVOZNIK GORAN ĐURIN društvo s ograničenom odgovornošću</item>
    </izvorni_sadrzaj>
    <derivirana_varijabla naziv="DomainObject.Predmet.ProtuStrankaListFormated_1">
      <item>AUTOPRIJEVOZNIK GORAN ĐURIN društvo s ograničenom odgovornošću</item>
    </derivirana_varijabla>
  </DomainObject.Predmet.ProtuStrankaListFormated>
  <DomainObject.Predmet.ProtuStrankaListFormatedOIB>
    <izvorni_sadrzaj>
      <item>AUTOPRIJEVOZNIK GORAN ĐURIN društvo s ograničenom odgovornošću, OIB 51159623777</item>
    </izvorni_sadrzaj>
    <derivirana_varijabla naziv="DomainObject.Predmet.ProtuStrankaListFormatedOIB_1">
      <item>AUTOPRIJEVOZNIK GORAN ĐURIN društvo s ograničenom odgovornošću, OIB 51159623777</item>
    </derivirana_varijabla>
  </DomainObject.Predmet.ProtuStrankaListFormatedOIB>
  <DomainObject.Predmet.ProtuStrankaListFormatedWithAdress>
    <izvorni_sadrzaj>
      <item>AUTOPRIJEVOZNIK GORAN ĐURIN društvo s ograničenom odgovornošću, M.Nehaja 1, 48260 Križevci</item>
    </izvorni_sadrzaj>
    <derivirana_varijabla naziv="DomainObject.Predmet.ProtuStrankaListFormatedWithAdress_1">
      <item>AUTOPRIJEVOZNIK GORAN ĐURIN društvo s ograničenom odgovornošću, M.Nehaja 1, 48260 Križevci</item>
    </derivirana_varijabla>
  </DomainObject.Predmet.ProtuStrankaListFormatedWithAdress>
  <DomainObject.Predmet.ProtuStrankaListFormatedWithAdressOIB>
    <izvorni_sadrzaj>
      <item>AUTOPRIJEVOZNIK GORAN ĐURIN društvo s ograničenom odgovornošću, OIB 51159623777, M.Nehaja 1, 48260 Križevci</item>
    </izvorni_sadrzaj>
    <derivirana_varijabla naziv="DomainObject.Predmet.ProtuStrankaListFormatedWithAdressOIB_1">
      <item>AUTOPRIJEVOZNIK GORAN ĐURIN društvo s ograničenom odgovornošću, OIB 51159623777, M.Nehaja 1, 48260 Križevci</item>
    </derivirana_varijabla>
  </DomainObject.Predmet.ProtuStrankaListFormatedWithAdressOIB>
  <DomainObject.Predmet.ProtuStrankaListNazivFormated>
    <izvorni_sadrzaj>
      <item>AUTOPRIJEVOZNIK GORAN ĐURIN društvo s ograničenom odgovornošću</item>
    </izvorni_sadrzaj>
    <derivirana_varijabla naziv="DomainObject.Predmet.ProtuStrankaListNazivFormated_1">
      <item>AUTOPRIJEVOZNIK GORAN ĐURIN društvo s ograničenom odgovornošću</item>
    </derivirana_varijabla>
  </DomainObject.Predmet.ProtuStrankaListNazivFormated>
  <DomainObject.Predmet.ProtuStrankaListNazivFormatedOIB>
    <izvorni_sadrzaj>
      <item>AUTOPRIJEVOZNIK GORAN ĐURIN društvo s ograničenom odgovornošću, OIB 51159623777</item>
    </izvorni_sadrzaj>
    <derivirana_varijabla naziv="DomainObject.Predmet.ProtuStrankaListNazivFormatedOIB_1">
      <item>AUTOPRIJEVOZNIK GORAN ĐURIN društvo s ograničenom odgovornošću, OIB 51159623777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AUTOPRIJEVOZNIK GORAN ĐURIN društvo s ograničenom odgovornošću</izvorni_sadrzaj>
    <derivirana_varijabla naziv="DomainObject.Predmet.ProtustrankaIDrugi_1">AUTOPRIJEVOZNIK GORAN ĐURIN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AUTOPRIJEVOZNIK GORAN ĐURIN društvo s ograničenom odgovornošću, OIB 51159623777, M.Nehaja 1, 48260 Križevci</izvorni_sadrzaj>
    <derivirana_varijabla naziv="DomainObject.Predmet.ProtustrankaIDrugiAdressOIB_1">AUTOPRIJEVOZNIK GORAN ĐURIN društvo s ograničenom odgovornošću, OIB 51159623777, M.Nehaja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AUTOPRIJEVOZNIK GORAN ĐURIN društvo s ograničenom odgovornošću</item>
      <item>E-oglasna ploča</item>
      <item>Sudski registar, Trgovački sud u Varaždinu</item>
    </izvorni_sadrzaj>
    <derivirana_varijabla naziv="DomainObject.Predmet.SudioniciListNaziv_1">
      <item>Financijska agencija</item>
      <item>AUTOPRIJEVOZNIK GORAN ĐURIN društvo s ograničenom odgovornošću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AUTOPRIJEVOZNIK GORAN ĐURIN društvo s ograničenom odgovornošću, OIB 51159623777, M.Nehaja 1,48260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AUTOPRIJEVOZNIK GORAN ĐURIN društvo s ograničenom odgovornošću, OIB 51159623777, M.Nehaja 1,48260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51159623777</item>
      <item>, OIB null</item>
    </izvorni_sadrzaj>
    <derivirana_varijabla naziv="DomainObject.Predmet.SudioniciListNazivOIB_1">
      <item>, OIB null</item>
      <item>, OIB 85821130368</item>
      <item>, OIB 51159623777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472</properties:Words>
  <properties:Characters>2545</properties:Characters>
  <properties:Lines>72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2015-11-10T10:42:00Z</dcterms:created>
  <dc:creator>user</dc:creator>
  <cp:lastModifiedBy>Marko Makaj</cp:lastModifiedBy>
  <cp:lastPrinted>2015-10-21T08:01:00Z</cp:lastPrinted>
  <dcterms:modified xmlns:xsi="http://www.w3.org/2001/XMLSchema-instance" xsi:type="dcterms:W3CDTF">2015-11-10T10:42:00Z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