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a298" w14:paraId="e87a298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24276A">
        <w:t>718</w:t>
      </w:r>
      <w:r w:rsidR="005E09A7">
        <w:t>/</w:t>
      </w:r>
      <w:r w:rsidR="00826238">
        <w:t>20</w:t>
      </w:r>
      <w:r w:rsidR="005E09A7">
        <w:t>1</w:t>
      </w:r>
      <w:r w:rsidR="0024276A">
        <w:t>6</w:t>
      </w:r>
      <w:r>
        <w:t>-</w:t>
      </w:r>
      <w:r w:rsidR="00AF76AE">
        <w:t>46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24276A" w:rsidRPr="00E20A1B">
        <w:t>DOMINIK INTERNATIONAL d.o.o. u stečaju Zadar, Ul. Slave Raškaj 14 A-</w:t>
      </w:r>
      <w:proofErr w:type="spellStart"/>
      <w:r w:rsidR="0024276A" w:rsidRPr="00E20A1B">
        <w:t>A</w:t>
      </w:r>
      <w:proofErr w:type="spellEnd"/>
      <w:r w:rsidR="0024276A" w:rsidRPr="00E20A1B">
        <w:t xml:space="preserve"> 10, OIB: 70950178353</w:t>
      </w:r>
      <w:r w:rsidR="00F1661E" w:rsidRPr="00244EC8">
        <w:t>, zastupanom</w:t>
      </w:r>
      <w:r w:rsidR="0024276A">
        <w:t xml:space="preserve"> po stečajnoj upraviteljici Ivanki </w:t>
      </w:r>
      <w:proofErr w:type="spellStart"/>
      <w:r w:rsidR="0024276A">
        <w:t>Bosotini</w:t>
      </w:r>
      <w:proofErr w:type="spellEnd"/>
      <w:r w:rsidRPr="002F799A">
        <w:t xml:space="preserve">, dana </w:t>
      </w:r>
      <w:r w:rsidR="006A3F37">
        <w:t>9. kolovoza</w:t>
      </w:r>
      <w:r w:rsidR="007764EE">
        <w:t xml:space="preserve"> 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AF76AE" w:rsidP="00ED1E23" w:rsidR="00ED1E2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62759B">
        <w:t xml:space="preserve"> </w:t>
      </w:r>
      <w:r w:rsidR="007764EE">
        <w:t>nekretnine</w:t>
      </w:r>
      <w:r w:rsidR="00826238">
        <w:t xml:space="preserve"> oznake:</w:t>
      </w:r>
    </w:p>
    <w:p w:rsidRDefault="00826238" w:rsidP="00826238" w:rsidR="00826238">
      <w:pPr>
        <w:ind w:left="708"/>
        <w:jc w:val="both"/>
      </w:pPr>
    </w:p>
    <w:p w:rsidRDefault="0024276A" w:rsidP="00826238" w:rsidR="00B35AD9">
      <w:pPr>
        <w:ind w:firstLine="708"/>
        <w:jc w:val="both"/>
      </w:pPr>
      <w:r w:rsidRPr="00E20A1B">
        <w:t xml:space="preserve">suvlasničkog dijela 19043/148957 etažno vlasništvo (E-10), u naravi stan oznake A10 na drugom katu neto površine 157,83 m2, sa garažnim mjestom oznake G 12, garažnim mjestom oznake G13 u podrumu neto površine 14,28 m2, drvarnica oznake D1 u podrumu neto površine 1,08 m2 i drvarnica oznake D2 u podrumu neto površine 0,68 m2 na nekretnini kat. čest. 1411 k.o. Zadar, </w:t>
      </w:r>
      <w:proofErr w:type="spellStart"/>
      <w:r w:rsidRPr="00E20A1B">
        <w:t>zk</w:t>
      </w:r>
      <w:proofErr w:type="spellEnd"/>
      <w:r w:rsidRPr="00E20A1B">
        <w:t xml:space="preserve">. ul. 13297 </w:t>
      </w:r>
      <w:r w:rsidR="00826238">
        <w:t xml:space="preserve">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6A3F37" w:rsidP="00B35AD9" w:rsidR="00ED1E23" w:rsidRPr="002F799A">
      <w:pPr>
        <w:ind w:firstLine="705"/>
        <w:jc w:val="center"/>
      </w:pPr>
      <w:r>
        <w:t>7.</w:t>
      </w:r>
      <w:r w:rsidR="00826238">
        <w:t xml:space="preserve"> rujna</w:t>
      </w:r>
      <w:r w:rsidR="007764EE">
        <w:t xml:space="preserve"> 2017</w:t>
      </w:r>
      <w:r w:rsidR="004D05CD" w:rsidRPr="002F799A">
        <w:t xml:space="preserve">. godine u </w:t>
      </w:r>
      <w:r>
        <w:t>9,15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6A3F37">
        <w:t>9. 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AF76AE" w:rsidP="00AF76AE" w:rsidR="00403E1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AF76AE" w:rsidP="00AF76AE" w:rsidR="00403E10">
      <w:pPr>
        <w:jc w:val="both"/>
      </w:pPr>
      <w:proofErr w:type="spellStart"/>
      <w:r>
        <w:t>Merlina</w:t>
      </w:r>
      <w:proofErr w:type="spellEnd"/>
      <w:r>
        <w:t xml:space="preserve"> </w:t>
      </w:r>
      <w:proofErr w:type="spellStart"/>
      <w:r>
        <w:t>Klišmanić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/>
    <w:p w:rsidRDefault="00AF76AE" w:rsidP="00CF2E4D" w:rsidR="00AF76AE" w:rsidRPr="002F799A"/>
    <w:p w:rsidRDefault="00BC7BAE" w:rsidP="00BC7BAE" w:rsidR="00BC7BAE" w:rsidRPr="002F799A">
      <w:r w:rsidRPr="002F799A">
        <w:t xml:space="preserve">Dostaviti: </w:t>
      </w:r>
    </w:p>
    <w:p w:rsidRDefault="0024276A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>
      <w:pPr>
        <w:numPr>
          <w:ilvl w:val="0"/>
          <w:numId w:val="1"/>
        </w:numPr>
      </w:pPr>
      <w:proofErr w:type="spellStart"/>
      <w:r>
        <w:t>razlučn</w:t>
      </w:r>
      <w:r w:rsidR="004D05CD">
        <w:t>om</w:t>
      </w:r>
      <w:proofErr w:type="spellEnd"/>
      <w:r w:rsidR="004D05CD">
        <w:t xml:space="preserve"> vjerovniku</w:t>
      </w:r>
      <w:r w:rsidR="005E09A7">
        <w:t xml:space="preserve"> </w:t>
      </w:r>
      <w:r w:rsidR="0024276A">
        <w:t>RH, Porezna uprava Zadar – ŽDO Zadar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5B3E0C" w:rsidR="005B3E0C" w:rsidRPr="002F799A">
      <w:pPr>
        <w:numPr>
          <w:ilvl w:val="0"/>
          <w:numId w:val="1"/>
        </w:numPr>
      </w:pPr>
      <w:r w:rsidRPr="002F799A">
        <w:t>u spis</w:t>
      </w: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4276A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D68C5"/>
    <w:rsid w:val="005E09A7"/>
    <w:rsid w:val="0062759B"/>
    <w:rsid w:val="006A3F37"/>
    <w:rsid w:val="006C2F82"/>
    <w:rsid w:val="00725D77"/>
    <w:rsid w:val="0073755C"/>
    <w:rsid w:val="007764EE"/>
    <w:rsid w:val="00826238"/>
    <w:rsid w:val="00870477"/>
    <w:rsid w:val="008C522C"/>
    <w:rsid w:val="009026AF"/>
    <w:rsid w:val="00AB6B83"/>
    <w:rsid w:val="00AF76AE"/>
    <w:rsid w:val="00B35AD9"/>
    <w:rsid w:val="00B66981"/>
    <w:rsid w:val="00B72BD8"/>
    <w:rsid w:val="00BC7BAE"/>
    <w:rsid w:val="00CB21D2"/>
    <w:rsid w:val="00CC6B15"/>
    <w:rsid w:val="00CF2E4D"/>
    <w:rsid w:val="00D50C9B"/>
    <w:rsid w:val="00D61FAB"/>
    <w:rsid w:val="00DB0971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188</properties:Words>
  <properties:Characters>972</properties:Characters>
  <properties:Lines>60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2017-07-17T12:13:00Z</dcterms:created>
  <dc:creator>Ardena Bajlo</dc:creator>
  <cp:lastModifiedBy>Ardena Bajlo</cp:lastModifiedBy>
  <cp:lastPrinted>2017-08-09T10:57:00Z</cp:lastPrinted>
  <dcterms:modified xmlns:xsi="http://www.w3.org/2001/XMLSchema-instance" xsi:type="dcterms:W3CDTF">2017-08-09T11:20:00Z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