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55bb" w14:paraId="6e255bb" w:rsidRDefault="00BE4E68" w:rsidP="00BE4E68" w:rsidR="00BE4E68">
      <w:pPr>
        <w:spacing w:after="0"/>
        <w:jc w:val="right"/>
        <w15:collapsed w:val="false"/>
      </w:pPr>
      <w:r>
        <w:t>Poslovni broj: 5 St-272/15-40</w:t>
      </w:r>
    </w:p>
    <w:p w:rsidRDefault="00BE4E68" w:rsidP="00BE4E68" w:rsidR="00BE4E68">
      <w:pPr>
        <w:spacing w:after="0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4E68" w:rsidP="00BE4E68" w:rsidR="00BE4E68">
      <w:pPr>
        <w:spacing w:after="0"/>
      </w:pPr>
      <w:r>
        <w:t xml:space="preserve">       REPUBLIKA HRVATSKA</w:t>
      </w:r>
    </w:p>
    <w:p w:rsidRDefault="00BE4E68" w:rsidP="00BE4E68" w:rsidR="00BE4E68">
      <w:pPr>
        <w:spacing w:after="0"/>
      </w:pPr>
      <w:r>
        <w:t>TRGOVAČKI SUD U VARAŽDINU</w:t>
      </w:r>
    </w:p>
    <w:p w:rsidRDefault="00BE4E68" w:rsidP="00BE4E68" w:rsidR="00BE4E68">
      <w:pPr>
        <w:spacing w:after="0"/>
        <w:rPr>
          <w:bCs/>
        </w:rPr>
      </w:pPr>
      <w:r>
        <w:t xml:space="preserve">                 B. Radić 2/II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</w:p>
    <w:p w:rsidRDefault="00BE4E68" w:rsidP="00BE4E68" w:rsidR="00BE4E68">
      <w:pPr>
        <w:spacing w:after="0"/>
        <w:rPr>
          <w:bCs/>
        </w:rPr>
      </w:pPr>
      <w:r>
        <w:rPr>
          <w:bCs/>
        </w:rPr>
        <w:tab/>
      </w:r>
    </w:p>
    <w:p w:rsidRDefault="00BE4E68" w:rsidP="00BE4E68" w:rsidR="00BE4E68">
      <w:pPr>
        <w:spacing w:after="0"/>
      </w:pPr>
    </w:p>
    <w:p w:rsidRDefault="00BE4E68" w:rsidP="00BE4E68" w:rsidR="00BE4E68">
      <w:pPr>
        <w:spacing w:after="0"/>
        <w:jc w:val="center"/>
      </w:pPr>
      <w:r>
        <w:t>R E P U B L I K A    H R V A T S K A</w:t>
      </w:r>
    </w:p>
    <w:p w:rsidRDefault="00BE4E68" w:rsidP="00BE4E68" w:rsidR="00BE4E68">
      <w:pPr>
        <w:spacing w:after="0"/>
        <w:jc w:val="center"/>
      </w:pPr>
    </w:p>
    <w:p w:rsidRDefault="00BE4E68" w:rsidP="00BE4E68" w:rsidR="00BE4E68">
      <w:pPr>
        <w:spacing w:after="0"/>
        <w:jc w:val="center"/>
      </w:pPr>
      <w:r>
        <w:t>R J E Š E N J E</w:t>
      </w:r>
    </w:p>
    <w:p w:rsidRDefault="00BE4E68" w:rsidP="00BE4E68" w:rsidR="00BE4E68">
      <w:pPr>
        <w:spacing w:after="0"/>
        <w:jc w:val="center"/>
      </w:pPr>
    </w:p>
    <w:p w:rsidRDefault="00BE4E68" w:rsidP="003F7231" w:rsidR="00BE4E68">
      <w:pPr>
        <w:spacing w:after="0"/>
        <w:ind w:hanging="709"/>
        <w:jc w:val="both"/>
      </w:pPr>
      <w:r>
        <w:tab/>
      </w:r>
      <w:r>
        <w:tab/>
        <w:t>Trgovački sud u Varaždinu po sucu</w:t>
      </w:r>
      <w:r w:rsidR="00173E36">
        <w:t xml:space="preserve"> toga suda Kseniji Flack-Makitan</w:t>
      </w:r>
      <w:r>
        <w:t xml:space="preserve">, kao stečajnom sucu, u stečajnom predmetu </w:t>
      </w:r>
      <w:r w:rsidR="007F5814">
        <w:t>koji se vodi nad stečajnim dužnikom</w:t>
      </w:r>
      <w:r w:rsidR="007F5814">
        <w:t xml:space="preserve"> </w:t>
      </w:r>
      <w:r w:rsidR="003F7231">
        <w:t>STANOING-NEKRETNINE d.o.o.</w:t>
      </w:r>
      <w:r w:rsidR="002D60A2">
        <w:t xml:space="preserve"> „u stečaju“</w:t>
      </w:r>
      <w:r w:rsidR="003F7231">
        <w:t xml:space="preserve">, Varaždin, Juraja </w:t>
      </w:r>
      <w:proofErr w:type="spellStart"/>
      <w:r w:rsidR="003F7231">
        <w:t>Habdelića</w:t>
      </w:r>
      <w:proofErr w:type="spellEnd"/>
      <w:r w:rsidR="003F7231">
        <w:t xml:space="preserve"> 4, OIB: 10673598754</w:t>
      </w:r>
      <w:r>
        <w:t>, dana 9. prosinca 2016. godine,</w:t>
      </w:r>
    </w:p>
    <w:p w:rsidRDefault="00BE4E68" w:rsidP="00BE4E68" w:rsidR="00BE4E68">
      <w:pPr>
        <w:spacing w:after="0"/>
        <w:jc w:val="center"/>
      </w:pPr>
      <w:r>
        <w:t>r i j e š i o    j e</w:t>
      </w:r>
    </w:p>
    <w:p w:rsidRDefault="00BE4E68" w:rsidP="00BE4E68" w:rsidR="00BE4E68">
      <w:pPr>
        <w:spacing w:after="0"/>
        <w:jc w:val="both"/>
      </w:pPr>
    </w:p>
    <w:p w:rsidRDefault="00BE4E68" w:rsidP="00BE4E68" w:rsidR="00BE4E68">
      <w:pPr>
        <w:spacing w:after="0"/>
        <w:jc w:val="both"/>
      </w:pPr>
      <w:r>
        <w:tab/>
        <w:t>Odgađa se ročište zakazano za dan 13. prosinca 2016. u 12,00 sati zbog bolovanja sutkinje, a iduće se zakazuje kod ovog suda, soba broj 232/II, za dan:</w:t>
      </w:r>
    </w:p>
    <w:p w:rsidRDefault="00BE4E68" w:rsidP="00BE4E68" w:rsidR="00BE4E68">
      <w:pPr>
        <w:spacing w:after="0"/>
        <w:jc w:val="both"/>
      </w:pPr>
    </w:p>
    <w:p w:rsidRDefault="00BE4E68" w:rsidP="00BE4E68" w:rsidR="00BE4E68">
      <w:pPr>
        <w:spacing w:after="0"/>
        <w:jc w:val="both"/>
      </w:pPr>
    </w:p>
    <w:p w:rsidRDefault="00173E36" w:rsidP="00BE4E68" w:rsidR="00BE4E68" w:rsidRPr="00BE4E68">
      <w:pPr>
        <w:spacing w:after="0"/>
        <w:jc w:val="center"/>
        <w:rPr>
          <w:b/>
        </w:rPr>
      </w:pPr>
      <w:r>
        <w:rPr>
          <w:b/>
          <w:u w:val="single"/>
        </w:rPr>
        <w:t>12. siječnja 2017</w:t>
      </w:r>
      <w:r w:rsidR="00BE4E68" w:rsidRPr="00BE4E68">
        <w:rPr>
          <w:b/>
          <w:u w:val="single"/>
        </w:rPr>
        <w:t>. u 13,00 sati</w:t>
      </w:r>
      <w:r w:rsidR="00BE4E68" w:rsidRPr="00BE4E68">
        <w:rPr>
          <w:b/>
        </w:rPr>
        <w:t>,</w:t>
      </w:r>
    </w:p>
    <w:p w:rsidRDefault="00BE4E68" w:rsidP="00BE4E68" w:rsidR="00BE4E68">
      <w:pPr>
        <w:spacing w:after="0"/>
        <w:jc w:val="center"/>
      </w:pPr>
    </w:p>
    <w:p w:rsidRDefault="00BE4E68" w:rsidP="00BE4E68" w:rsidR="00BE4E68">
      <w:pPr>
        <w:spacing w:after="0"/>
        <w:jc w:val="center"/>
      </w:pPr>
    </w:p>
    <w:p w:rsidRDefault="00C312A8" w:rsidP="00BE4E68" w:rsidR="00C312A8">
      <w:pPr>
        <w:spacing w:after="0"/>
        <w:jc w:val="center"/>
      </w:pPr>
    </w:p>
    <w:p w:rsidRDefault="00BE4E68" w:rsidP="00BE4E68" w:rsidR="00BE4E68">
      <w:pPr>
        <w:spacing w:after="0"/>
        <w:jc w:val="both"/>
      </w:pPr>
      <w:r>
        <w:t>na koje se dostavom prijepisa ovog rješenja pozivaju svi pozvani na odgođeno ročište.</w:t>
      </w:r>
    </w:p>
    <w:p w:rsidRDefault="00BE4E68" w:rsidP="00BE4E68" w:rsidR="00BE4E68">
      <w:pPr>
        <w:spacing w:after="0"/>
        <w:jc w:val="both"/>
      </w:pPr>
    </w:p>
    <w:p w:rsidRDefault="00BE4E68" w:rsidP="00BE4E68" w:rsidR="00BE4E68">
      <w:pPr>
        <w:spacing w:after="0"/>
        <w:jc w:val="both"/>
      </w:pPr>
    </w:p>
    <w:p w:rsidRDefault="00BE4E68" w:rsidP="00BE4E68" w:rsidR="00BE4E68">
      <w:pPr>
        <w:spacing w:after="0"/>
        <w:jc w:val="both"/>
      </w:pPr>
    </w:p>
    <w:p w:rsidRDefault="00BE4E68" w:rsidP="00BE4E68" w:rsidR="00BE4E68">
      <w:pPr>
        <w:spacing w:after="0"/>
        <w:jc w:val="center"/>
      </w:pPr>
      <w:r>
        <w:t>U Varaždinu, 9. prosinca 2016.</w:t>
      </w:r>
    </w:p>
    <w:p w:rsidRDefault="00BE4E68" w:rsidP="00BE4E68" w:rsidR="00BE4E68">
      <w:pPr>
        <w:spacing w:after="0"/>
      </w:pPr>
    </w:p>
    <w:p w:rsidRDefault="006145A9" w:rsidP="00BE4E68" w:rsidR="006145A9">
      <w:pPr>
        <w:spacing w:after="0"/>
      </w:pPr>
    </w:p>
    <w:p w:rsidRDefault="00BE4E68" w:rsidP="00BE4E68" w:rsidR="00BE4E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</w:t>
      </w:r>
      <w:r w:rsidR="002D60A2">
        <w:t xml:space="preserve"> </w:t>
      </w:r>
      <w:r w:rsidR="006145A9">
        <w:t>SUDAC</w:t>
      </w:r>
    </w:p>
    <w:p w:rsidRDefault="00BE4E68" w:rsidP="00BE4E68" w:rsidR="00BE4E68">
      <w:pPr>
        <w:spacing w:after="0"/>
        <w:jc w:val="both"/>
      </w:pPr>
    </w:p>
    <w:p w:rsidRDefault="00BE4E68" w:rsidP="00823BC4" w:rsidR="002D60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73E36">
        <w:t xml:space="preserve">  </w:t>
      </w:r>
      <w:r w:rsidR="00AF0548">
        <w:t xml:space="preserve"> </w:t>
      </w:r>
      <w:r w:rsidR="00173E36">
        <w:t xml:space="preserve"> </w:t>
      </w:r>
      <w:r>
        <w:t xml:space="preserve"> Ksenija Flack-Makitan</w:t>
      </w:r>
      <w:r w:rsidR="00272184">
        <w:t>, v.r.</w:t>
      </w:r>
    </w:p>
    <w:p w:rsidRDefault="00272184" w:rsidP="00823BC4" w:rsidR="00272184">
      <w:pPr>
        <w:spacing w:after="0"/>
        <w:jc w:val="both"/>
      </w:pPr>
    </w:p>
    <w:p w:rsidRDefault="00823BC4" w:rsidP="00823BC4" w:rsidR="00823BC4">
      <w:pPr>
        <w:spacing w:after="0"/>
        <w:jc w:val="both"/>
      </w:pPr>
    </w:p>
    <w:p w:rsidRDefault="00EB17DF" w:rsidP="00823BC4" w:rsidR="00EB17DF">
      <w:pPr>
        <w:spacing w:after="0"/>
        <w:jc w:val="both"/>
      </w:pPr>
      <w:bookmarkStart w:name="_GoBack" w:id="0"/>
      <w:bookmarkEnd w:id="0"/>
    </w:p>
    <w:p w:rsidRDefault="00AF0548" w:rsidP="00BE4E68" w:rsidR="00AF0548">
      <w:pPr>
        <w:spacing w:after="0"/>
        <w:jc w:val="both"/>
      </w:pPr>
    </w:p>
    <w:p w:rsidRDefault="00BE4E68" w:rsidP="00BE4E68" w:rsidR="00BE4E68">
      <w:pPr>
        <w:spacing w:after="0"/>
        <w:jc w:val="both"/>
      </w:pPr>
      <w:r>
        <w:t>Pouka o pravnom lijeku:</w:t>
      </w:r>
    </w:p>
    <w:p w:rsidRDefault="00BE4E68" w:rsidP="00BE4E68" w:rsidR="00BE4E68">
      <w:pPr>
        <w:spacing w:after="0"/>
        <w:jc w:val="both"/>
      </w:pPr>
      <w:r>
        <w:t>Protiv ovog rješenja žalba nije dopuštena.</w:t>
      </w:r>
    </w:p>
    <w:p w:rsidRDefault="00BE4E68" w:rsidP="00BE4E68" w:rsidR="00BE4E68">
      <w:pPr>
        <w:spacing w:after="0"/>
        <w:jc w:val="both"/>
      </w:pPr>
    </w:p>
    <w:p w:rsidRDefault="00BE4E68" w:rsidP="00BE4E68" w:rsidR="00BE4E68">
      <w:pPr>
        <w:spacing w:after="0"/>
        <w:jc w:val="both"/>
      </w:pPr>
      <w:r>
        <w:t>DNA:</w:t>
      </w:r>
    </w:p>
    <w:p w:rsidRDefault="00BE4E68" w:rsidP="00BE4E68" w:rsidR="00BE4E68">
      <w:pPr>
        <w:spacing w:after="0"/>
        <w:jc w:val="both"/>
      </w:pPr>
      <w:r>
        <w:t>E-oglasna ploča</w:t>
      </w:r>
    </w:p>
    <w:p w:rsidRDefault="00BE4E68" w:rsidP="00BE4E68" w:rsidR="00DA0242">
      <w:pPr>
        <w:spacing w:after="0"/>
        <w:jc w:val="both"/>
      </w:pPr>
      <w:r>
        <w:t xml:space="preserve">Stečajni upravitelj, Miroslav </w:t>
      </w:r>
      <w:proofErr w:type="spellStart"/>
      <w:r>
        <w:t>Borš</w:t>
      </w:r>
      <w:proofErr w:type="spellEnd"/>
      <w:r>
        <w:t xml:space="preserve">, Zagreb, </w:t>
      </w:r>
      <w:proofErr w:type="spellStart"/>
      <w:r>
        <w:t>Zaharova</w:t>
      </w:r>
      <w:proofErr w:type="spellEnd"/>
      <w:r>
        <w:t xml:space="preserve"> 3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21" w:rsidP="00537B78" w:rsidR="00F63721">
      <w:r>
        <w:separator/>
      </w:r>
    </w:p>
  </w:endnote>
  <w:endnote w:id="0" w:type="continuationSeparator">
    <w:p w:rsidRDefault="00F63721" w:rsidP="00537B78" w:rsidR="00F63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21" w:rsidP="00537B78" w:rsidR="00F63721">
      <w:r>
        <w:separator/>
      </w:r>
    </w:p>
  </w:footnote>
  <w:footnote w:id="0" w:type="continuationSeparator">
    <w:p w:rsidRDefault="00F63721" w:rsidP="00537B78" w:rsidR="00F63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3E36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DC5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184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0A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231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0B5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7AE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5A9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81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BC4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B7F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548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4E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2A8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7DF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721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09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St-272/2015-40</izvorni_sadrzaj>
    <derivirana_varijabla naziv="DomainObject.Oznaka_1">St-272/2015-40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St-272/2015-40</izvorni_sadrzaj>
    <derivirana_varijabla naziv="DomainObject.PoslovniBrojDokumenta_1">St-272/2015-40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  <item>B2  KAPITAL d.o.o. za poslovne usluge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  <item>B2  KAPITAL d.o.o. za poslovne usluge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  <item>B2  KAPITAL d.o.o. za poslovne usluge, OIB 57509775367, Radnička cesta 41,10000 Zagreb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CC7C8-44DA-49B6-907F-0F75BFB3A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740</properties:Characters>
  <properties:Lines>45</properties:Lines>
  <properties:Paragraphs>19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2016-12-09T13:08:00Z</cp:lastPrinted>
  <dcterms:modified xmlns:xsi="http://www.w3.org/2001/XMLSchema-instance" xsi:type="dcterms:W3CDTF">2016-12-09T13:08:00Z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St-272/2015-40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