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197ab" w14:paraId="f2197ab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055379" w:rsidR="0069639F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Broj: </w:t>
      </w:r>
      <w:r w:rsidR="0069639F">
        <w:rPr>
          <w:rFonts w:eastAsia="Calibri"/>
          <w:lang w:eastAsia="en-US"/>
        </w:rPr>
        <w:t>20 St-</w:t>
      </w:r>
      <w:r w:rsidR="00776BE5">
        <w:rPr>
          <w:rFonts w:eastAsia="Calibri"/>
          <w:lang w:eastAsia="en-US"/>
        </w:rPr>
        <w:t>1</w:t>
      </w:r>
      <w:r w:rsidR="00390147">
        <w:rPr>
          <w:rFonts w:eastAsia="Calibri"/>
          <w:lang w:eastAsia="en-US"/>
        </w:rPr>
        <w:t>105</w:t>
      </w:r>
      <w:r w:rsidR="0069639F">
        <w:rPr>
          <w:rFonts w:eastAsia="Calibri"/>
          <w:lang w:eastAsia="en-US"/>
        </w:rPr>
        <w:t>/18-5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TRGOVAČKI SUD U OSIJEKU, po višem sudskom savjetniku Josi Jovanović</w:t>
      </w:r>
      <w:r w:rsidR="000A7585">
        <w:rPr>
          <w:rFonts w:eastAsia="Calibri"/>
          <w:lang w:eastAsia="en-US"/>
        </w:rPr>
        <w:t xml:space="preserve">, u stečajnom predmetu povodom zahtjeva </w:t>
      </w:r>
      <w:r w:rsidR="000A7585">
        <w:t xml:space="preserve">Financijske agencije OIB: 85821130368, </w:t>
      </w:r>
      <w:r w:rsidR="008334D8">
        <w:t>Regionalni centar Osijek Podružnica Osijek, L. Jagera 3, OIB: 85821130368, za pokretanje skraćenog stečajnog postupka nad dužnikom</w:t>
      </w:r>
      <w:r w:rsidR="00111B6D">
        <w:t xml:space="preserve"> </w:t>
      </w:r>
      <w:r w:rsidR="00390147">
        <w:t>CAPAX društvo s ograničenom odgovornošću za transport, logistiku, trgovinu i usluge Osijek, P.Pejačevića 25, OIB: 28230510440, MBS: 030168479, dana 6. studenoga</w:t>
      </w:r>
      <w:r w:rsidR="006972F9">
        <w:t xml:space="preserve"> </w:t>
      </w:r>
      <w:r>
        <w:t xml:space="preserve">2018. </w:t>
      </w:r>
      <w:r w:rsidR="000A7585"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9171D" w:rsidP="000A7585" w:rsidR="00D9171D">
      <w:pPr>
        <w:jc w:val="center"/>
        <w:rPr>
          <w:rFonts w:eastAsia="Calibri"/>
          <w:lang w:eastAsia="en-US"/>
        </w:rPr>
      </w:pPr>
    </w:p>
    <w:p w:rsidRDefault="00DB71D1" w:rsidP="00B50F94" w:rsidR="00AF61C0">
      <w:pPr>
        <w:ind w:firstLine="708"/>
        <w:jc w:val="both"/>
      </w:pPr>
      <w:r>
        <w:rPr>
          <w:rFonts w:eastAsia="Calibri"/>
          <w:lang w:eastAsia="en-US"/>
        </w:rPr>
        <w:t xml:space="preserve"> I </w:t>
      </w:r>
      <w:r w:rsidR="000A7585">
        <w:rPr>
          <w:rFonts w:eastAsia="Calibri"/>
          <w:lang w:eastAsia="en-US"/>
        </w:rPr>
        <w:t xml:space="preserve">Obustavlja se </w:t>
      </w:r>
      <w:r w:rsidR="00BB523C">
        <w:t xml:space="preserve">skraćeni stečajni postupak nad stečajnim dužnikom </w:t>
      </w:r>
      <w:r w:rsidR="00390147">
        <w:t xml:space="preserve">CAPAX društvo s ograničenom odgovornošću za transport, logistiku, trgovinu i usluge Osijek, P.Pejačevića 25, OIB: 28230510440, MBS: 030168479. </w:t>
      </w:r>
    </w:p>
    <w:p w:rsidRDefault="00DB71D1" w:rsidP="00B50F94" w:rsidR="00D324A6">
      <w:pPr>
        <w:ind w:firstLine="708"/>
        <w:jc w:val="both"/>
      </w:pPr>
      <w:r>
        <w:t xml:space="preserve">II Postupak će se nastaviti prema općim odredbama Stečajnog zakona.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D9171D" w:rsidP="00B50F94" w:rsidR="00D9171D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969C0" w:rsidP="000969C0" w:rsidR="000969C0">
      <w:pPr>
        <w:jc w:val="both"/>
        <w:rPr>
          <w:b/>
          <w:bCs/>
        </w:rPr>
      </w:pPr>
    </w:p>
    <w:p w:rsidRDefault="000969C0" w:rsidP="000969C0" w:rsidR="000969C0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390147">
        <w:t>31</w:t>
      </w:r>
      <w:r w:rsidR="00364183">
        <w:t>. kolovoza</w:t>
      </w:r>
      <w:r w:rsidR="009364F3">
        <w:t xml:space="preserve"> 2018.</w:t>
      </w:r>
      <w:r>
        <w:t xml:space="preserve"> na ovome Sudu zaprimljen je zahtjev </w:t>
      </w:r>
      <w:r w:rsidRPr="00665E74">
        <w:t xml:space="preserve">za pokretanje skraćenog stečajnog postupka </w:t>
      </w:r>
      <w:r>
        <w:t>Financijske agencije, Regionalnog centra Osijek, Podružnice Osijek, Klasa: 110</w:t>
      </w:r>
      <w:r w:rsidR="008A5A4B">
        <w:t>-07/1</w:t>
      </w:r>
      <w:r w:rsidR="00E84780">
        <w:t>8</w:t>
      </w:r>
      <w:r w:rsidR="008A5A4B">
        <w:t>-01/04, Ur.broj: 04-06-18-</w:t>
      </w:r>
      <w:r w:rsidR="00776BE5">
        <w:t>3</w:t>
      </w:r>
      <w:r w:rsidR="00390147">
        <w:t xml:space="preserve">801 </w:t>
      </w:r>
      <w:r w:rsidR="006972F9">
        <w:t xml:space="preserve">od </w:t>
      </w:r>
      <w:r w:rsidR="00390147">
        <w:t>30</w:t>
      </w:r>
      <w:r w:rsidR="00364183">
        <w:t>. kolovoza</w:t>
      </w:r>
      <w:r w:rsidR="008A5A4B">
        <w:t xml:space="preserve"> 2018.</w:t>
      </w:r>
      <w:r>
        <w:t xml:space="preserve"> nad stečajnim dužnikom</w:t>
      </w:r>
      <w:r w:rsidR="00111B6D">
        <w:t xml:space="preserve"> </w:t>
      </w:r>
      <w:r w:rsidR="00390147">
        <w:t>CAPAX društvo s ograničenom odgovornošću za transport, logistiku, trgovinu i usluge Osijek, P.Pejačevića 25, OIB: 28230510440, MBS: 030168479.</w:t>
      </w:r>
      <w:r w:rsidR="00874054">
        <w:t xml:space="preserve"> </w:t>
      </w:r>
    </w:p>
    <w:p w:rsidRDefault="000969C0" w:rsidP="000969C0" w:rsidR="000969C0">
      <w:pPr>
        <w:jc w:val="both"/>
      </w:pPr>
    </w:p>
    <w:p w:rsidRDefault="000969C0" w:rsidP="000969C0" w:rsidR="000969C0">
      <w:pPr>
        <w:ind w:firstLine="720"/>
        <w:jc w:val="both"/>
      </w:pPr>
      <w:r>
        <w:t xml:space="preserve">Nakon izvršenog uvida u sudski registar Sud je </w:t>
      </w:r>
      <w:r w:rsidR="00390147">
        <w:t>12. listopada</w:t>
      </w:r>
      <w:r w:rsidR="009364F3">
        <w:t xml:space="preserve"> 2018.</w:t>
      </w:r>
      <w:r>
        <w:t xml:space="preserve">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</w:p>
    <w:p w:rsidRDefault="000969C0" w:rsidP="00874054" w:rsidR="000969C0">
      <w:pPr>
        <w:ind w:firstLine="708"/>
        <w:jc w:val="both"/>
      </w:pPr>
      <w:r>
        <w:t xml:space="preserve">Dana </w:t>
      </w:r>
      <w:r w:rsidR="00390147">
        <w:t>2. studenoga</w:t>
      </w:r>
      <w:r w:rsidR="00111B6D">
        <w:t xml:space="preserve"> </w:t>
      </w:r>
      <w:r w:rsidR="009364F3">
        <w:t>2018.</w:t>
      </w:r>
      <w:r>
        <w:t xml:space="preserve"> zaprimljen je podnesak Županijskog državnog odvjetništva u Osijeku, broj: S-DO-</w:t>
      </w:r>
      <w:r w:rsidR="00390147">
        <w:t>209</w:t>
      </w:r>
      <w:r w:rsidR="009364F3">
        <w:t xml:space="preserve">/2018 od </w:t>
      </w:r>
      <w:r w:rsidR="00390147">
        <w:t>31. listopada</w:t>
      </w:r>
      <w:r w:rsidR="009364F3">
        <w:t xml:space="preserve"> 2018.</w:t>
      </w:r>
      <w:r>
        <w:t xml:space="preserve"> kojim je na posebnom obrascu sukladno čl. 16. SZ-a dostavljen prijedlog vjerovnika Republike Hrvatske, Ministarstva financija, Porezne uprave, Područnog ureda </w:t>
      </w:r>
      <w:r w:rsidR="008A5A4B">
        <w:t>Osijek</w:t>
      </w:r>
      <w:r>
        <w:t xml:space="preserve">, za otvaranje stečajnog postupka nad predmetnim stečajnim dužnikom iz razloga što prema istom ima tražbinu u iznosu od </w:t>
      </w:r>
      <w:r w:rsidR="00390147">
        <w:t>151.691,49</w:t>
      </w:r>
      <w:r>
        <w:t xml:space="preserve"> kn </w:t>
      </w:r>
      <w:r w:rsidR="00D9171D">
        <w:t>po osnovi nep</w:t>
      </w:r>
      <w:r w:rsidR="00055379">
        <w:t>laćenih obveza poreza, doprinos</w:t>
      </w:r>
      <w:r w:rsidR="00D9171D">
        <w:t xml:space="preserve">a i drugih javnih </w:t>
      </w:r>
      <w:r w:rsidR="00D9171D">
        <w:lastRenderedPageBreak/>
        <w:t xml:space="preserve">davanja, </w:t>
      </w:r>
      <w:r>
        <w:t xml:space="preserve">na dan </w:t>
      </w:r>
      <w:r w:rsidR="00390147">
        <w:t>25. listopada</w:t>
      </w:r>
      <w:r w:rsidR="008A5A4B">
        <w:t xml:space="preserve"> 2018.</w:t>
      </w:r>
      <w:r>
        <w:t>, koju tražbinu stečajni dužnik nije namirio u zakonom određenom roku, odnosno vjerovnik je naveo da kod stečajnog dužnika postoji stečajni razlog obzirom stečajni dužnik u Očevidniku redoslijeda osnova za plaćanje koje vodi Financijska agencija ima više evidentiranih osnova za plaćanje u razdoblju dužem od 1</w:t>
      </w:r>
      <w:r w:rsidR="00D9171D">
        <w:t>20</w:t>
      </w:r>
      <w:r>
        <w:t xml:space="preserve"> dana koje je trebalo na temelju valjanih osnova za plaćanje bez daljnjeg pristanka dužnika naplatiti s bilo kojeg od njegovih računa, a prema podacima </w:t>
      </w:r>
      <w:r w:rsidR="00E84780">
        <w:t>iz potvrde o blokadi na dan</w:t>
      </w:r>
      <w:r w:rsidR="00390147">
        <w:t xml:space="preserve"> 25. listopada </w:t>
      </w:r>
      <w:r w:rsidR="00111B6D">
        <w:t xml:space="preserve">2018. </w:t>
      </w:r>
      <w:r>
        <w:t>isti je u blokadi</w:t>
      </w:r>
      <w:r w:rsidR="00EF2193">
        <w:t xml:space="preserve"> 1</w:t>
      </w:r>
      <w:r w:rsidR="00390147">
        <w:t>76</w:t>
      </w:r>
      <w:r>
        <w:t xml:space="preserve"> dan</w:t>
      </w:r>
      <w:r w:rsidR="00EB63AE">
        <w:t xml:space="preserve"> u iznosu od </w:t>
      </w:r>
      <w:r w:rsidR="00390147">
        <w:t>606.460,94</w:t>
      </w:r>
      <w:r w:rsidR="00EB63AE">
        <w:t xml:space="preserve"> kn</w:t>
      </w:r>
      <w:r>
        <w:t xml:space="preserve">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ab/>
      </w:r>
    </w:p>
    <w:p w:rsidRDefault="000969C0" w:rsidP="000969C0" w:rsidR="000969C0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BB523C" w:rsidP="00D9171D" w:rsidR="00BB523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 </w:t>
      </w:r>
      <w:r w:rsidR="00390147">
        <w:rPr>
          <w:rFonts w:eastAsia="Calibri"/>
          <w:lang w:eastAsia="en-US"/>
        </w:rPr>
        <w:t>6. studenoga</w:t>
      </w:r>
      <w:r w:rsidR="00D62704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2018. </w:t>
      </w:r>
      <w:r>
        <w:rPr>
          <w:rFonts w:eastAsia="Calibri"/>
          <w:lang w:eastAsia="en-US"/>
        </w:rPr>
        <w:t xml:space="preserve">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3260BE" w:rsidR="000A7585">
      <w:pPr>
        <w:rPr>
          <w:b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260BE">
        <w:tab/>
      </w:r>
      <w:r>
        <w:t xml:space="preserve">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Joso Jovanović</w:t>
      </w:r>
    </w:p>
    <w:p w:rsidRDefault="009D2F35" w:rsidP="00DB278F" w:rsidR="009D2F35">
      <w:pPr>
        <w:pStyle w:val="Tijeloteksta"/>
        <w:jc w:val="left"/>
      </w:pPr>
    </w:p>
    <w:p w:rsidRDefault="004D3326" w:rsidP="004D3326" w:rsidR="004D3326">
      <w:pPr>
        <w:pStyle w:val="Tijeloteksta"/>
        <w:ind w:left="360"/>
        <w:jc w:val="left"/>
      </w:pPr>
    </w:p>
    <w:p w:rsidRDefault="004D3326" w:rsidP="004D3326" w:rsidR="004D3326">
      <w:pPr>
        <w:pStyle w:val="Tijeloteksta"/>
        <w:jc w:val="left"/>
      </w:pPr>
      <w:r>
        <w:t>POUKA O PRAVNOM LIJEKU:</w:t>
      </w:r>
    </w:p>
    <w:p w:rsidRDefault="004D3326" w:rsidP="004D3326" w:rsidR="004D3326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4D3326" w:rsidP="004D3326" w:rsidR="004D3326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</w:t>
      </w:r>
      <w:r w:rsidR="00D9171D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F61C0" w:rsidP="00656FF9" w:rsidR="00AF61C0">
      <w:pPr>
        <w:pStyle w:val="Tijeloteksta"/>
        <w:numPr>
          <w:ilvl w:val="0"/>
          <w:numId w:val="3"/>
        </w:numPr>
        <w:jc w:val="left"/>
      </w:pPr>
      <w:r>
        <w:t>Vjerovniku po ŽDO GUO 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p w:rsidRDefault="00A6526D" w:rsidP="00CA5E25" w:rsidR="00A6526D" w:rsidRPr="00A6526D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Pr="00A6526D">
        <w:t xml:space="preserve"> </w:t>
      </w:r>
    </w:p>
    <w:sectPr w:rsidSect="00EE6B7F" w:rsidR="00A6526D" w:rsidRP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5E25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2B660E">
      <w:t>1</w:t>
    </w:r>
    <w:r w:rsidR="00390147">
      <w:t>105</w:t>
    </w:r>
    <w:r w:rsidR="00055379">
      <w:t>/18</w:t>
    </w:r>
    <w:r w:rsidR="006164F8">
      <w:t>-5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5379"/>
    <w:rsid w:val="00073F29"/>
    <w:rsid w:val="00077C9D"/>
    <w:rsid w:val="00091B4B"/>
    <w:rsid w:val="000969C0"/>
    <w:rsid w:val="000A7585"/>
    <w:rsid w:val="000D0569"/>
    <w:rsid w:val="000E2677"/>
    <w:rsid w:val="000E762A"/>
    <w:rsid w:val="000F5A9A"/>
    <w:rsid w:val="00102060"/>
    <w:rsid w:val="00102927"/>
    <w:rsid w:val="00110983"/>
    <w:rsid w:val="00111B6D"/>
    <w:rsid w:val="001437B2"/>
    <w:rsid w:val="0015367E"/>
    <w:rsid w:val="00155DC1"/>
    <w:rsid w:val="0015729A"/>
    <w:rsid w:val="00172559"/>
    <w:rsid w:val="00173F18"/>
    <w:rsid w:val="00187517"/>
    <w:rsid w:val="00194B64"/>
    <w:rsid w:val="001B49A2"/>
    <w:rsid w:val="001C73F4"/>
    <w:rsid w:val="001C7F1E"/>
    <w:rsid w:val="001D41E4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B660E"/>
    <w:rsid w:val="002D2610"/>
    <w:rsid w:val="002D7681"/>
    <w:rsid w:val="002F4AAF"/>
    <w:rsid w:val="002F66FE"/>
    <w:rsid w:val="003241D0"/>
    <w:rsid w:val="003260BE"/>
    <w:rsid w:val="003276D7"/>
    <w:rsid w:val="00342079"/>
    <w:rsid w:val="003612A7"/>
    <w:rsid w:val="00364183"/>
    <w:rsid w:val="00367658"/>
    <w:rsid w:val="00375C7E"/>
    <w:rsid w:val="003832CA"/>
    <w:rsid w:val="003879D1"/>
    <w:rsid w:val="00390147"/>
    <w:rsid w:val="003924AF"/>
    <w:rsid w:val="003924EA"/>
    <w:rsid w:val="003A56C0"/>
    <w:rsid w:val="003A610E"/>
    <w:rsid w:val="003C01DF"/>
    <w:rsid w:val="003D02B1"/>
    <w:rsid w:val="003E7C98"/>
    <w:rsid w:val="004020A5"/>
    <w:rsid w:val="0041638D"/>
    <w:rsid w:val="00421D71"/>
    <w:rsid w:val="00423F56"/>
    <w:rsid w:val="00436570"/>
    <w:rsid w:val="00440504"/>
    <w:rsid w:val="00455B1F"/>
    <w:rsid w:val="004638F5"/>
    <w:rsid w:val="0046632E"/>
    <w:rsid w:val="004710A3"/>
    <w:rsid w:val="00476EB4"/>
    <w:rsid w:val="00482F57"/>
    <w:rsid w:val="0048697A"/>
    <w:rsid w:val="0048747B"/>
    <w:rsid w:val="004A6F2C"/>
    <w:rsid w:val="004B490A"/>
    <w:rsid w:val="004C3969"/>
    <w:rsid w:val="004D3326"/>
    <w:rsid w:val="004D4CC0"/>
    <w:rsid w:val="004D5A26"/>
    <w:rsid w:val="004E466C"/>
    <w:rsid w:val="004F5FE8"/>
    <w:rsid w:val="00534964"/>
    <w:rsid w:val="00534E66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1BAF"/>
    <w:rsid w:val="00632865"/>
    <w:rsid w:val="00633654"/>
    <w:rsid w:val="006372FF"/>
    <w:rsid w:val="006473C4"/>
    <w:rsid w:val="00652724"/>
    <w:rsid w:val="00656FF9"/>
    <w:rsid w:val="00666402"/>
    <w:rsid w:val="0069639F"/>
    <w:rsid w:val="0069656A"/>
    <w:rsid w:val="00697060"/>
    <w:rsid w:val="006972F9"/>
    <w:rsid w:val="006A6EBE"/>
    <w:rsid w:val="006B29B9"/>
    <w:rsid w:val="006C36CE"/>
    <w:rsid w:val="006D4525"/>
    <w:rsid w:val="00711019"/>
    <w:rsid w:val="00711561"/>
    <w:rsid w:val="0073010A"/>
    <w:rsid w:val="00737F94"/>
    <w:rsid w:val="00766D29"/>
    <w:rsid w:val="0077329E"/>
    <w:rsid w:val="00776BE5"/>
    <w:rsid w:val="0078009A"/>
    <w:rsid w:val="00796AED"/>
    <w:rsid w:val="007A31D3"/>
    <w:rsid w:val="007A4540"/>
    <w:rsid w:val="007B66C7"/>
    <w:rsid w:val="007D28E8"/>
    <w:rsid w:val="007E7376"/>
    <w:rsid w:val="007F0819"/>
    <w:rsid w:val="008069AE"/>
    <w:rsid w:val="00817C66"/>
    <w:rsid w:val="00827147"/>
    <w:rsid w:val="008334D8"/>
    <w:rsid w:val="00844DE0"/>
    <w:rsid w:val="00860129"/>
    <w:rsid w:val="00862C95"/>
    <w:rsid w:val="008730C0"/>
    <w:rsid w:val="00874054"/>
    <w:rsid w:val="00875548"/>
    <w:rsid w:val="008A5A4B"/>
    <w:rsid w:val="008A66B9"/>
    <w:rsid w:val="008C7029"/>
    <w:rsid w:val="00901EF5"/>
    <w:rsid w:val="00912CF5"/>
    <w:rsid w:val="009364F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AF61C0"/>
    <w:rsid w:val="00B24B41"/>
    <w:rsid w:val="00B3448E"/>
    <w:rsid w:val="00B50F94"/>
    <w:rsid w:val="00B6108D"/>
    <w:rsid w:val="00B706CB"/>
    <w:rsid w:val="00B82540"/>
    <w:rsid w:val="00B93CC1"/>
    <w:rsid w:val="00B95B20"/>
    <w:rsid w:val="00BB523C"/>
    <w:rsid w:val="00BE0AFD"/>
    <w:rsid w:val="00BE33FF"/>
    <w:rsid w:val="00C2016D"/>
    <w:rsid w:val="00C25CCE"/>
    <w:rsid w:val="00C33593"/>
    <w:rsid w:val="00C85BE9"/>
    <w:rsid w:val="00CA01EF"/>
    <w:rsid w:val="00CA4D65"/>
    <w:rsid w:val="00CA5E25"/>
    <w:rsid w:val="00CB3530"/>
    <w:rsid w:val="00CE0EE4"/>
    <w:rsid w:val="00CF1B3E"/>
    <w:rsid w:val="00D17588"/>
    <w:rsid w:val="00D212DB"/>
    <w:rsid w:val="00D23251"/>
    <w:rsid w:val="00D24D2F"/>
    <w:rsid w:val="00D252CD"/>
    <w:rsid w:val="00D27F5C"/>
    <w:rsid w:val="00D324A6"/>
    <w:rsid w:val="00D62704"/>
    <w:rsid w:val="00D80F1F"/>
    <w:rsid w:val="00D9171D"/>
    <w:rsid w:val="00D925DB"/>
    <w:rsid w:val="00D97782"/>
    <w:rsid w:val="00DA4636"/>
    <w:rsid w:val="00DB278F"/>
    <w:rsid w:val="00DB71D1"/>
    <w:rsid w:val="00DE16FC"/>
    <w:rsid w:val="00DE5F69"/>
    <w:rsid w:val="00DF1C9F"/>
    <w:rsid w:val="00E06819"/>
    <w:rsid w:val="00E23AF8"/>
    <w:rsid w:val="00E60C19"/>
    <w:rsid w:val="00E70E4B"/>
    <w:rsid w:val="00E84780"/>
    <w:rsid w:val="00E96356"/>
    <w:rsid w:val="00EA028A"/>
    <w:rsid w:val="00EB63AE"/>
    <w:rsid w:val="00EC0019"/>
    <w:rsid w:val="00ED4C16"/>
    <w:rsid w:val="00EE6B7F"/>
    <w:rsid w:val="00EF1EEB"/>
    <w:rsid w:val="00EF2193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5E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A5E2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A5E2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5E2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5E2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5E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A5E2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A5E2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5E2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5E2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203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1105</izvorni_sadrzaj>
    <derivirana_varijabla naziv="DomainObject.Predmet.Broj_1">1105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2018.</izvorni_sadrzaj>
    <derivirana_varijabla naziv="DomainObject.Predmet.DatumOsnivanja_1">31.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St-1105/2018</izvorni_sadrzaj>
    <derivirana_varijabla naziv="DomainObject.Predmet.OznakaBroj_1">St-1105/2018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CAPAX društvo s ograničenom odgovornošću za transport, logistiku, trgovinu i usluge</izvorni_sadrzaj>
    <derivirana_varijabla naziv="DomainObject.Predmet.ProtustrankaFormated_1">  CAPAX društvo s ograničenom odgovornošću za transport, logistiku, trgovinu i usluge</derivirana_varijabla>
  </DomainObject.Predmet.ProtustrankaFormated>
  <DomainObject.Predmet.ProtustrankaFormatedOIB>
    <izvorni_sadrzaj>  CAPAX društvo s ograničenom odgovornošću za transport, logistiku, trgovinu i usluge, OIB 28230510440</izvorni_sadrzaj>
    <derivirana_varijabla naziv="DomainObject.Predmet.ProtustrankaFormatedOIB_1">  CAPAX društvo s ograničenom odgovornošću za transport, logistiku, trgovinu i usluge, OIB 28230510440</derivirana_varijabla>
  </DomainObject.Predmet.ProtustrankaFormatedOIB>
  <DomainObject.Predmet.ProtustrankaFormatedWithAdress>
    <izvorni_sadrzaj> CAPAX društvo s ograničenom odgovornošću za transport, logistiku, trgovinu i usluge, P. Pejačevića 25, 31000 Osijek</izvorni_sadrzaj>
    <derivirana_varijabla naziv="DomainObject.Predmet.ProtustrankaFormatedWithAdress_1"> CAPAX društvo s ograničenom odgovornošću za transport, logistiku, trgovinu i usluge, P. Pejačevića 25, 31000 Osijek</derivirana_varijabla>
  </DomainObject.Predmet.ProtustrankaFormatedWithAdress>
  <DomainObject.Predmet.ProtustrankaFormatedWithAdressOIB>
    <izvorni_sadrzaj> CAPAX društvo s ograničenom odgovornošću za transport, logistiku, trgovinu i usluge, OIB 28230510440, P. Pejačevića 25, 31000 Osijek</izvorni_sadrzaj>
    <derivirana_varijabla naziv="DomainObject.Predmet.ProtustrankaFormatedWithAdressOIB_1"> CAPAX društvo s ograničenom odgovornošću za transport, logistiku, trgovinu i usluge, OIB 28230510440, P. Pejačevića 25, 31000 Osijek</derivirana_varijabla>
  </DomainObject.Predmet.ProtustrankaFormatedWithAdressOIB>
  <DomainObject.Predmet.ProtustrankaWithAdress>
    <izvorni_sadrzaj>CAPAX društvo s ograničenom odgovornošću za transport, logistiku, trgovinu i usluge P. Pejačevića 25, 31000 Osijek</izvorni_sadrzaj>
    <derivirana_varijabla naziv="DomainObject.Predmet.ProtustrankaWithAdress_1">CAPAX društvo s ograničenom odgovornošću za transport, logistiku, trgovinu i usluge P. Pejačevića 25, 31000 Osijek</derivirana_varijabla>
  </DomainObject.Predmet.ProtustrankaWithAdress>
  <DomainObject.Predmet.ProtustrankaWithAdressOIB>
    <izvorni_sadrzaj>CAPAX društvo s ograničenom odgovornošću za transport, logistiku, trgovinu i usluge, OIB 28230510440, P. Pejačevića 25, 31000 Osijek</izvorni_sadrzaj>
    <derivirana_varijabla naziv="DomainObject.Predmet.ProtustrankaWithAdressOIB_1">CAPAX društvo s ograničenom odgovornošću za transport, logistiku, trgovinu i usluge, OIB 28230510440, P. Pejačevića 25, 31000 Osijek</derivirana_varijabla>
  </DomainObject.Predmet.ProtustrankaWithAdressOIB>
  <DomainObject.Predmet.ProtustrankaNazivFormated>
    <izvorni_sadrzaj>CAPAX društvo s ograničenom odgovornošću za transport, logistiku, trgovinu i usluge</izvorni_sadrzaj>
    <derivirana_varijabla naziv="DomainObject.Predmet.ProtustrankaNazivFormated_1">CAPAX društvo s ograničenom odgovornošću za transport, logistiku, trgovinu i usluge</derivirana_varijabla>
  </DomainObject.Predmet.ProtustrankaNazivFormated>
  <DomainObject.Predmet.ProtustrankaNazivFormatedOIB>
    <izvorni_sadrzaj>CAPAX društvo s ograničenom odgovornošću za transport, logistiku, trgovinu i usluge, OIB 28230510440</izvorni_sadrzaj>
    <derivirana_varijabla naziv="DomainObject.Predmet.ProtustrankaNazivFormatedOIB_1">CAPAX društvo s ograničenom odgovornošću za transport, logistiku, trgovinu i usluge, OIB 28230510440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CAPAX društvo s ograničenom odgovornošću za transport, logistiku, trgovinu i usluge</item>
    </izvorni_sadrzaj>
    <derivirana_varijabla naziv="DomainObject.Predmet.ProtuStrankaListFormated_1">
      <item>CAPAX društvo s ograničenom odgovornošću za transport, logistiku, trgovinu i usluge</item>
    </derivirana_varijabla>
  </DomainObject.Predmet.ProtuStrankaListFormated>
  <DomainObject.Predmet.ProtuStrankaListFormatedOIB>
    <izvorni_sadrzaj>
      <item>CAPAX društvo s ograničenom odgovornošću za transport, logistiku, trgovinu i usluge, OIB 28230510440</item>
    </izvorni_sadrzaj>
    <derivirana_varijabla naziv="DomainObject.Predmet.ProtuStrankaListFormatedOIB_1">
      <item>CAPAX društvo s ograničenom odgovornošću za transport, logistiku, trgovinu i usluge, OIB 28230510440</item>
    </derivirana_varijabla>
  </DomainObject.Predmet.ProtuStrankaListFormatedOIB>
  <DomainObject.Predmet.ProtuStrankaListFormatedWithAdress>
    <izvorni_sadrzaj>
      <item>CAPAX društvo s ograničenom odgovornošću za transport, logistiku, trgovinu i usluge, P. Pejačevića 25, 31000 Osijek</item>
    </izvorni_sadrzaj>
    <derivirana_varijabla naziv="DomainObject.Predmet.ProtuStrankaListFormatedWithAdress_1">
      <item>CAPAX društvo s ograničenom odgovornošću za transport, logistiku, trgovinu i usluge, P. Pejačevića 25, 31000 Osijek</item>
    </derivirana_varijabla>
  </DomainObject.Predmet.ProtuStrankaListFormatedWithAdress>
  <DomainObject.Predmet.ProtuStrankaListFormatedWithAdressOIB>
    <izvorni_sadrzaj>
      <item>CAPAX društvo s ograničenom odgovornošću za transport, logistiku, trgovinu i usluge, OIB 28230510440, P. Pejačevića 25, 31000 Osijek</item>
    </izvorni_sadrzaj>
    <derivirana_varijabla naziv="DomainObject.Predmet.ProtuStrankaListFormatedWithAdressOIB_1">
      <item>CAPAX društvo s ograničenom odgovornošću za transport, logistiku, trgovinu i usluge, OIB 28230510440, P. Pejačevića 25, 31000 Osijek</item>
    </derivirana_varijabla>
  </DomainObject.Predmet.ProtuStrankaListFormatedWithAdressOIB>
  <DomainObject.Predmet.ProtuStrankaListNazivFormated>
    <izvorni_sadrzaj>
      <item>CAPAX društvo s ograničenom odgovornošću za transport, logistiku, trgovinu i usluge</item>
    </izvorni_sadrzaj>
    <derivirana_varijabla naziv="DomainObject.Predmet.ProtuStrankaListNazivFormated_1">
      <item>CAPAX društvo s ograničenom odgovornošću za transport, logistiku, trgovinu i usluge</item>
    </derivirana_varijabla>
  </DomainObject.Predmet.ProtuStrankaListNazivFormated>
  <DomainObject.Predmet.ProtuStrankaListNazivFormatedOIB>
    <izvorni_sadrzaj>
      <item>CAPAX društvo s ograničenom odgovornošću za transport, logistiku, trgovinu i usluge, OIB 28230510440</item>
    </izvorni_sadrzaj>
    <derivirana_varijabla naziv="DomainObject.Predmet.ProtuStrankaListNazivFormatedOIB_1">
      <item>CAPAX društvo s ograničenom odgovornošću za transport, logistiku, trgovinu i usluge, OIB 28230510440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CAPAX društvo s ograničenom odgovornošću za transport, logistiku, trgovinu i usluge</izvorni_sadrzaj>
    <derivirana_varijabla naziv="DomainObject.Predmet.ProtustrankaIDrugi_1">CAPAX društvo s ograničenom odgovornošću za transport, logistiku,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CAPAX društvo s ograničenom odgovornošću za transport, logistiku, trgovinu i usluge, OIB 28230510440, P. Pejačevića 25, 31000 Osijek</izvorni_sadrzaj>
    <derivirana_varijabla naziv="DomainObject.Predmet.ProtustrankaIDrugiAdressOIB_1">CAPAX društvo s ograničenom odgovornošću za transport, logistiku, trgovinu i usluge, OIB 28230510440, P. Pejačevića 25,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CAPAX društvo s ograničenom odgovornošću za transport, logistiku, trgovinu i usluge</item>
    </izvorni_sadrzaj>
    <derivirana_varijabla naziv="DomainObject.Predmet.SudioniciListNaziv_1">
      <item>FINA RC OSIJEK</item>
      <item>CAPAX društvo s ograničenom odgovornošću za transport, logistiku, trgovinu i usluge</item>
    </derivirana_varijabla>
  </DomainObject.Predmet.SudioniciListNaziv>
  <DomainObject.Predmet.SudioniciListAdressOIB>
    <izvorni_sadrzaj>
      <item>FINA RC OSIJEK, OIB 85821130368</item>
      <item>CAPAX društvo s ograničenom odgovornošću za transport, logistiku, trgovinu i usluge, OIB 28230510440, P. Pejačevića 25,31000 Osijek</item>
    </izvorni_sadrzaj>
    <derivirana_varijabla naziv="DomainObject.Predmet.SudioniciListAdressOIB_1">
      <item>FINA RC OSIJEK, OIB 85821130368</item>
      <item>CAPAX društvo s ograničenom odgovornošću za transport, logistiku, trgovinu i usluge, OIB 28230510440, P. Pejačevića 25,31000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28230510440</item>
    </izvorni_sadrzaj>
    <derivirana_varijabla naziv="DomainObject.Predmet.SudioniciListNazivOIB_1">
      <item>, OIB 85821130368</item>
      <item>, OIB 28230510440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C6FEA3-7A51-4CDF-81F8-4908D6F530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3320</properties:Characters>
  <properties:Lines>83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4022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2018-11-06T11:09:00Z</dcterms:created>
  <dc:creator>Korisnik</dc:creator>
  <cp:lastModifiedBy>Ljiljana Floršić</cp:lastModifiedBy>
  <cp:lastPrinted>2018-10-02T05:48:00Z</cp:lastPrinted>
  <dcterms:modified xmlns:xsi="http://www.w3.org/2001/XMLSchema-instance" xsi:type="dcterms:W3CDTF">2018-11-06T11:10:00Z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(St-1105-18 - Obustava i nastavak po SZ -predlagatelj ŽDO Osijek.docx)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