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1972" w14:paraId="1be197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63BF4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St-5215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9753A" w:rsidR="0069753A" w:rsidRPr="0069753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9753A" w:rsidRPr="0069753A">
        <w:t xml:space="preserve"> </w:t>
      </w:r>
      <w:r w:rsidR="0069753A" w:rsidRP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ČITAJ BESPLATNO  d.o.o., Zagreb, Metalčeva 5,</w:t>
      </w:r>
    </w:p>
    <w:p w:rsidRDefault="0069753A" w:rsidP="0069753A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080752403, OIB: 01295712191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69753A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69753A" w:rsidRPr="0069753A">
        <w:t xml:space="preserve"> </w:t>
      </w:r>
      <w:r w:rsidR="0069753A" w:rsidRP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ČITAJ BESPLATNO  d.o.o., Zagreb, Metalčeva 5, MBS: 080752403, OIB: 01295712191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75E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10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2C35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</w:t>
      </w:r>
      <w:r w:rsidR="00D714C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Petrinjska 59a,</w:t>
      </w:r>
    </w:p>
    <w:p w:rsidRDefault="00D714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B: 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69753A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69753A" w:rsidRPr="0069753A">
        <w:rPr>
          <w:rFonts w:cs="Times New Roman" w:hAnsi="Times New Roman" w:ascii="Times New Roman"/>
          <w:sz w:val="24"/>
          <w:szCs w:val="24"/>
        </w:rPr>
        <w:t>ČITAJ BESPLATNO  d.o.o., Zagreb, Metalčeva 5, MBS: 080752403, OIB: 01295712191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40FB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02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11.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3048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D63BF4">
      <w:rPr>
        <w:rFonts w:cs="Times New Roman" w:hAnsi="Times New Roman" w:ascii="Times New Roman"/>
        <w:sz w:val="24"/>
        <w:szCs w:val="24"/>
      </w:rPr>
      <w:t>5215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04FB1"/>
    <w:rsid w:val="00912C77"/>
    <w:rsid w:val="00930488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30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4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304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304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304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30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4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304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304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304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5215</izvorni_sadrzaj>
    <derivirana_varijabla naziv="DomainObject.Predmet.Broj_1">5215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St-5215/2015</izvorni_sadrzaj>
    <derivirana_varijabla naziv="DomainObject.Predmet.OznakaBroj_1">St-5215/2015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ČITAJ BESPLATNO d.o.o. zastupanog po punomoćniku Željko Šitum; Boris Gavran</izvorni_sadrzaj>
    <derivirana_varijabla naziv="DomainObject.Predmet.ProtustrankaFormated_1">  ČITAJ BESPLATNO d.o.o. zastupanog po punomoćniku Željko Šitum; Boris Gavran</derivirana_varijabla>
  </DomainObject.Predmet.ProtustrankaFormated>
  <DomainObject.Predmet.ProtustrankaFormatedOIB>
    <izvorni_sadrzaj>  ČITAJ BESPLATNO d.o.o., OIB 01295712191 zastupanog po punomoćniku Željko Šitum; Boris Gavran</izvorni_sadrzaj>
    <derivirana_varijabla naziv="DomainObject.Predmet.ProtustrankaFormatedOIB_1">  ČITAJ BESPLATNO d.o.o., OIB 01295712191 zastupanog po punomoćniku Željko Šitum; Boris Gavran</derivirana_varijabla>
  </DomainObject.Predmet.ProtustrankaFormatedOIB>
  <DomainObject.Predmet.ProtustrankaFormatedWithAdress>
    <izvorni_sadrzaj> ČITAJ BESPLATNO d.o.o., Metalčeva 5, 10000 Zagreb zastupanog po punomoćniku Željko Šitum; Boris Gavran</izvorni_sadrzaj>
    <derivirana_varijabla naziv="DomainObject.Predmet.ProtustrankaFormatedWithAdress_1"> ČITAJ BESPLATNO d.o.o., Metalčeva 5, 10000 Zagreb zastupanog po punomoćniku Željko Šitum; Boris Gavran</derivirana_varijabla>
  </DomainObject.Predmet.ProtustrankaFormatedWithAdress>
  <DomainObject.Predmet.ProtustrankaFormatedWithAdressOIB>
    <izvorni_sadrzaj> ČITAJ BESPLATNO d.o.o., OIB 01295712191, Metalčeva 5, 10000 Zagreb zastupanog po punomoćniku Željko Šitum; Boris Gavran</izvorni_sadrzaj>
    <derivirana_varijabla naziv="DomainObject.Predmet.ProtustrankaFormatedWithAdressOIB_1"> ČITAJ BESPLATNO d.o.o., OIB 01295712191, Metalčeva 5, 10000 Zagreb zastupanog po punomoćniku Željko Šitum; Boris Gavran</derivirana_varijabla>
  </DomainObject.Predmet.ProtustrankaFormatedWithAdressOIB>
  <DomainObject.Predmet.ProtustrankaWithAdress>
    <izvorni_sadrzaj>ČITAJ BESPLATNO d.o.o. Metalčeva 5, 10000 Zagreb</izvorni_sadrzaj>
    <derivirana_varijabla naziv="DomainObject.Predmet.ProtustrankaWithAdress_1">ČITAJ BESPLATNO d.o.o. Metalčeva 5, 10000 Zagreb</derivirana_varijabla>
  </DomainObject.Predmet.ProtustrankaWithAdress>
  <DomainObject.Predmet.ProtustrankaWithAdressOIB>
    <izvorni_sadrzaj>ČITAJ BESPLATNO d.o.o., OIB 01295712191, Metalčeva 5, 10000 Zagreb</izvorni_sadrzaj>
    <derivirana_varijabla naziv="DomainObject.Predmet.ProtustrankaWithAdressOIB_1">ČITAJ BESPLATNO d.o.o., OIB 01295712191, Metalčeva 5, 10000 Zagreb</derivirana_varijabla>
  </DomainObject.Predmet.ProtustrankaWithAdressOIB>
  <DomainObject.Predmet.ProtustrankaNazivFormated>
    <izvorni_sadrzaj>ČITAJ BESPLATNO d.o.o.</izvorni_sadrzaj>
    <derivirana_varijabla naziv="DomainObject.Predmet.ProtustrankaNazivFormated_1">ČITAJ BESPLATNO d.o.o.</derivirana_varijabla>
  </DomainObject.Predmet.ProtustrankaNazivFormated>
  <DomainObject.Predmet.ProtustrankaNazivFormatedOIB>
    <izvorni_sadrzaj>ČITAJ BESPLATNO d.o.o., OIB 01295712191</izvorni_sadrzaj>
    <derivirana_varijabla naziv="DomainObject.Predmet.ProtustrankaNazivFormatedOIB_1">ČITAJ BESPLATNO d.o.o., OIB 01295712191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ČITAJ BESPLATNO d.o.o. zastupanog po punomoćniku Željko Šitum; Boris Gavran</item>
    </izvorni_sadrzaj>
    <derivirana_varijabla naziv="DomainObject.Predmet.ProtuStrankaListFormated_1">
      <item>ČITAJ BESPLATNO d.o.o. zastupanog po punomoćniku Željko Šitum; Boris Gavran</item>
    </derivirana_varijabla>
  </DomainObject.Predmet.ProtuStrankaListFormated>
  <DomainObject.Predmet.ProtuStrankaListFormatedOIB>
    <izvorni_sadrzaj>
      <item>ČITAJ BESPLATNO d.o.o., OIB 01295712191 zastupanog po punomoćniku Željko Šitum; Boris Gavran</item>
    </izvorni_sadrzaj>
    <derivirana_varijabla naziv="DomainObject.Predmet.ProtuStrankaListFormatedOIB_1">
      <item>ČITAJ BESPLATNO d.o.o., OIB 01295712191 zastupanog po punomoćniku Željko Šitum; Boris Gavran</item>
    </derivirana_varijabla>
  </DomainObject.Predmet.ProtuStrankaListFormatedOIB>
  <DomainObject.Predmet.ProtuStrankaListFormatedWithAdress>
    <izvorni_sadrzaj>
      <item>ČITAJ BESPLATNO d.o.o., Metalčeva 5, 10000 Zagreb zastupanog po punomoćniku Željko Šitum; Boris Gavran</item>
    </izvorni_sadrzaj>
    <derivirana_varijabla naziv="DomainObject.Predmet.ProtuStrankaListFormatedWithAdress_1">
      <item>ČITAJ BESPLATNO d.o.o., Metalčeva 5, 10000 Zagreb zastupanog po punomoćniku Željko Šitum; Boris Gavran</item>
    </derivirana_varijabla>
  </DomainObject.Predmet.ProtuStrankaListFormatedWithAdress>
  <DomainObject.Predmet.ProtuStrankaListFormatedWithAdressOIB>
    <izvorni_sadrzaj>
      <item>ČITAJ BESPLATNO d.o.o., OIB 01295712191, Metalčeva 5, 10000 Zagreb zastupanog po punomoćniku Željko Šitum; Boris Gavran</item>
    </izvorni_sadrzaj>
    <derivirana_varijabla naziv="DomainObject.Predmet.ProtuStrankaListFormatedWithAdressOIB_1">
      <item>ČITAJ BESPLATNO d.o.o., OIB 01295712191, Metalčeva 5, 10000 Zagreb zastupanog po punomoćniku Željko Šitum; Boris Gavran</item>
    </derivirana_varijabla>
  </DomainObject.Predmet.ProtuStrankaListFormatedWithAdressOIB>
  <DomainObject.Predmet.ProtuStrankaListNazivFormated>
    <izvorni_sadrzaj>
      <item>ČITAJ BESPLATNO d.o.o.</item>
    </izvorni_sadrzaj>
    <derivirana_varijabla naziv="DomainObject.Predmet.ProtuStrankaListNazivFormated_1">
      <item>ČITAJ BESPLATNO d.o.o.</item>
    </derivirana_varijabla>
  </DomainObject.Predmet.ProtuStrankaListNazivFormated>
  <DomainObject.Predmet.ProtuStrankaListNazivFormatedOIB>
    <izvorni_sadrzaj>
      <item>ČITAJ BESPLATNO d.o.o., OIB 01295712191</item>
    </izvorni_sadrzaj>
    <derivirana_varijabla naziv="DomainObject.Predmet.ProtuStrankaListNazivFormatedOIB_1">
      <item>ČITAJ BESPLATNO d.o.o., OIB 01295712191</item>
    </derivirana_varijabla>
  </DomainObject.Predmet.ProtuStrankaListNazivFormatedOIB>
  <DomainObject.Predmet.OstaliListFormated>
    <izvorni_sadrzaj>
      <item>Željko Šitum punomoćnik sudionika u postupku ČITAJ BESPLATNO d.o.o.</item>
      <item>Boris Gavran punomoćnik sudionika u postupku ČITAJ BESPLATNO d.o.o.</item>
    </izvorni_sadrzaj>
    <derivirana_varijabla naziv="DomainObject.Predmet.OstaliListFormated_1">
      <item>Željko Šitum punomoćnik sudionika u postupku ČITAJ BESPLATNO d.o.o.</item>
      <item>Boris Gavran punomoćnik sudionika u postupku ČITAJ BESPLATNO d.o.o.</item>
    </derivirana_varijabla>
  </DomainObject.Predmet.OstaliListFormated>
  <DomainObject.Predmet.OstaliListFormatedOIB>
    <izvorni_sadrzaj>
      <item>Željko Šitum, OIB 81291274606 punomoćnik sudionika u postupku ČITAJ BESPLATNO d.o.o.</item>
      <item>Boris Gavran, OIB 35173311627 punomoćnik sudionika u postupku ČITAJ BESPLATNO d.o.o.</item>
    </izvorni_sadrzaj>
    <derivirana_varijabla naziv="DomainObject.Predmet.OstaliListFormatedOIB_1">
      <item>Željko Šitum, OIB 81291274606 punomoćnik sudionika u postupku ČITAJ BESPLATNO d.o.o.</item>
      <item>Boris Gavran, OIB 35173311627 punomoćnik sudionika u postupku ČITAJ BESPLATNO d.o.o.</item>
    </derivirana_varijabla>
  </DomainObject.Predmet.OstaliListFormatedOIB>
  <DomainObject.Predmet.OstaliListFormatedWithAdress>
    <izvorni_sadrzaj>
      <item>Željko Šitum, Jovinovačka 24, 10000 Zagreb punomoćnik sudionika u postupku ČITAJ BESPLATNO d.o.o.</item>
      <item>Boris Gavran, Jovinovačka Ulica 24, 10000 Zagreb punomoćnik sudionika u postupku ČITAJ BESPLATNO d.o.o.</item>
    </izvorni_sadrzaj>
    <derivirana_varijabla naziv="DomainObject.Predmet.OstaliListFormatedWithAdress_1">
      <item>Željko Šitum, Jovinovačka 24, 10000 Zagreb punomoćnik sudionika u postupku ČITAJ BESPLATNO d.o.o.</item>
      <item>Boris Gavran, Jovinovačka Ulica 24, 10000 Zagreb punomoćnik sudionika u postupku ČITAJ BESPLATNO d.o.o.</item>
    </derivirana_varijabla>
  </DomainObject.Predmet.OstaliListFormatedWithAdress>
  <DomainObject.Predmet.OstaliListFormatedWithAdressOIB>
    <izvorni_sadrzaj>
      <item>Željko Šitum, OIB 81291274606, Jovinovačka 24, 10000 Zagreb punomoćnik sudionika u postupku ČITAJ BESPLATNO d.o.o.</item>
      <item>Boris Gavran, OIB 35173311627, Jovinovačka Ulica 24, 10000 Zagreb punomoćnik sudionika u postupku ČITAJ BESPLATNO d.o.o.</item>
    </izvorni_sadrzaj>
    <derivirana_varijabla naziv="DomainObject.Predmet.OstaliListFormatedWithAdressOIB_1">
      <item>Željko Šitum, OIB 81291274606, Jovinovačka 24, 10000 Zagreb punomoćnik sudionika u postupku ČITAJ BESPLATNO d.o.o.</item>
      <item>Boris Gavran, OIB 35173311627, Jovinovačka Ulica 24, 10000 Zagreb punomoćnik sudionika u postupku ČITAJ BESPLATNO d.o.o.</item>
    </derivirana_varijabla>
  </DomainObject.Predmet.OstaliListFormatedWithAdressOIB>
  <DomainObject.Predmet.OstaliListNazivFormated>
    <izvorni_sadrzaj>
      <item>Željko Šitum</item>
      <item>Boris Gavran</item>
    </izvorni_sadrzaj>
    <derivirana_varijabla naziv="DomainObject.Predmet.OstaliListNazivFormated_1">
      <item>Željko Šitum</item>
      <item>Boris Gavran</item>
    </derivirana_varijabla>
  </DomainObject.Predmet.OstaliListNazivFormated>
  <DomainObject.Predmet.OstaliListNazivFormatedOIB>
    <izvorni_sadrzaj>
      <item>Željko Šitum, OIB 81291274606</item>
      <item>Boris Gavran, OIB 35173311627</item>
    </izvorni_sadrzaj>
    <derivirana_varijabla naziv="DomainObject.Predmet.OstaliListNazivFormatedOIB_1">
      <item>Željko Šitum, OIB 81291274606</item>
      <item>Boris Gavran, OIB 35173311627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ČITAJ BESPLATNO d.o.o.</izvorni_sadrzaj>
    <derivirana_varijabla naziv="DomainObject.Predmet.ProtustrankaIDrugi_1">ČITAJ BESPLATNO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ČITAJ BESPLATNO d.o.o., OIB 01295712191, Metalčeva 5, 10000 Zagreb</izvorni_sadrzaj>
    <derivirana_varijabla naziv="DomainObject.Predmet.ProtustrankaIDrugiAdressOIB_1">ČITAJ BESPLATNO d.o.o., OIB 01295712191,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ČITAJ BESPLATNO d.o.o.</item>
      <item>Željko Šitum</item>
      <item>Boris Gavran</item>
    </izvorni_sadrzaj>
    <derivirana_varijabla naziv="DomainObject.Predmet.SudioniciListNaziv_1">
      <item>FINA Regionalni centar Zagreb</item>
      <item>ČITAJ BESPLATNO d.o.o.</item>
      <item>Željko Šitum</item>
      <item>Boris Gavran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ČITAJ BESPLATNO d.o.o., OIB 01295712191, Metalčeva 5,10000 Zagreb</item>
      <item>Željko Šitum, OIB 81291274606, Jovinovačka 24,10000 Zagreb</item>
      <item>Boris Gavran, OIB 35173311627, Jovinovačka Ulica 24,10000 Zagreb</item>
    </izvorni_sadrzaj>
    <derivirana_varijabla naziv="DomainObject.Predmet.SudioniciListAdressOIB_1">
      <item>FINA Regionalni centar Zagreb, OIB 85821130368, Trg svibanjskih žrtava 1995. Br. 1,10000 Zagreb</item>
      <item>ČITAJ BESPLATNO d.o.o., OIB 01295712191, Metalčeva 5,10000 Zagreb</item>
      <item>Željko Šitum, OIB 81291274606, Jovinovačka 24,10000 Zagreb</item>
      <item>Boris Gavran, OIB 35173311627, Jovinovačka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01295712191</item>
      <item>, OIB 81291274606</item>
      <item>, OIB 35173311627</item>
    </izvorni_sadrzaj>
    <derivirana_varijabla naziv="DomainObject.Predmet.SudioniciListNazivOIB_1">
      <item>, OIB 85821130368</item>
      <item>, OIB 01295712191</item>
      <item>, OIB 81291274606</item>
      <item>, OIB 35173311627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2760</properties:Characters>
  <properties:Lines>80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2016-07-11T06:36:00Z</dcterms:created>
  <dc:creator>Ivan Turčić</dc:creator>
  <cp:lastModifiedBy>Ivan Turčić</cp:lastModifiedBy>
  <dcterms:modified xmlns:xsi="http://www.w3.org/2001/XMLSchema-instance" xsi:type="dcterms:W3CDTF">2016-07-11T06:44:00Z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