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8e67" w14:paraId="3a38e67" w:rsidRDefault="004C0F0E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2E352C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>9 St-773/2015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Zadru, Stalna služba u Šibeniku, OIB: 39670464653 po sucu T</w:t>
      </w:r>
      <w:r w:rsidR="002E352C">
        <w:rPr>
          <w:rFonts w:cs="Times New Roman" w:eastAsia="Calibri"/>
        </w:rPr>
        <w:t xml:space="preserve">ereziji Goreta, u skraćenom stečajnom postupku nad dužnikom </w:t>
      </w:r>
      <w:r w:rsidR="002E352C">
        <w:t>POLJOPRIVREDNA ZADRUGA BILI BRIG - VISOVAC, Rupe, Radnići 114, Skradin, OIB: 49231112407 , povodom zahtjeva Financijske agencije - Regionalni centar Split, Podružnica Šibenik, po službenoj dužnosti dana</w:t>
      </w:r>
      <w:r w:rsidR="002E352C">
        <w:rPr>
          <w:rFonts w:cs="Times New Roman" w:eastAsia="Calibri"/>
        </w:rPr>
        <w:t xml:space="preserve"> 19. Travnja 2016. godine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2E352C">
        <w:rPr>
          <w:rFonts w:cs="Times New Roman" w:eastAsia="Calibri"/>
        </w:rPr>
        <w:t>rješenje  ovog suda St-773/2015</w:t>
      </w:r>
      <w:r>
        <w:rPr>
          <w:rFonts w:cs="Times New Roman" w:eastAsia="Calibri"/>
        </w:rPr>
        <w:t xml:space="preserve"> od </w:t>
      </w:r>
      <w:r w:rsidR="002E352C">
        <w:rPr>
          <w:rFonts w:cs="Times New Roman" w:eastAsia="Calibri"/>
        </w:rPr>
        <w:t>18. Travnja 2016</w:t>
      </w:r>
      <w:r>
        <w:rPr>
          <w:rFonts w:cs="Times New Roman" w:eastAsia="Calibri"/>
        </w:rPr>
        <w:t>.g. na način  da:</w:t>
      </w:r>
    </w:p>
    <w:p w:rsidRDefault="006C2F92" w:rsidP="006C2F92" w:rsidR="006C2F92">
      <w:pPr>
        <w:spacing w:after="0"/>
        <w:jc w:val="both"/>
        <w:rPr>
          <w:rFonts w:cs="Times New Roman" w:eastAsia="Calibri"/>
        </w:rPr>
      </w:pPr>
    </w:p>
    <w:p w:rsidRDefault="006C2F92" w:rsidP="006C2F92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-u </w:t>
      </w:r>
      <w:r w:rsidR="002E352C">
        <w:rPr>
          <w:rFonts w:cs="Times New Roman" w:eastAsia="Calibri"/>
        </w:rPr>
        <w:t>uvodu</w:t>
      </w:r>
      <w:r w:rsidR="00373AF1">
        <w:rPr>
          <w:rFonts w:cs="Times New Roman" w:eastAsia="Calibri"/>
        </w:rPr>
        <w:t xml:space="preserve"> i izreci</w:t>
      </w:r>
      <w:r w:rsidR="002E352C">
        <w:rPr>
          <w:rFonts w:cs="Times New Roman" w:eastAsia="Calibri"/>
        </w:rPr>
        <w:t xml:space="preserve"> rješenja </w:t>
      </w:r>
      <w:r>
        <w:rPr>
          <w:rFonts w:cs="Times New Roman" w:eastAsia="Calibri"/>
        </w:rPr>
        <w:t xml:space="preserve"> u</w:t>
      </w:r>
      <w:r w:rsidR="00CF4E1C">
        <w:rPr>
          <w:rFonts w:cs="Times New Roman" w:eastAsia="Calibri"/>
        </w:rPr>
        <w:t xml:space="preserve">mjesto " </w:t>
      </w:r>
      <w:r w:rsidR="002E352C">
        <w:rPr>
          <w:rFonts w:cs="Times New Roman" w:eastAsia="Calibri"/>
        </w:rPr>
        <w:t>POLJOPRIVREDANA ZADRUGA BILI BRIG - VISOVAC</w:t>
      </w:r>
      <w:r>
        <w:rPr>
          <w:rFonts w:cs="Times New Roman" w:eastAsia="Calibri"/>
        </w:rPr>
        <w:t xml:space="preserve">" ,  treba stajati " </w:t>
      </w:r>
      <w:r w:rsidR="002E352C">
        <w:rPr>
          <w:rFonts w:cs="Times New Roman" w:eastAsia="Calibri"/>
        </w:rPr>
        <w:t xml:space="preserve">POLJOPRIVREDNA ZADRUGA BILI BRIG </w:t>
      </w:r>
      <w:r w:rsidR="00373AF1">
        <w:rPr>
          <w:rFonts w:cs="Times New Roman" w:eastAsia="Calibri"/>
        </w:rPr>
        <w:t>–</w:t>
      </w:r>
      <w:r w:rsidR="002E352C">
        <w:rPr>
          <w:rFonts w:cs="Times New Roman" w:eastAsia="Calibri"/>
        </w:rPr>
        <w:t xml:space="preserve"> VISOVAC</w:t>
      </w:r>
      <w:r w:rsidR="00373AF1">
        <w:rPr>
          <w:rFonts w:cs="Times New Roman" w:eastAsia="Calibri"/>
        </w:rPr>
        <w:t>“.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2E352C">
        <w:rPr>
          <w:rFonts w:cs="Times New Roman" w:eastAsia="Calibri"/>
        </w:rPr>
        <w:t>ovoj pravnoj stvari  je doneseno</w:t>
      </w:r>
      <w:r>
        <w:rPr>
          <w:rFonts w:cs="Times New Roman" w:eastAsia="Calibri"/>
        </w:rPr>
        <w:t xml:space="preserve"> </w:t>
      </w:r>
      <w:r w:rsidR="002E352C">
        <w:rPr>
          <w:rFonts w:cs="Times New Roman" w:eastAsia="Calibri"/>
        </w:rPr>
        <w:t>rješenje</w:t>
      </w:r>
      <w:r>
        <w:rPr>
          <w:rFonts w:cs="Times New Roman" w:eastAsia="Calibri"/>
        </w:rPr>
        <w:t xml:space="preserve"> pod poslovnim brojem </w:t>
      </w:r>
      <w:r w:rsidR="002E352C">
        <w:rPr>
          <w:rFonts w:cs="Times New Roman" w:eastAsia="Calibri"/>
        </w:rPr>
        <w:t>St-773/2015</w:t>
      </w:r>
      <w:r>
        <w:rPr>
          <w:rFonts w:cs="Times New Roman" w:eastAsia="Calibri"/>
        </w:rPr>
        <w:t>.</w:t>
      </w: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AF027D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</w:t>
      </w:r>
      <w:r w:rsidR="002E352C">
        <w:rPr>
          <w:rFonts w:cs="Times New Roman" w:eastAsia="Calibri"/>
        </w:rPr>
        <w:t>rješenje</w:t>
      </w:r>
      <w:r>
        <w:rPr>
          <w:rFonts w:cs="Times New Roman" w:eastAsia="Calibri"/>
        </w:rPr>
        <w:t xml:space="preserve"> ispraviti i riješiti kao u izreci suglasno odredbama 347. u svezi čl. 342. Zakona o </w:t>
      </w:r>
      <w:r w:rsidR="002E352C">
        <w:rPr>
          <w:rFonts w:cs="Times New Roman" w:eastAsia="Calibri"/>
        </w:rPr>
        <w:t>stečajnom</w:t>
      </w:r>
      <w:r>
        <w:rPr>
          <w:rFonts w:cs="Times New Roman" w:eastAsia="Calibri"/>
        </w:rPr>
        <w:t xml:space="preserve"> postupku ("Narodne novine" br. 53/91, 91/92, 112/99,117/03, 88/05, 2/07, 123/08 i 57/11) .</w:t>
      </w: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2E352C">
        <w:rPr>
          <w:rFonts w:cs="Times New Roman" w:eastAsia="Calibri"/>
        </w:rPr>
        <w:t>19. Travnja 2016</w:t>
      </w:r>
      <w:r w:rsidR="006C2F92">
        <w:rPr>
          <w:rFonts w:cs="Times New Roman" w:eastAsia="Calibri"/>
        </w:rPr>
        <w:t>.godine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2E352C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nezadovoljna stranka može izjaviti žalbu Visokom Trgovačkom sudu Republike Hrvatske, u roku od 8 dana od primitka pisanog otpravka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373AF1" w:rsidP="006C2F92" w:rsidR="00373AF1">
      <w:pPr>
        <w:spacing w:after="0"/>
        <w:rPr>
          <w:rFonts w:cs="Times New Roman" w:eastAsia="Calibri"/>
        </w:rPr>
      </w:pPr>
    </w:p>
    <w:p w:rsidRDefault="00373AF1" w:rsidP="00373AF1" w:rsidR="00373AF1">
      <w:pPr>
        <w:spacing w:after="0"/>
        <w:ind w:firstLine="708" w:left="2832"/>
        <w:jc w:val="center"/>
        <w:rPr>
          <w:rFonts w:cs="Times New Roman" w:eastAsia="Calibri"/>
        </w:rPr>
      </w:pPr>
      <w:r>
        <w:rPr>
          <w:rFonts w:cs="Times New Roman" w:eastAsia="Calibri"/>
        </w:rPr>
        <w:lastRenderedPageBreak/>
        <w:t>2                                            9St-773/2015</w:t>
      </w:r>
    </w:p>
    <w:p w:rsidRDefault="00373AF1" w:rsidP="00373AF1" w:rsidR="00373AF1">
      <w:pPr>
        <w:spacing w:after="0"/>
        <w:ind w:firstLine="708" w:left="2832"/>
        <w:jc w:val="center"/>
        <w:rPr>
          <w:rFonts w:cs="Times New Roman" w:eastAsia="Calibri"/>
        </w:rPr>
      </w:pPr>
    </w:p>
    <w:p w:rsidRDefault="00373AF1" w:rsidR="00B724F3">
      <w:pPr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373AF1" w:rsidP="00373AF1" w:rsidR="00373AF1">
      <w:pPr>
        <w:pStyle w:val="Odlomakpopisa"/>
        <w:numPr>
          <w:ilvl w:val="0"/>
          <w:numId w:val="1"/>
        </w:numPr>
      </w:pPr>
      <w:r>
        <w:t>Predlagatelju – FINA</w:t>
      </w:r>
    </w:p>
    <w:p w:rsidRDefault="00373AF1" w:rsidP="00373AF1" w:rsidR="00373AF1">
      <w:pPr>
        <w:pStyle w:val="Odlomakpopisa"/>
        <w:numPr>
          <w:ilvl w:val="0"/>
          <w:numId w:val="1"/>
        </w:numPr>
      </w:pPr>
      <w:r>
        <w:t>Dužniku</w:t>
      </w:r>
    </w:p>
    <w:p w:rsidRDefault="00373AF1" w:rsidP="00373AF1" w:rsidR="00373AF1">
      <w:pPr>
        <w:pStyle w:val="Odlomakpopisa"/>
        <w:numPr>
          <w:ilvl w:val="0"/>
          <w:numId w:val="1"/>
        </w:numPr>
      </w:pPr>
      <w:r>
        <w:t>Stečajnom upravitelju</w:t>
      </w:r>
    </w:p>
    <w:p w:rsidRDefault="00373AF1" w:rsidP="00373AF1" w:rsidR="00373AF1">
      <w:pPr>
        <w:pStyle w:val="Odlomakpopisa"/>
        <w:numPr>
          <w:ilvl w:val="0"/>
          <w:numId w:val="1"/>
        </w:numPr>
      </w:pPr>
      <w:r>
        <w:t>E-oglasna ploča suda</w:t>
      </w:r>
    </w:p>
    <w:p w:rsidRDefault="00373AF1" w:rsidP="00373AF1" w:rsidR="00373AF1">
      <w:pPr>
        <w:pStyle w:val="Odlomakpopisa"/>
        <w:numPr>
          <w:ilvl w:val="0"/>
          <w:numId w:val="1"/>
        </w:numPr>
      </w:pPr>
      <w:r>
        <w:t>Sudski registar, po pravomoćnosti</w:t>
      </w:r>
    </w:p>
    <w:p w:rsidRDefault="00373AF1" w:rsidP="00373AF1" w:rsidR="00373AF1">
      <w:pPr>
        <w:pStyle w:val="Odlomakpopisa"/>
        <w:numPr>
          <w:ilvl w:val="0"/>
          <w:numId w:val="1"/>
        </w:numPr>
      </w:pPr>
      <w:r>
        <w:t>ŽDO, Građansko upravni odjel Šibenik</w:t>
      </w:r>
    </w:p>
    <w:p w:rsidRDefault="00373AF1" w:rsidP="00373AF1" w:rsidR="00373AF1">
      <w:pPr>
        <w:pStyle w:val="Odlomakpopisa"/>
        <w:numPr>
          <w:ilvl w:val="0"/>
          <w:numId w:val="1"/>
        </w:numPr>
      </w:pPr>
      <w:r>
        <w:t>Porezna uprava, Ispostava Šibenik</w:t>
      </w:r>
    </w:p>
    <w:sectPr w:rsidR="00373A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322C0"/>
    <w:multiLevelType w:val="hybridMultilevel"/>
    <w:tmpl w:val="984E5906"/>
    <w:lvl w:tplc="1D8AC0C4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2E352C"/>
    <w:rsid w:val="00373AF1"/>
    <w:rsid w:val="004C0F0E"/>
    <w:rsid w:val="006C2F92"/>
    <w:rsid w:val="00AF027D"/>
    <w:rsid w:val="00B724F3"/>
    <w:rsid w:val="00BC2000"/>
    <w:rsid w:val="00CA6D4E"/>
    <w:rsid w:val="00CF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3A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F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F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F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F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3A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F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F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F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2016.</izvorni_sadrzaj>
    <derivirana_varijabla naziv="DomainObject.Predmet.DatumRjesavanja_1">18.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St-773/2015</izvorni_sadrzaj>
    <derivirana_varijabla naziv="DomainObject.Predmet.OznakaBroj_1">St-773/2015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 za proizvodnju ulja, preradu i konzerviranje voća i povrća BILI BRIG-VISOVACBILI BRIG - VISOVAC</izvorni_sadrzaj>
    <derivirana_varijabla naziv="DomainObject.Predmet.ProtustrankaFormated_1">  POLJOPRIVREDNA ZADRUGA  za proizvodnju ulja, preradu i konzerviranje voća i povrća BILI BRIG-VISOVACBILI BRIG - VISOVAC</derivirana_varijabla>
  </DomainObject.Predmet.ProtustrankaFormated>
  <DomainObject.Predmet.ProtustrankaFormatedOIB>
    <izvorni_sadrzaj>  POLJOPRIVREDNA ZADRUGA  za proizvodnju ulja, preradu i konzerviranje voća i povrća BILI BRIG-VISOVACBILI BRIG - VISOVAC, OIB 49231112407</izvorni_sadrzaj>
    <derivirana_varijabla naziv="DomainObject.Predmet.ProtustrankaFormatedOIB_1">  POLJOPRIVREDNA ZADRUGA  za proizvodnju ulja, preradu i konzerviranje voća i povrća BILI BRIG-VISOVACBILI BRIG - VISOVAC, OIB 49231112407</derivirana_varijabla>
  </DomainObject.Predmet.ProtustrankaFormatedOIB>
  <DomainObject.Predmet.ProtustrankaFormatedWithAdress>
    <izvorni_sadrzaj> POLJOPRIVREDNA ZADRUGA  za proizvodnju ulja, preradu i konzerviranje voća i povrća BILI BRIG-VISOVACBILI BRIG - VISOVAC, Rupe, Radnići br. 114, 22222 Skradin</izvorni_sadrzaj>
    <derivirana_varijabla naziv="DomainObject.Predmet.ProtustrankaFormatedWithAdress_1"> POLJOPRIVREDNA ZADRUGA  za proizvodnju ulja, preradu i konzerviranje voća i povrća BILI BRIG-VISOVACBILI BRIG - VISOVAC, Rupe, Radnići br. 114, 22222 Skradin</derivirana_varijabla>
  </DomainObject.Predmet.ProtustrankaFormatedWithAdress>
  <DomainObject.Predmet.ProtustrankaFormatedWithAdressOIB>
    <izvorni_sadrzaj> POLJOPRIVREDNA ZADRUGA  za proizvodnju ulja, preradu i konzerviranje voća i povrća BILI BRIG-VISOVACBILI BRIG - VISOVAC, OIB 49231112407, Rupe, Radnići br. 114, 22222 Skradin</izvorni_sadrzaj>
    <derivirana_varijabla naziv="DomainObject.Predmet.ProtustrankaFormatedWithAdressOIB_1"> POLJOPRIVREDNA ZADRUGA  za proizvodnju ulja, preradu i konzerviranje voća i povrća BILI BRIG-VISOVACBILI BRIG - VISOVAC, OIB 49231112407, Rupe, Radnići br. 114, 22222 Skradin</derivirana_varijabla>
  </DomainObject.Predmet.ProtustrankaFormatedWithAdressOIB>
  <DomainObject.Predmet.ProtustrankaWithAdress>
    <izvorni_sadrzaj>POLJOPRIVREDNA ZADRUGA  za proizvodnju ulja, preradu i konzerviranje voća i povrća BILI BRIG-VISOVACBILI BRIG - VISOVAC Rupe, Radnići br. 114, 22222 Skradin</izvorni_sadrzaj>
    <derivirana_varijabla naziv="DomainObject.Predmet.ProtustrankaWithAdress_1">POLJOPRIVREDNA ZADRUGA  za proizvodnju ulja, preradu i konzerviranje voća i povrća BILI BRIG-VISOVACBILI BRIG - VISOVAC Rupe, Radnići br. 114, 22222 Skradin</derivirana_varijabla>
  </DomainObject.Predmet.ProtustrankaWithAdress>
  <DomainObject.Predmet.ProtustrankaWithAdressOIB>
    <izvorni_sadrzaj>POLJOPRIVREDNA ZADRUGA  za proizvodnju ulja, preradu i konzerviranje voća i povrća BILI BRIG-VISOVACBILI BRIG - VISOVAC, OIB 49231112407, Rupe, Radnići br. 114, 22222 Skradin</izvorni_sadrzaj>
    <derivirana_varijabla naziv="DomainObject.Predmet.ProtustrankaWithAdressOIB_1">POLJOPRIVREDNA ZADRUGA  za proizvodnju ulja, preradu i konzerviranje voća i povrća BILI BRIG-VISOVACBILI BRIG - VISOVAC, OIB 49231112407, Rupe, Radnići br. 114, 22222 Skradin</derivirana_varijabla>
  </DomainObject.Predmet.ProtustrankaWithAdressOIB>
  <DomainObject.Predmet.ProtustrankaNazivFormated>
    <izvorni_sadrzaj>POLJOPRIVREDNA ZADRUGA  za proizvodnju ulja, preradu i konzerviranje voća i povrća BILI BRIG-VISOVACBILI BRIG - VISOVAC</izvorni_sadrzaj>
    <derivirana_varijabla naziv="DomainObject.Predmet.ProtustrankaNazivFormated_1">POLJOPRIVREDNA ZADRUGA  za proizvodnju ulja, preradu i konzerviranje voća i povrća BILI BRIG-VISOVACBILI BRIG - VISOVAC</derivirana_varijabla>
  </DomainObject.Predmet.ProtustrankaNazivFormated>
  <DomainObject.Predmet.ProtustrankaNazivFormatedOIB>
    <izvorni_sadrzaj>POLJOPRIVREDNA ZADRUGA  za proizvodnju ulja, preradu i konzerviranje voća i povrća BILI BRIG-VISOVACBILI BRIG - VISOVAC, OIB 49231112407</izvorni_sadrzaj>
    <derivirana_varijabla naziv="DomainObject.Predmet.ProtustrankaNazivFormatedOIB_1">POLJOPRIVREDNA ZADRUGA  za proizvodnju ulja, preradu i konzerviranje voća i povrća BILI BRIG-VISOVACBILI BRIG - VISOVAC, OIB 49231112407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 za proizvodnju ulja, preradu i konzerviranje voća i povrća BILI BRIG-VISOVACBILI BRIG - VISOVAC</item>
    </izvorni_sadrzaj>
    <derivirana_varijabla naziv="DomainObject.Predmet.ProtuStrankaListFormated_1">
      <item>POLJOPRIVREDNA ZADRUGA  za proizvodnju ulja, preradu i konzerviranje voća i povrća BILI BRIG-VISOVACBILI BRIG - VISOVAC</item>
    </derivirana_varijabla>
  </DomainObject.Predmet.ProtuStrankaListFormated>
  <DomainObject.Predmet.ProtuStrankaListFormatedOIB>
    <izvorni_sadrzaj>
      <item>POLJOPRIVREDNA ZADRUGA  za proizvodnju ulja, preradu i konzerviranje voća i povrća BILI BRIG-VISOVACBILI BRIG - VISOVAC, OIB 49231112407</item>
    </izvorni_sadrzaj>
    <derivirana_varijabla naziv="DomainObject.Predmet.ProtuStrankaListFormatedOIB_1">
      <item>POLJOPRIVREDNA ZADRUGA  za proizvodnju ulja, preradu i konzerviranje voća i povrća BILI BRIG-VISOVACBILI BRIG - VISOVAC, OIB 49231112407</item>
    </derivirana_varijabla>
  </DomainObject.Predmet.ProtuStrankaListFormatedOIB>
  <DomainObject.Predmet.ProtuStrankaListFormatedWithAdress>
    <izvorni_sadrzaj>
      <item>POLJOPRIVREDNA ZADRUGA  za proizvodnju ulja, preradu i konzerviranje voća i povrća BILI BRIG-VISOVACBILI BRIG - VISOVAC, Rupe, Radnići br. 114, 22222 Skradin</item>
    </izvorni_sadrzaj>
    <derivirana_varijabla naziv="DomainObject.Predmet.ProtuStrankaListFormatedWithAdress_1">
      <item>POLJOPRIVREDNA ZADRUGA  za proizvodnju ulja, preradu i konzerviranje voća i povrća BILI BRIG-VISOVACBILI BRIG - VISOVAC, Rupe, Radnići br. 114, 22222 Skradin</item>
    </derivirana_varijabla>
  </DomainObject.Predmet.ProtuStrankaListFormatedWithAdress>
  <DomainObject.Predmet.ProtuStrankaListFormatedWithAdressOIB>
    <izvorni_sadrzaj>
      <item>POLJOPRIVREDNA ZADRUGA  za proizvodnju ulja, preradu i konzerviranje voća i povrća BILI BRIG-VISOVACBILI BRIG - VISOVAC, OIB 49231112407, Rupe, Radnići br. 114, 22222 Skradin</item>
    </izvorni_sadrzaj>
    <derivirana_varijabla naziv="DomainObject.Predmet.ProtuStrankaListFormatedWithAdressOIB_1">
      <item>POLJOPRIVREDNA ZADRUGA  za proizvodnju ulja, preradu i konzerviranje voća i povrća BILI BRIG-VISOVACBILI BRIG - VISOVAC, OIB 49231112407, Rupe, Radnići br. 114, 22222 Skradin</item>
    </derivirana_varijabla>
  </DomainObject.Predmet.ProtuStrankaListFormatedWithAdressOIB>
  <DomainObject.Predmet.ProtuStrankaListNazivFormated>
    <izvorni_sadrzaj>
      <item>POLJOPRIVREDNA ZADRUGA  za proizvodnju ulja, preradu i konzerviranje voća i povrća BILI BRIG-VISOVACBILI BRIG - VISOVAC</item>
    </izvorni_sadrzaj>
    <derivirana_varijabla naziv="DomainObject.Predmet.ProtuStrankaListNazivFormated_1">
      <item>POLJOPRIVREDNA ZADRUGA  za proizvodnju ulja, preradu i konzerviranje voća i povrća BILI BRIG-VISOVACBILI BRIG - VISOVAC</item>
    </derivirana_varijabla>
  </DomainObject.Predmet.ProtuStrankaListNazivFormated>
  <DomainObject.Predmet.ProtuStrankaListNazivFormatedOIB>
    <izvorni_sadrzaj>
      <item>POLJOPRIVREDNA ZADRUGA  za proizvodnju ulja, preradu i konzerviranje voća i povrća BILI BRIG-VISOVACBILI BRIG - VISOVAC, OIB 49231112407</item>
    </izvorni_sadrzaj>
    <derivirana_varijabla naziv="DomainObject.Predmet.ProtuStrankaListNazivFormatedOIB_1">
      <item>POLJOPRIVREDNA ZADRUGA  za proizvodnju ulja, preradu i konzerviranje voća i povrća BILI BRIG-VISOVACBILI BRIG - VISOVAC, OIB 49231112407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 za proizvodnju ulja, preradu i konzerviranje voća i povrća BILI BRIG-VISOVACBILI BRIG - VISOVAC</izvorni_sadrzaj>
    <derivirana_varijabla naziv="DomainObject.Predmet.ProtustrankaIDrugi_1">POLJOPRIVREDNA ZADRUGA  za proizvodnju ulja, preradu i konzerviranje voća i povrća BILI BRIG-VISOVACBILI BRIG - VISOVAC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POLJOPRIVREDNA ZADRUGA  za proizvodnju ulja, preradu i konzerviranje voća i povrća BILI BRIG-VISOVACBILI BRIG - VISOVAC, OIB 49231112407, Rupe, Radnići br. 114, 22222 Skradin</izvorni_sadrzaj>
    <derivirana_varijabla naziv="DomainObject.Predmet.ProtustrankaIDrugiAdressOIB_1">POLJOPRIVREDNA ZADRUGA  za proizvodnju ulja, preradu i konzerviranje voća i povrća BILI BRIG-VISOVACBILI BRIG - VISOVAC, OIB 49231112407, Rupe, Radnići br. 114,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2016.</izvorni_sadrzaj>
    <derivirana_varijabla naziv="DomainObject.Predmet.OdlukaRjesenje.DatumDonosenjaOdluke_1">18.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St-773/2015-5</izvorni_sadrzaj>
    <derivirana_varijabla naziv="DomainObject.Predmet.OdlukaRjesenje.Oznaka_1">St-773/2015-5</derivirana_varijabla>
  </DomainObject.Predmet.OdlukaRjesenje.Oznaka>
  <DomainObject.Predmet.SudioniciListNaziv>
    <izvorni_sadrzaj>
      <item>FINA - Podružnica Šibenik</item>
      <item>POLJOPRIVREDNA ZADRUGA  za proizvodnju ulja, preradu i konzerviranje voća i povrća BILI BRIG-VISOVACBILI BRIG - VISOVAC</item>
    </izvorni_sadrzaj>
    <derivirana_varijabla naziv="DomainObject.Predmet.SudioniciListNaziv_1">
      <item>FINA - Podružnica Šibenik</item>
      <item>POLJOPRIVREDNA ZADRUGA  za proizvodnju ulja, preradu i konzerviranje voća i povrća BILI BRIG-VISOVACBILI BRIG - VISOVAC</item>
    </derivirana_varijabla>
  </DomainObject.Predmet.SudioniciListNaziv>
  <DomainObject.Predmet.SudioniciListAdressOIB>
    <izvorni_sadrzaj>
      <item>FINA - Podružnica Šibenik, OIB 85821130368, Perivoj Luje Maruna 1,22000 Šibenik</item>
      <item>POLJOPRIVREDNA ZADRUGA  za proizvodnju ulja, preradu i konzerviranje voća i povrća BILI BRIG-VISOVACBILI BRIG - VISOVAC, OIB 49231112407, Rupe, Radnići br. 114,22222 Skradin</item>
    </izvorni_sadrzaj>
    <derivirana_varijabla naziv="DomainObject.Predmet.SudioniciListAdressOIB_1">
      <item>FINA - Podružnica Šibenik, OIB 85821130368, Perivoj Luje Maruna 1,22000 Šibenik</item>
      <item>POLJOPRIVREDNA ZADRUGA  za proizvodnju ulja, preradu i konzerviranje voća i povrća BILI BRIG-VISOVACBILI BRIG - VISOVAC, OIB 49231112407, Rupe, Radnići br. 114,22222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49231112407</item>
    </izvorni_sadrzaj>
    <derivirana_varijabla naziv="DomainObject.Predmet.SudioniciListNazivOIB_1">
      <item>, OIB 85821130368</item>
      <item>, OIB 49231112407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1397</properties:Characters>
  <properties:Lines>60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2016-04-19T08:41:00Z</dcterms:created>
  <dc:creator>Marina Gulin</dc:creator>
  <cp:lastModifiedBy>Marina Grgas Bile</cp:lastModifiedBy>
  <cp:lastPrinted>2016-04-19T08:41:00Z</cp:lastPrinted>
  <dcterms:modified xmlns:xsi="http://www.w3.org/2001/XMLSchema-instance" xsi:type="dcterms:W3CDTF">2016-04-19T09:08:00Z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