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259596" w14:paraId="f259596" w:rsidRDefault="00413C9C" w:rsidP="00413C9C" w:rsidR="00413C9C" w:rsidRPr="009F3668">
      <w:pPr>
        <w:jc w:val="both"/>
        <w15:collapsed w:val="false"/>
        <w:rPr>
          <w:sz w:val="22"/>
          <w:szCs w:val="22"/>
        </w:rPr>
      </w:pPr>
      <w:bookmarkStart w:name="_GoBack" w:id="0"/>
      <w:bookmarkEnd w:id="0"/>
      <w:r w:rsidRPr="009F3668">
        <w:rPr>
          <w:noProof/>
          <w:sz w:val="22"/>
          <w:szCs w:val="22"/>
        </w:rPr>
        <w:drawing>
          <wp:inline distR="0" distL="0" distB="0" distT="0">
            <wp:extent cy="962025" cx="714375"/>
            <wp:effectExtent b="9525" r="9525" t="0" l="0"/>
            <wp:docPr descr="Grb" name="Slika 1" id="1"/>
            <wp:cNvGraphicFramePr>
              <a:graphicFrameLocks noChangeAspect="true"/>
            </wp:cNvGraphicFramePr>
            <a:graphic>
              <a:graphicData uri="http://schemas.openxmlformats.org/drawingml/2006/picture">
                <pic:pic>
                  <pic:nvPicPr>
                    <pic:cNvPr descr="Grb" name="Slika 1"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14375"/>
                    </a:xfrm>
                    <a:prstGeom prst="rect">
                      <a:avLst/>
                    </a:prstGeom>
                    <a:noFill/>
                    <a:ln>
                      <a:noFill/>
                    </a:ln>
                  </pic:spPr>
                </pic:pic>
              </a:graphicData>
            </a:graphic>
          </wp:inline>
        </w:drawing>
      </w:r>
    </w:p>
    <w:p w:rsidRDefault="00413C9C" w:rsidP="00413C9C" w:rsidR="00413C9C" w:rsidRPr="009F3668">
      <w:pPr>
        <w:jc w:val="both"/>
        <w:rPr>
          <w:sz w:val="22"/>
          <w:szCs w:val="22"/>
        </w:rPr>
      </w:pPr>
      <w:r w:rsidRPr="009F3668">
        <w:rPr>
          <w:sz w:val="22"/>
          <w:szCs w:val="22"/>
        </w:rPr>
        <w:t>REPUBLIKA HRVATSKA                                                                     1 St-1094/12</w:t>
      </w:r>
    </w:p>
    <w:p w:rsidRDefault="00413C9C" w:rsidP="00413C9C" w:rsidR="00413C9C" w:rsidRPr="009F3668">
      <w:pPr>
        <w:jc w:val="both"/>
        <w:rPr>
          <w:sz w:val="22"/>
          <w:szCs w:val="22"/>
        </w:rPr>
      </w:pPr>
      <w:r w:rsidRPr="009F3668">
        <w:rPr>
          <w:sz w:val="22"/>
          <w:szCs w:val="22"/>
        </w:rPr>
        <w:t>TRGOVAČKI SUD U ZAGREBU</w:t>
      </w:r>
    </w:p>
    <w:p w:rsidRDefault="00413C9C" w:rsidP="00413C9C" w:rsidR="00413C9C" w:rsidRPr="009F3668">
      <w:pPr>
        <w:jc w:val="both"/>
        <w:rPr>
          <w:sz w:val="22"/>
          <w:szCs w:val="22"/>
        </w:rPr>
      </w:pPr>
      <w:r w:rsidRPr="009F3668">
        <w:rPr>
          <w:sz w:val="22"/>
          <w:szCs w:val="22"/>
        </w:rPr>
        <w:t xml:space="preserve">Zagreb, </w:t>
      </w:r>
      <w:proofErr w:type="spellStart"/>
      <w:r w:rsidRPr="009F3668">
        <w:rPr>
          <w:sz w:val="22"/>
          <w:szCs w:val="22"/>
        </w:rPr>
        <w:t>Amruševa</w:t>
      </w:r>
      <w:proofErr w:type="spellEnd"/>
      <w:r w:rsidRPr="009F3668">
        <w:rPr>
          <w:sz w:val="22"/>
          <w:szCs w:val="22"/>
        </w:rPr>
        <w:t xml:space="preserve"> 1/II</w:t>
      </w:r>
    </w:p>
    <w:p w:rsidRDefault="00413C9C" w:rsidP="00413C9C" w:rsidR="00413C9C" w:rsidRPr="009F3668">
      <w:pPr>
        <w:jc w:val="center"/>
        <w:rPr>
          <w:sz w:val="22"/>
          <w:szCs w:val="22"/>
        </w:rPr>
      </w:pPr>
      <w:r w:rsidRPr="009F3668">
        <w:rPr>
          <w:sz w:val="22"/>
          <w:szCs w:val="22"/>
        </w:rPr>
        <w:t>Z  A  K  L J  U  Č  A   K</w:t>
      </w:r>
    </w:p>
    <w:p w:rsidRDefault="00413C9C" w:rsidP="00413C9C" w:rsidR="00413C9C" w:rsidRPr="009F3668">
      <w:pPr>
        <w:jc w:val="both"/>
        <w:rPr>
          <w:sz w:val="22"/>
          <w:szCs w:val="22"/>
        </w:rPr>
      </w:pPr>
    </w:p>
    <w:p w:rsidRDefault="00413C9C" w:rsidP="00E330F4" w:rsidR="00413C9C" w:rsidRPr="009F3668">
      <w:pPr>
        <w:ind w:firstLine="708"/>
        <w:jc w:val="both"/>
        <w:rPr>
          <w:sz w:val="22"/>
          <w:szCs w:val="22"/>
        </w:rPr>
      </w:pPr>
      <w:r w:rsidRPr="009F3668">
        <w:rPr>
          <w:sz w:val="22"/>
          <w:szCs w:val="22"/>
        </w:rPr>
        <w:t xml:space="preserve">Trgovački sud u Zagrebu po sucu Nini Radiću kao stečajnom sucu u stečajnom postupku nad, JARUŠČICA PROJEKT d.o.o. za poslovanje nekretninama, Zagreb, </w:t>
      </w:r>
      <w:proofErr w:type="spellStart"/>
      <w:r w:rsidRPr="009F3668">
        <w:rPr>
          <w:sz w:val="22"/>
          <w:szCs w:val="22"/>
        </w:rPr>
        <w:t>Jaruščica</w:t>
      </w:r>
      <w:proofErr w:type="spellEnd"/>
      <w:r w:rsidRPr="009F3668">
        <w:rPr>
          <w:sz w:val="22"/>
          <w:szCs w:val="22"/>
        </w:rPr>
        <w:t xml:space="preserve"> 7,</w:t>
      </w:r>
      <w:r w:rsidR="00425E42" w:rsidRPr="009F3668">
        <w:rPr>
          <w:sz w:val="22"/>
          <w:szCs w:val="22"/>
        </w:rPr>
        <w:t xml:space="preserve"> </w:t>
      </w:r>
      <w:r w:rsidRPr="009F3668">
        <w:rPr>
          <w:sz w:val="22"/>
          <w:szCs w:val="22"/>
        </w:rPr>
        <w:t xml:space="preserve">MBS:080729411, OIB:02217546383, </w:t>
      </w:r>
      <w:r w:rsidR="00BD67E1" w:rsidRPr="009F3668">
        <w:rPr>
          <w:sz w:val="22"/>
          <w:szCs w:val="22"/>
        </w:rPr>
        <w:t>01</w:t>
      </w:r>
      <w:r w:rsidRPr="009F3668">
        <w:rPr>
          <w:sz w:val="22"/>
          <w:szCs w:val="22"/>
        </w:rPr>
        <w:t xml:space="preserve">. </w:t>
      </w:r>
      <w:r w:rsidR="00BD67E1" w:rsidRPr="009F3668">
        <w:rPr>
          <w:sz w:val="22"/>
          <w:szCs w:val="22"/>
        </w:rPr>
        <w:t>listopada</w:t>
      </w:r>
      <w:r w:rsidRPr="009F3668">
        <w:rPr>
          <w:sz w:val="22"/>
          <w:szCs w:val="22"/>
        </w:rPr>
        <w:t xml:space="preserve"> 201</w:t>
      </w:r>
      <w:r w:rsidR="00D41945" w:rsidRPr="009F3668">
        <w:rPr>
          <w:sz w:val="22"/>
          <w:szCs w:val="22"/>
        </w:rPr>
        <w:t>8</w:t>
      </w:r>
      <w:r w:rsidRPr="009F3668">
        <w:rPr>
          <w:sz w:val="22"/>
          <w:szCs w:val="22"/>
        </w:rPr>
        <w:t>. godine,</w:t>
      </w:r>
    </w:p>
    <w:p w:rsidRDefault="005B3F68" w:rsidP="00413C9C" w:rsidR="005B3F68" w:rsidRPr="009F3668">
      <w:pPr>
        <w:jc w:val="both"/>
        <w:rPr>
          <w:sz w:val="22"/>
          <w:szCs w:val="22"/>
        </w:rPr>
      </w:pPr>
    </w:p>
    <w:p w:rsidRDefault="00413C9C" w:rsidP="00413C9C" w:rsidR="00413C9C" w:rsidRPr="009F3668">
      <w:pPr>
        <w:jc w:val="center"/>
        <w:rPr>
          <w:sz w:val="22"/>
          <w:szCs w:val="22"/>
        </w:rPr>
      </w:pPr>
      <w:r w:rsidRPr="009F3668">
        <w:rPr>
          <w:sz w:val="22"/>
          <w:szCs w:val="22"/>
        </w:rPr>
        <w:t xml:space="preserve">z  a  k  </w:t>
      </w:r>
      <w:proofErr w:type="spellStart"/>
      <w:r w:rsidRPr="009F3668">
        <w:rPr>
          <w:sz w:val="22"/>
          <w:szCs w:val="22"/>
        </w:rPr>
        <w:t>lj</w:t>
      </w:r>
      <w:proofErr w:type="spellEnd"/>
      <w:r w:rsidRPr="009F3668">
        <w:rPr>
          <w:sz w:val="22"/>
          <w:szCs w:val="22"/>
        </w:rPr>
        <w:t xml:space="preserve">  u  č  i  o      j  e</w:t>
      </w:r>
    </w:p>
    <w:p w:rsidRDefault="00413C9C" w:rsidP="00413C9C" w:rsidR="00413C9C" w:rsidRPr="009F3668">
      <w:pPr>
        <w:jc w:val="both"/>
        <w:rPr>
          <w:b/>
          <w:sz w:val="22"/>
          <w:szCs w:val="22"/>
        </w:rPr>
      </w:pPr>
    </w:p>
    <w:p w:rsidRDefault="004C6A79" w:rsidP="004C6A79" w:rsidR="004C6A79" w:rsidRPr="009F3668">
      <w:pPr>
        <w:jc w:val="both"/>
        <w:rPr>
          <w:b/>
          <w:sz w:val="22"/>
          <w:szCs w:val="22"/>
        </w:rPr>
      </w:pPr>
      <w:r w:rsidRPr="009F3668">
        <w:rPr>
          <w:sz w:val="22"/>
          <w:szCs w:val="22"/>
        </w:rPr>
        <w:t xml:space="preserve">I </w:t>
      </w:r>
      <w:r w:rsidR="00E330F4" w:rsidRPr="009F3668">
        <w:rPr>
          <w:sz w:val="22"/>
          <w:szCs w:val="22"/>
        </w:rPr>
        <w:tab/>
      </w:r>
      <w:r w:rsidRPr="009F3668">
        <w:rPr>
          <w:sz w:val="22"/>
          <w:szCs w:val="22"/>
        </w:rPr>
        <w:t xml:space="preserve">Nekretnina, upisana u  zemljišne knjige,  Općinskog suda u Novom Zagrebu, </w:t>
      </w:r>
      <w:r w:rsidRPr="009F3668">
        <w:rPr>
          <w:b/>
          <w:sz w:val="22"/>
          <w:szCs w:val="22"/>
        </w:rPr>
        <w:t xml:space="preserve">K.O. BLATO NOVO, Z.K.ULOŽAK </w:t>
      </w:r>
      <w:r w:rsidR="00DA2E3A" w:rsidRPr="009F3668">
        <w:rPr>
          <w:b/>
          <w:sz w:val="22"/>
          <w:szCs w:val="22"/>
        </w:rPr>
        <w:t>50267</w:t>
      </w:r>
      <w:r w:rsidRPr="009F3668">
        <w:rPr>
          <w:b/>
          <w:sz w:val="22"/>
          <w:szCs w:val="22"/>
        </w:rPr>
        <w:t xml:space="preserve"> BROJ PODULOŠKA</w:t>
      </w:r>
    </w:p>
    <w:p w:rsidRDefault="0069517D" w:rsidP="0069517D" w:rsidR="0069517D" w:rsidRPr="009F3668">
      <w:pPr>
        <w:pStyle w:val="Obinitekst"/>
        <w:jc w:val="both"/>
        <w:rPr>
          <w:rFonts w:cs="Times New Roman" w:hAnsi="Times New Roman" w:ascii="Times New Roman"/>
          <w:b/>
          <w:szCs w:val="22"/>
        </w:rPr>
      </w:pPr>
      <w:r w:rsidRPr="009F3668">
        <w:rPr>
          <w:rFonts w:cs="Times New Roman" w:hAnsi="Times New Roman" w:ascii="Times New Roman"/>
          <w:b/>
          <w:szCs w:val="22"/>
        </w:rPr>
        <w:t>93. ETAŽA: 17/10000</w:t>
      </w:r>
    </w:p>
    <w:p w:rsidRDefault="0069517D" w:rsidP="0069517D" w:rsidR="004C6A79" w:rsidRPr="009F3668">
      <w:pPr>
        <w:pStyle w:val="Bezproreda"/>
        <w:jc w:val="both"/>
        <w:rPr>
          <w:rFonts w:cs="Times New Roman" w:hAnsi="Times New Roman" w:ascii="Times New Roman"/>
        </w:rPr>
      </w:pPr>
      <w:r w:rsidRPr="009F3668">
        <w:rPr>
          <w:rFonts w:cs="Times New Roman" w:hAnsi="Times New Roman" w:ascii="Times New Roman"/>
          <w:b/>
        </w:rPr>
        <w:t>1. garažno parkirno mjesto oznake P 93</w:t>
      </w:r>
      <w:r w:rsidRPr="009F3668">
        <w:rPr>
          <w:rFonts w:cs="Times New Roman" w:hAnsi="Times New Roman" w:ascii="Times New Roman"/>
        </w:rPr>
        <w:t xml:space="preserve">, u podrumu objekta S 4, neto korisne površine 22,66 m2, u etažnom elaboratu sve označeno  crvenom bojom, na listu A opisano kao zgrada mješovite namjene br. 11, </w:t>
      </w:r>
      <w:proofErr w:type="spellStart"/>
      <w:r w:rsidRPr="009F3668">
        <w:rPr>
          <w:rFonts w:cs="Times New Roman" w:hAnsi="Times New Roman" w:ascii="Times New Roman"/>
        </w:rPr>
        <w:t>Jaruščica</w:t>
      </w:r>
      <w:proofErr w:type="spellEnd"/>
      <w:r w:rsidRPr="009F3668">
        <w:rPr>
          <w:rFonts w:cs="Times New Roman" w:hAnsi="Times New Roman" w:ascii="Times New Roman"/>
        </w:rPr>
        <w:t xml:space="preserve"> 1 i dvorište u površini 5693 m2, sve na </w:t>
      </w:r>
      <w:proofErr w:type="spellStart"/>
      <w:r w:rsidRPr="009F3668">
        <w:rPr>
          <w:rFonts w:cs="Times New Roman" w:hAnsi="Times New Roman" w:ascii="Times New Roman"/>
        </w:rPr>
        <w:t>kat.čestici</w:t>
      </w:r>
      <w:proofErr w:type="spellEnd"/>
      <w:r w:rsidRPr="009F3668">
        <w:rPr>
          <w:rFonts w:cs="Times New Roman" w:hAnsi="Times New Roman" w:ascii="Times New Roman"/>
        </w:rPr>
        <w:t xml:space="preserve"> 1354/2  / zgrada mješovite namjene br. 11, </w:t>
      </w:r>
      <w:proofErr w:type="spellStart"/>
      <w:r w:rsidRPr="009F3668">
        <w:rPr>
          <w:rFonts w:cs="Times New Roman" w:hAnsi="Times New Roman" w:ascii="Times New Roman"/>
        </w:rPr>
        <w:t>Jaruščica</w:t>
      </w:r>
      <w:proofErr w:type="spellEnd"/>
      <w:r w:rsidRPr="009F3668">
        <w:rPr>
          <w:rFonts w:cs="Times New Roman" w:hAnsi="Times New Roman" w:ascii="Times New Roman"/>
        </w:rPr>
        <w:t xml:space="preserve">  u površini 1956 m2 i dvorište u površini 3737 </w:t>
      </w:r>
      <w:r w:rsidR="00DA2E3A" w:rsidRPr="009F3668">
        <w:rPr>
          <w:rFonts w:cs="Times New Roman" w:hAnsi="Times New Roman" w:ascii="Times New Roman"/>
        </w:rPr>
        <w:t>m2</w:t>
      </w:r>
      <w:r w:rsidR="00E330F4" w:rsidRPr="009F3668">
        <w:rPr>
          <w:rFonts w:cs="Times New Roman" w:hAnsi="Times New Roman" w:ascii="Times New Roman"/>
        </w:rPr>
        <w:t>, na kojoj nekretnini je na listu C / teretovnica/ upisano pravo pod</w:t>
      </w:r>
      <w:r w:rsidR="00E330F4" w:rsidRPr="009F3668">
        <w:rPr>
          <w:rFonts w:cs="Times New Roman" w:hAnsi="Times New Roman" w:ascii="Times New Roman"/>
          <w:color w:val="444444"/>
        </w:rPr>
        <w:t xml:space="preserve"> </w:t>
      </w:r>
      <w:r w:rsidR="00DA2E3A" w:rsidRPr="009F3668">
        <w:rPr>
          <w:rFonts w:cs="Times New Roman" w:hAnsi="Times New Roman" w:ascii="Times New Roman"/>
          <w:color w:val="444444"/>
        </w:rPr>
        <w:t xml:space="preserve">Z-66527/07, Z-29677/08, Z-62741/08, Z-1637/09 Z-41622/10 sve  </w:t>
      </w:r>
      <w:r w:rsidR="00DA2E3A" w:rsidRPr="009F3668">
        <w:rPr>
          <w:rFonts w:cs="Times New Roman" w:hAnsi="Times New Roman" w:ascii="Times New Roman"/>
        </w:rPr>
        <w:t xml:space="preserve">u korist  Zagrebačka banka d.d. Zagreb,OIB:92963223473 Paromlinska 2 i pod Z-1637/09 i Z-66527/07 u korist </w:t>
      </w:r>
      <w:proofErr w:type="spellStart"/>
      <w:r w:rsidR="00DA2E3A" w:rsidRPr="009F3668">
        <w:rPr>
          <w:rFonts w:cs="Times New Roman" w:hAnsi="Times New Roman" w:ascii="Times New Roman"/>
        </w:rPr>
        <w:t>Unicredit</w:t>
      </w:r>
      <w:proofErr w:type="spellEnd"/>
      <w:r w:rsidR="00DA2E3A" w:rsidRPr="009F3668">
        <w:rPr>
          <w:rFonts w:cs="Times New Roman" w:hAnsi="Times New Roman" w:ascii="Times New Roman"/>
        </w:rPr>
        <w:t xml:space="preserve"> Zagrebačka banka d.d. Bosna i Hercegovina, Mostar, upisano pravo pod</w:t>
      </w:r>
      <w:r w:rsidR="00DA2E3A" w:rsidRPr="009F3668">
        <w:rPr>
          <w:rFonts w:cs="Times New Roman" w:hAnsi="Times New Roman" w:ascii="Times New Roman"/>
          <w:b/>
        </w:rPr>
        <w:t xml:space="preserve"> Z-22590/17</w:t>
      </w:r>
      <w:r w:rsidR="00DA2E3A" w:rsidRPr="009F3668">
        <w:rPr>
          <w:rFonts w:cs="Times New Roman" w:hAnsi="Times New Roman" w:ascii="Times New Roman"/>
        </w:rPr>
        <w:t xml:space="preserve"> uknjižba ustupanja založnog prava u korist novog založnog vjerovnika APS DELTA S.A., OIB: 45421012929, 1 </w:t>
      </w:r>
      <w:proofErr w:type="spellStart"/>
      <w:r w:rsidR="00DA2E3A" w:rsidRPr="009F3668">
        <w:rPr>
          <w:rFonts w:cs="Times New Roman" w:hAnsi="Times New Roman" w:ascii="Times New Roman"/>
        </w:rPr>
        <w:t>Rue</w:t>
      </w:r>
      <w:proofErr w:type="spellEnd"/>
      <w:r w:rsidR="00DA2E3A" w:rsidRPr="009F3668">
        <w:rPr>
          <w:rFonts w:cs="Times New Roman" w:hAnsi="Times New Roman" w:ascii="Times New Roman"/>
        </w:rPr>
        <w:t xml:space="preserve"> </w:t>
      </w:r>
      <w:proofErr w:type="spellStart"/>
      <w:r w:rsidR="00DA2E3A" w:rsidRPr="009F3668">
        <w:rPr>
          <w:rFonts w:cs="Times New Roman" w:hAnsi="Times New Roman" w:ascii="Times New Roman"/>
        </w:rPr>
        <w:t>Jean</w:t>
      </w:r>
      <w:proofErr w:type="spellEnd"/>
      <w:r w:rsidR="00DA2E3A" w:rsidRPr="009F3668">
        <w:rPr>
          <w:rFonts w:cs="Times New Roman" w:hAnsi="Times New Roman" w:ascii="Times New Roman"/>
        </w:rPr>
        <w:t xml:space="preserve"> </w:t>
      </w:r>
      <w:proofErr w:type="spellStart"/>
      <w:r w:rsidR="00DA2E3A" w:rsidRPr="009F3668">
        <w:rPr>
          <w:rFonts w:cs="Times New Roman" w:hAnsi="Times New Roman" w:ascii="Times New Roman"/>
        </w:rPr>
        <w:t>Piret</w:t>
      </w:r>
      <w:proofErr w:type="spellEnd"/>
      <w:r w:rsidR="00DA2E3A" w:rsidRPr="009F3668">
        <w:rPr>
          <w:rFonts w:cs="Times New Roman" w:hAnsi="Times New Roman" w:ascii="Times New Roman"/>
        </w:rPr>
        <w:t>, L-2350, Luksemburg</w:t>
      </w:r>
      <w:r w:rsidR="00E330F4" w:rsidRPr="009F3668">
        <w:rPr>
          <w:rFonts w:cs="Times New Roman" w:hAnsi="Times New Roman" w:ascii="Times New Roman"/>
        </w:rPr>
        <w:t xml:space="preserve">, </w:t>
      </w:r>
      <w:r w:rsidR="004C6A79" w:rsidRPr="009F3668">
        <w:rPr>
          <w:rFonts w:cs="Times New Roman" w:hAnsi="Times New Roman" w:ascii="Times New Roman"/>
        </w:rPr>
        <w:t xml:space="preserve">dosuđena pravomoćnim rješenjem od </w:t>
      </w:r>
      <w:r w:rsidR="000F51BD" w:rsidRPr="009F3668">
        <w:rPr>
          <w:rFonts w:cs="Times New Roman" w:hAnsi="Times New Roman" w:ascii="Times New Roman"/>
        </w:rPr>
        <w:t>1</w:t>
      </w:r>
      <w:r w:rsidR="00DD2C6B" w:rsidRPr="009F3668">
        <w:rPr>
          <w:rFonts w:cs="Times New Roman" w:hAnsi="Times New Roman" w:ascii="Times New Roman"/>
        </w:rPr>
        <w:t>2</w:t>
      </w:r>
      <w:r w:rsidR="000F51BD" w:rsidRPr="009F3668">
        <w:rPr>
          <w:rFonts w:cs="Times New Roman" w:hAnsi="Times New Roman" w:ascii="Times New Roman"/>
        </w:rPr>
        <w:t>. srpnja 2018</w:t>
      </w:r>
      <w:r w:rsidR="00D17862" w:rsidRPr="009F3668">
        <w:rPr>
          <w:rFonts w:cs="Times New Roman" w:hAnsi="Times New Roman" w:ascii="Times New Roman"/>
        </w:rPr>
        <w:t>.</w:t>
      </w:r>
      <w:r w:rsidR="004C6A79" w:rsidRPr="009F3668">
        <w:rPr>
          <w:rFonts w:cs="Times New Roman" w:hAnsi="Times New Roman" w:ascii="Times New Roman"/>
        </w:rPr>
        <w:t xml:space="preserve"> godine </w:t>
      </w:r>
      <w:r w:rsidR="00D17862" w:rsidRPr="009F3668">
        <w:rPr>
          <w:rFonts w:cs="Times New Roman" w:hAnsi="Times New Roman" w:ascii="Times New Roman"/>
        </w:rPr>
        <w:t>kupcu</w:t>
      </w:r>
      <w:r w:rsidR="004C6A79" w:rsidRPr="009F3668">
        <w:rPr>
          <w:rFonts w:cs="Times New Roman" w:hAnsi="Times New Roman" w:ascii="Times New Roman"/>
        </w:rPr>
        <w:t xml:space="preserve"> </w:t>
      </w:r>
      <w:r w:rsidRPr="009F3668">
        <w:rPr>
          <w:rFonts w:cs="Times New Roman" w:hAnsi="Times New Roman" w:ascii="Times New Roman"/>
          <w:b/>
        </w:rPr>
        <w:t xml:space="preserve">Željko </w:t>
      </w:r>
      <w:proofErr w:type="spellStart"/>
      <w:r w:rsidRPr="009F3668">
        <w:rPr>
          <w:rFonts w:cs="Times New Roman" w:hAnsi="Times New Roman" w:ascii="Times New Roman"/>
          <w:b/>
        </w:rPr>
        <w:t>Piler</w:t>
      </w:r>
      <w:proofErr w:type="spellEnd"/>
      <w:r w:rsidRPr="009F3668">
        <w:rPr>
          <w:rFonts w:cs="Times New Roman" w:hAnsi="Times New Roman" w:ascii="Times New Roman"/>
          <w:b/>
        </w:rPr>
        <w:t xml:space="preserve">, </w:t>
      </w:r>
      <w:proofErr w:type="spellStart"/>
      <w:r w:rsidRPr="009F3668">
        <w:rPr>
          <w:rFonts w:cs="Times New Roman" w:hAnsi="Times New Roman" w:ascii="Times New Roman"/>
          <w:b/>
        </w:rPr>
        <w:t>Jaruščica</w:t>
      </w:r>
      <w:proofErr w:type="spellEnd"/>
      <w:r w:rsidRPr="009F3668">
        <w:rPr>
          <w:rFonts w:cs="Times New Roman" w:hAnsi="Times New Roman" w:ascii="Times New Roman"/>
          <w:b/>
        </w:rPr>
        <w:t xml:space="preserve"> 11, Zagreb, OIB: 61843813267</w:t>
      </w:r>
      <w:r w:rsidR="004C6A79" w:rsidRPr="009F3668">
        <w:rPr>
          <w:rFonts w:cs="Times New Roman" w:hAnsi="Times New Roman" w:ascii="Times New Roman"/>
        </w:rPr>
        <w:t xml:space="preserve">, predaje se u posjed kupcu. </w:t>
      </w:r>
    </w:p>
    <w:p w:rsidRDefault="00840161" w:rsidP="00413C9C" w:rsidR="00413C9C" w:rsidRPr="009F3668">
      <w:pPr>
        <w:jc w:val="both"/>
        <w:rPr>
          <w:b/>
          <w:sz w:val="22"/>
          <w:szCs w:val="22"/>
        </w:rPr>
      </w:pPr>
      <w:r w:rsidRPr="009F3668">
        <w:rPr>
          <w:sz w:val="22"/>
          <w:szCs w:val="22"/>
        </w:rPr>
        <w:t>II</w:t>
      </w:r>
      <w:r w:rsidR="00E330F4" w:rsidRPr="009F3668">
        <w:rPr>
          <w:sz w:val="22"/>
          <w:szCs w:val="22"/>
        </w:rPr>
        <w:tab/>
      </w:r>
      <w:r w:rsidR="00413C9C" w:rsidRPr="009F3668">
        <w:rPr>
          <w:sz w:val="22"/>
          <w:szCs w:val="22"/>
        </w:rPr>
        <w:t>Potvrđuje se da je kupac</w:t>
      </w:r>
      <w:r w:rsidR="0069517D" w:rsidRPr="009F3668">
        <w:rPr>
          <w:sz w:val="22"/>
          <w:szCs w:val="22"/>
        </w:rPr>
        <w:t xml:space="preserve"> Željko </w:t>
      </w:r>
      <w:proofErr w:type="spellStart"/>
      <w:r w:rsidR="0069517D" w:rsidRPr="009F3668">
        <w:rPr>
          <w:sz w:val="22"/>
          <w:szCs w:val="22"/>
        </w:rPr>
        <w:t>Piler</w:t>
      </w:r>
      <w:proofErr w:type="spellEnd"/>
      <w:r w:rsidR="0069517D" w:rsidRPr="009F3668">
        <w:rPr>
          <w:sz w:val="22"/>
          <w:szCs w:val="22"/>
        </w:rPr>
        <w:t xml:space="preserve">, </w:t>
      </w:r>
      <w:proofErr w:type="spellStart"/>
      <w:r w:rsidR="0069517D" w:rsidRPr="009F3668">
        <w:rPr>
          <w:sz w:val="22"/>
          <w:szCs w:val="22"/>
        </w:rPr>
        <w:t>Jaruščica</w:t>
      </w:r>
      <w:proofErr w:type="spellEnd"/>
      <w:r w:rsidR="0069517D" w:rsidRPr="009F3668">
        <w:rPr>
          <w:sz w:val="22"/>
          <w:szCs w:val="22"/>
        </w:rPr>
        <w:t xml:space="preserve"> 11, Zagreb, OIB: 61843813267</w:t>
      </w:r>
      <w:r w:rsidR="003F60EE" w:rsidRPr="009F3668">
        <w:rPr>
          <w:sz w:val="22"/>
          <w:szCs w:val="22"/>
        </w:rPr>
        <w:t xml:space="preserve">, </w:t>
      </w:r>
      <w:r w:rsidR="00413C9C" w:rsidRPr="009F3668">
        <w:rPr>
          <w:sz w:val="22"/>
          <w:szCs w:val="22"/>
        </w:rPr>
        <w:t xml:space="preserve"> položio  </w:t>
      </w:r>
      <w:proofErr w:type="spellStart"/>
      <w:r w:rsidR="00413C9C" w:rsidRPr="009F3668">
        <w:rPr>
          <w:sz w:val="22"/>
          <w:szCs w:val="22"/>
        </w:rPr>
        <w:t>kupovninu</w:t>
      </w:r>
      <w:proofErr w:type="spellEnd"/>
      <w:r w:rsidR="00413C9C" w:rsidRPr="009F3668">
        <w:rPr>
          <w:sz w:val="22"/>
          <w:szCs w:val="22"/>
        </w:rPr>
        <w:t xml:space="preserve"> u cijelosti, te se dozvoljava i određuje upis iz točke </w:t>
      </w:r>
      <w:r w:rsidRPr="009F3668">
        <w:rPr>
          <w:sz w:val="22"/>
          <w:szCs w:val="22"/>
        </w:rPr>
        <w:t>XXXII</w:t>
      </w:r>
      <w:r w:rsidR="00DA2E3A" w:rsidRPr="009F3668">
        <w:rPr>
          <w:sz w:val="22"/>
          <w:szCs w:val="22"/>
        </w:rPr>
        <w:t>I</w:t>
      </w:r>
      <w:r w:rsidR="00413C9C" w:rsidRPr="009F3668">
        <w:rPr>
          <w:sz w:val="22"/>
          <w:szCs w:val="22"/>
        </w:rPr>
        <w:t xml:space="preserve"> rješenja od </w:t>
      </w:r>
      <w:r w:rsidRPr="009F3668">
        <w:rPr>
          <w:sz w:val="22"/>
          <w:szCs w:val="22"/>
        </w:rPr>
        <w:t>1</w:t>
      </w:r>
      <w:r w:rsidR="00DD2C6B" w:rsidRPr="009F3668">
        <w:rPr>
          <w:sz w:val="22"/>
          <w:szCs w:val="22"/>
        </w:rPr>
        <w:t>2</w:t>
      </w:r>
      <w:r w:rsidRPr="009F3668">
        <w:rPr>
          <w:sz w:val="22"/>
          <w:szCs w:val="22"/>
        </w:rPr>
        <w:t>. srpnja 2018</w:t>
      </w:r>
      <w:r w:rsidR="00413C9C" w:rsidRPr="009F3668">
        <w:rPr>
          <w:sz w:val="22"/>
          <w:szCs w:val="22"/>
        </w:rPr>
        <w:t>. u cijelosti.</w:t>
      </w:r>
    </w:p>
    <w:p w:rsidRDefault="00840161" w:rsidP="00413C9C" w:rsidR="00413C9C" w:rsidRPr="009F3668">
      <w:pPr>
        <w:jc w:val="both"/>
        <w:rPr>
          <w:sz w:val="22"/>
          <w:szCs w:val="22"/>
        </w:rPr>
      </w:pPr>
      <w:r w:rsidRPr="009F3668">
        <w:rPr>
          <w:sz w:val="22"/>
          <w:szCs w:val="22"/>
        </w:rPr>
        <w:t>III</w:t>
      </w:r>
      <w:r w:rsidR="00E330F4" w:rsidRPr="009F3668">
        <w:rPr>
          <w:sz w:val="22"/>
          <w:szCs w:val="22"/>
        </w:rPr>
        <w:tab/>
      </w:r>
      <w:r w:rsidR="00413C9C" w:rsidRPr="009F3668">
        <w:rPr>
          <w:sz w:val="22"/>
          <w:szCs w:val="22"/>
        </w:rPr>
        <w:t xml:space="preserve">Ovaj zaključak dostavlja se Općinskom sudu u Novom Zagrebu, zemljišnoknjižni odjel radi obavljanja upisa (članak 101. stavak 3. OZ-a) uz pravomoćno rješenje o dosudi od </w:t>
      </w:r>
      <w:r w:rsidRPr="009F3668">
        <w:rPr>
          <w:sz w:val="22"/>
          <w:szCs w:val="22"/>
        </w:rPr>
        <w:t>1</w:t>
      </w:r>
      <w:r w:rsidR="00DA2E3A" w:rsidRPr="009F3668">
        <w:rPr>
          <w:sz w:val="22"/>
          <w:szCs w:val="22"/>
        </w:rPr>
        <w:t>2</w:t>
      </w:r>
      <w:r w:rsidRPr="009F3668">
        <w:rPr>
          <w:sz w:val="22"/>
          <w:szCs w:val="22"/>
        </w:rPr>
        <w:t>. srpnja 2018</w:t>
      </w:r>
      <w:r w:rsidR="00413C9C" w:rsidRPr="009F3668">
        <w:rPr>
          <w:sz w:val="22"/>
          <w:szCs w:val="22"/>
        </w:rPr>
        <w:t>. godine.</w:t>
      </w:r>
    </w:p>
    <w:p w:rsidRDefault="00413C9C" w:rsidP="00413C9C" w:rsidR="00413C9C" w:rsidRPr="009F3668">
      <w:pPr>
        <w:ind w:left="360"/>
        <w:jc w:val="center"/>
        <w:rPr>
          <w:sz w:val="22"/>
          <w:szCs w:val="22"/>
        </w:rPr>
      </w:pPr>
      <w:r w:rsidRPr="009F3668">
        <w:rPr>
          <w:sz w:val="22"/>
          <w:szCs w:val="22"/>
        </w:rPr>
        <w:t>O  b  r  a  z  l  o  ž  e  nj  e</w:t>
      </w:r>
    </w:p>
    <w:p w:rsidRDefault="00413C9C" w:rsidP="00413C9C" w:rsidR="00413C9C" w:rsidRPr="009F3668">
      <w:pPr>
        <w:ind w:left="360"/>
        <w:jc w:val="both"/>
        <w:rPr>
          <w:b/>
          <w:sz w:val="22"/>
          <w:szCs w:val="22"/>
        </w:rPr>
      </w:pPr>
    </w:p>
    <w:p w:rsidRDefault="00413C9C" w:rsidP="00413C9C" w:rsidR="00413C9C" w:rsidRPr="009F3668">
      <w:pPr>
        <w:jc w:val="both"/>
        <w:rPr>
          <w:sz w:val="22"/>
          <w:szCs w:val="22"/>
        </w:rPr>
      </w:pPr>
      <w:r w:rsidRPr="009F3668">
        <w:rPr>
          <w:sz w:val="22"/>
          <w:szCs w:val="22"/>
        </w:rPr>
        <w:t xml:space="preserve">Rješenje gornjeg broja od </w:t>
      </w:r>
      <w:r w:rsidR="00840161" w:rsidRPr="009F3668">
        <w:rPr>
          <w:sz w:val="22"/>
          <w:szCs w:val="22"/>
        </w:rPr>
        <w:t>1</w:t>
      </w:r>
      <w:r w:rsidR="00DD2C6B" w:rsidRPr="009F3668">
        <w:rPr>
          <w:sz w:val="22"/>
          <w:szCs w:val="22"/>
        </w:rPr>
        <w:t>2</w:t>
      </w:r>
      <w:r w:rsidR="00840161" w:rsidRPr="009F3668">
        <w:rPr>
          <w:sz w:val="22"/>
          <w:szCs w:val="22"/>
        </w:rPr>
        <w:t>. srpnja 2018</w:t>
      </w:r>
      <w:r w:rsidRPr="009F3668">
        <w:rPr>
          <w:sz w:val="22"/>
          <w:szCs w:val="22"/>
        </w:rPr>
        <w:t>. godine steklo je u cijelosti svojstvo pravomoćnosti. Kupac je uplatio cijenu</w:t>
      </w:r>
      <w:r w:rsidR="00606A10" w:rsidRPr="009F3668">
        <w:rPr>
          <w:sz w:val="22"/>
          <w:szCs w:val="22"/>
        </w:rPr>
        <w:t xml:space="preserve"> u iznosu od </w:t>
      </w:r>
      <w:r w:rsidR="0069517D" w:rsidRPr="009F3668">
        <w:rPr>
          <w:sz w:val="22"/>
          <w:szCs w:val="22"/>
        </w:rPr>
        <w:t xml:space="preserve">39.800,00 </w:t>
      </w:r>
      <w:r w:rsidR="00606A10" w:rsidRPr="009F3668">
        <w:rPr>
          <w:sz w:val="22"/>
          <w:szCs w:val="22"/>
        </w:rPr>
        <w:t>kn</w:t>
      </w:r>
      <w:r w:rsidRPr="009F3668">
        <w:rPr>
          <w:sz w:val="22"/>
          <w:szCs w:val="22"/>
        </w:rPr>
        <w:t xml:space="preserve"> u cijelosti. Temeljem stanja spisa, sukladno članku 101. Ovršnog zakona, donijet je ovaj zaključak. </w:t>
      </w:r>
    </w:p>
    <w:p w:rsidRDefault="00413C9C" w:rsidP="00413C9C" w:rsidR="00413C9C" w:rsidRPr="009F3668">
      <w:pPr>
        <w:jc w:val="both"/>
        <w:rPr>
          <w:sz w:val="22"/>
          <w:szCs w:val="22"/>
        </w:rPr>
      </w:pPr>
    </w:p>
    <w:p w:rsidRDefault="00413C9C" w:rsidP="00413C9C" w:rsidR="00413C9C" w:rsidRPr="009F3668">
      <w:pPr>
        <w:jc w:val="center"/>
        <w:rPr>
          <w:sz w:val="22"/>
          <w:szCs w:val="22"/>
        </w:rPr>
      </w:pPr>
      <w:r w:rsidRPr="009F3668">
        <w:rPr>
          <w:sz w:val="22"/>
          <w:szCs w:val="22"/>
        </w:rPr>
        <w:t>U Zag</w:t>
      </w:r>
      <w:r w:rsidR="00C07C9E" w:rsidRPr="009F3668">
        <w:rPr>
          <w:sz w:val="22"/>
          <w:szCs w:val="22"/>
        </w:rPr>
        <w:t>rebu,</w:t>
      </w:r>
      <w:r w:rsidR="0069517D" w:rsidRPr="009F3668">
        <w:rPr>
          <w:sz w:val="22"/>
          <w:szCs w:val="22"/>
        </w:rPr>
        <w:t xml:space="preserve"> </w:t>
      </w:r>
      <w:r w:rsidR="00BD67E1" w:rsidRPr="009F3668">
        <w:rPr>
          <w:sz w:val="22"/>
          <w:szCs w:val="22"/>
        </w:rPr>
        <w:t>01</w:t>
      </w:r>
      <w:r w:rsidR="00DA0D61" w:rsidRPr="009F3668">
        <w:rPr>
          <w:sz w:val="22"/>
          <w:szCs w:val="22"/>
        </w:rPr>
        <w:t xml:space="preserve">. </w:t>
      </w:r>
      <w:r w:rsidR="00BD67E1" w:rsidRPr="009F3668">
        <w:rPr>
          <w:sz w:val="22"/>
          <w:szCs w:val="22"/>
        </w:rPr>
        <w:t>listopada</w:t>
      </w:r>
      <w:r w:rsidRPr="009F3668">
        <w:rPr>
          <w:sz w:val="22"/>
          <w:szCs w:val="22"/>
        </w:rPr>
        <w:t xml:space="preserve"> 201</w:t>
      </w:r>
      <w:r w:rsidR="00D41945" w:rsidRPr="009F3668">
        <w:rPr>
          <w:sz w:val="22"/>
          <w:szCs w:val="22"/>
        </w:rPr>
        <w:t>8</w:t>
      </w:r>
      <w:r w:rsidRPr="009F3668">
        <w:rPr>
          <w:sz w:val="22"/>
          <w:szCs w:val="22"/>
        </w:rPr>
        <w:t>. godine</w:t>
      </w:r>
    </w:p>
    <w:p w:rsidRDefault="00413C9C" w:rsidP="00413C9C" w:rsidR="00413C9C" w:rsidRPr="009F3668">
      <w:pPr>
        <w:jc w:val="center"/>
        <w:rPr>
          <w:sz w:val="22"/>
          <w:szCs w:val="22"/>
        </w:rPr>
      </w:pPr>
    </w:p>
    <w:p w:rsidRDefault="00413C9C" w:rsidP="00413C9C" w:rsidR="00413C9C" w:rsidRPr="009F3668">
      <w:pPr>
        <w:jc w:val="both"/>
        <w:rPr>
          <w:sz w:val="22"/>
          <w:szCs w:val="22"/>
        </w:rPr>
      </w:pPr>
      <w:r w:rsidRPr="009F3668">
        <w:rPr>
          <w:sz w:val="22"/>
          <w:szCs w:val="22"/>
        </w:rPr>
        <w:t xml:space="preserve">                                                                                                    STEČAJNI SUDAC:</w:t>
      </w:r>
    </w:p>
    <w:p w:rsidRDefault="00413C9C" w:rsidP="00413C9C" w:rsidR="00413C9C" w:rsidRPr="009F3668">
      <w:pPr>
        <w:jc w:val="both"/>
        <w:rPr>
          <w:sz w:val="22"/>
          <w:szCs w:val="22"/>
        </w:rPr>
      </w:pPr>
      <w:r w:rsidRPr="009F3668">
        <w:rPr>
          <w:sz w:val="22"/>
          <w:szCs w:val="22"/>
        </w:rPr>
        <w:t xml:space="preserve">                                                                                                    NINO RADIĆ</w:t>
      </w:r>
      <w:r w:rsidR="009F3668" w:rsidRPr="009F3668">
        <w:rPr>
          <w:sz w:val="22"/>
          <w:szCs w:val="22"/>
        </w:rPr>
        <w:t xml:space="preserve"> v.r. </w:t>
      </w:r>
      <w:r w:rsidRPr="009F3668">
        <w:rPr>
          <w:sz w:val="22"/>
          <w:szCs w:val="22"/>
        </w:rPr>
        <w:t xml:space="preserve">  </w:t>
      </w:r>
    </w:p>
    <w:p w:rsidRDefault="00413C9C" w:rsidP="00413C9C" w:rsidR="00413C9C" w:rsidRPr="009F3668">
      <w:pPr>
        <w:jc w:val="both"/>
        <w:rPr>
          <w:sz w:val="22"/>
          <w:szCs w:val="22"/>
        </w:rPr>
      </w:pPr>
      <w:r w:rsidRPr="009F3668">
        <w:rPr>
          <w:sz w:val="22"/>
          <w:szCs w:val="22"/>
        </w:rPr>
        <w:t>POUKA</w:t>
      </w:r>
      <w:r w:rsidR="00BD099A" w:rsidRPr="009F3668">
        <w:rPr>
          <w:sz w:val="22"/>
          <w:szCs w:val="22"/>
        </w:rPr>
        <w:t xml:space="preserve"> O PRAVNOM LIJEKU</w:t>
      </w:r>
      <w:r w:rsidRPr="009F3668">
        <w:rPr>
          <w:sz w:val="22"/>
          <w:szCs w:val="22"/>
        </w:rPr>
        <w:t xml:space="preserve">: </w:t>
      </w:r>
    </w:p>
    <w:p w:rsidRDefault="00413C9C" w:rsidP="00413C9C" w:rsidR="00413C9C" w:rsidRPr="009F3668">
      <w:pPr>
        <w:jc w:val="both"/>
        <w:rPr>
          <w:sz w:val="22"/>
          <w:szCs w:val="22"/>
        </w:rPr>
      </w:pPr>
      <w:r w:rsidRPr="009F3668">
        <w:rPr>
          <w:sz w:val="22"/>
          <w:szCs w:val="22"/>
        </w:rPr>
        <w:t>Protiv ovog zaključka žalba nije dopuštena (čl. 11. stavak 9. SZ-a).</w:t>
      </w:r>
      <w:r w:rsidRPr="009F3668">
        <w:rPr>
          <w:sz w:val="22"/>
          <w:szCs w:val="22"/>
        </w:rPr>
        <w:tab/>
      </w:r>
    </w:p>
    <w:p w:rsidRDefault="00413C9C" w:rsidP="00413C9C" w:rsidR="00413C9C" w:rsidRPr="009F3668">
      <w:pPr>
        <w:jc w:val="both"/>
        <w:rPr>
          <w:sz w:val="22"/>
          <w:szCs w:val="22"/>
        </w:rPr>
      </w:pPr>
    </w:p>
    <w:p w:rsidRDefault="009F3668" w:rsidP="00413C9C" w:rsidR="00413C9C">
      <w:pPr>
        <w:jc w:val="both"/>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t xml:space="preserve">        Za točnost </w:t>
      </w:r>
      <w:proofErr w:type="spellStart"/>
      <w:r>
        <w:rPr>
          <w:sz w:val="22"/>
          <w:szCs w:val="22"/>
        </w:rPr>
        <w:t>otpravka</w:t>
      </w:r>
      <w:proofErr w:type="spellEnd"/>
      <w:r>
        <w:rPr>
          <w:sz w:val="22"/>
          <w:szCs w:val="22"/>
        </w:rPr>
        <w:t xml:space="preserve">-ovlašteni službenik: </w:t>
      </w:r>
    </w:p>
    <w:p w:rsidRDefault="009F3668" w:rsidP="00413C9C" w:rsidR="009F3668" w:rsidRPr="009F3668">
      <w:pPr>
        <w:jc w:val="both"/>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 xml:space="preserve">               Tatjana Slaviček </w:t>
      </w:r>
    </w:p>
    <w:sectPr w:rsidR="009F3668" w:rsidRPr="009F3668">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006858"/>
    <w:multiLevelType w:val="hybridMultilevel"/>
    <w:tmpl w:val="DD442DF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13C9C"/>
    <w:rsid w:val="000F51BD"/>
    <w:rsid w:val="00187312"/>
    <w:rsid w:val="001E7687"/>
    <w:rsid w:val="00212CD6"/>
    <w:rsid w:val="002529C7"/>
    <w:rsid w:val="002C0A4D"/>
    <w:rsid w:val="002F4FC7"/>
    <w:rsid w:val="002F6556"/>
    <w:rsid w:val="003454D4"/>
    <w:rsid w:val="003F60EE"/>
    <w:rsid w:val="00413C9C"/>
    <w:rsid w:val="00425E42"/>
    <w:rsid w:val="00450457"/>
    <w:rsid w:val="004C6A79"/>
    <w:rsid w:val="00526219"/>
    <w:rsid w:val="00545FE2"/>
    <w:rsid w:val="005862D8"/>
    <w:rsid w:val="005B3F68"/>
    <w:rsid w:val="005E4F6E"/>
    <w:rsid w:val="00606A10"/>
    <w:rsid w:val="00673167"/>
    <w:rsid w:val="0069517D"/>
    <w:rsid w:val="006C17B6"/>
    <w:rsid w:val="007644BB"/>
    <w:rsid w:val="00807318"/>
    <w:rsid w:val="00840161"/>
    <w:rsid w:val="009F3668"/>
    <w:rsid w:val="00A45B3F"/>
    <w:rsid w:val="00AF19FE"/>
    <w:rsid w:val="00BD099A"/>
    <w:rsid w:val="00BD67E1"/>
    <w:rsid w:val="00C07C9E"/>
    <w:rsid w:val="00CA28FB"/>
    <w:rsid w:val="00CB2E5E"/>
    <w:rsid w:val="00D17862"/>
    <w:rsid w:val="00D41945"/>
    <w:rsid w:val="00D71957"/>
    <w:rsid w:val="00DA0D61"/>
    <w:rsid w:val="00DA2E3A"/>
    <w:rsid w:val="00DD2C6B"/>
    <w:rsid w:val="00E330F4"/>
    <w:rsid w:val="00E72A7C"/>
    <w:rsid w:val="00E8352F"/>
    <w:rsid w:val="00EB1497"/>
    <w:rsid w:val="00F042F1"/>
    <w:rsid w:val="00F36648"/>
    <w:rsid w:val="00F9567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413C9C"/>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413C9C"/>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413C9C"/>
    <w:rPr>
      <w:rFonts w:cs="Tahoma" w:eastAsia="Times New Roman" w:hAnsi="Tahoma" w:ascii="Tahoma"/>
      <w:sz w:val="16"/>
      <w:szCs w:val="16"/>
      <w:lang w:eastAsia="hr-HR"/>
    </w:rPr>
  </w:style>
  <w:style w:styleId="Odlomakpopisa" w:type="paragraph">
    <w:name w:val="List Paragraph"/>
    <w:basedOn w:val="Normal"/>
    <w:uiPriority w:val="34"/>
    <w:qFormat/>
    <w:rsid w:val="00EB1497"/>
    <w:pPr>
      <w:ind w:left="720"/>
      <w:contextualSpacing/>
    </w:pPr>
  </w:style>
  <w:style w:styleId="Bezproreda" w:type="paragraph">
    <w:name w:val="No Spacing"/>
    <w:uiPriority w:val="1"/>
    <w:qFormat/>
    <w:rsid w:val="004C6A79"/>
    <w:rPr>
      <w:rFonts w:hAnsiTheme="minorHAnsi" w:asciiTheme="minorHAnsi"/>
      <w:sz w:val="22"/>
    </w:rPr>
  </w:style>
  <w:style w:styleId="Obinitekst" w:type="paragraph">
    <w:name w:val="Plain Text"/>
    <w:basedOn w:val="Normal"/>
    <w:link w:val="ObinitekstChar"/>
    <w:uiPriority w:val="99"/>
    <w:semiHidden/>
    <w:unhideWhenUsed/>
    <w:rsid w:val="0069517D"/>
    <w:rPr>
      <w:rFonts w:cstheme="minorBidi" w:eastAsiaTheme="minorHAnsi" w:hAnsi="Calibri" w:ascii="Calibri"/>
      <w:sz w:val="22"/>
      <w:szCs w:val="21"/>
      <w:lang w:eastAsia="en-US"/>
    </w:rPr>
  </w:style>
  <w:style w:customStyle="true" w:styleId="ObinitekstChar" w:type="character">
    <w:name w:val="Obični tekst Char"/>
    <w:basedOn w:val="Zadanifontodlomka"/>
    <w:link w:val="Obinitekst"/>
    <w:uiPriority w:val="99"/>
    <w:semiHidden/>
    <w:rsid w:val="0069517D"/>
    <w:rPr>
      <w:rFonts w:hAnsi="Calibri" w:ascii="Calibri"/>
      <w:sz w:val="22"/>
      <w:szCs w:val="21"/>
    </w:rPr>
  </w:style>
  <w:style w:styleId="Tekstrezerviranogmjesta" w:type="character">
    <w:name w:val="Placeholder Text"/>
    <w:basedOn w:val="Zadanifontodlomka"/>
    <w:uiPriority w:val="99"/>
    <w:semiHidden/>
    <w:rsid w:val="00BD67E1"/>
    <w:rPr>
      <w:color w:val="808080"/>
      <w:bdr w:space="0" w:sz="0" w:color="auto" w:val="none"/>
      <w:shd w:fill="auto" w:color="auto" w:val="clear"/>
    </w:rPr>
  </w:style>
  <w:style w:customStyle="true" w:styleId="eSPISCCParagraphDefaultFont" w:type="character">
    <w:name w:val="eSPIS_CC_Paragraph Default Font"/>
    <w:basedOn w:val="Zadanifontodlomka"/>
    <w:rsid w:val="00BD67E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D67E1"/>
    <w:rPr>
      <w:bdr w:space="0" w:sz="0" w:color="auto" w:val="none"/>
      <w:shd w:fill="FFFFCC" w:color="auto" w:val="clear"/>
      <w:lang w:val="hr-HR"/>
    </w:rPr>
  </w:style>
  <w:style w:customStyle="true" w:styleId="PozadinaSvijetloCrvena" w:type="character">
    <w:name w:val="Pozadina_SvijetloCrvena"/>
    <w:basedOn w:val="eSPISCCParagraphDefaultFont"/>
    <w:rsid w:val="00BD67E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D67E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413C9C"/>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413C9C"/>
    <w:rPr>
      <w:rFonts w:ascii="Tahoma" w:cs="Tahoma" w:hAnsi="Tahoma"/>
      <w:sz w:val="16"/>
      <w:szCs w:val="16"/>
    </w:rPr>
  </w:style>
  <w:style w:customStyle="1" w:styleId="TekstbaloniaChar" w:type="character">
    <w:name w:val="Tekst balončića Char"/>
    <w:basedOn w:val="Zadanifontodlomka"/>
    <w:link w:val="Tekstbalonia"/>
    <w:uiPriority w:val="99"/>
    <w:semiHidden/>
    <w:rsid w:val="00413C9C"/>
    <w:rPr>
      <w:rFonts w:ascii="Tahoma" w:cs="Tahoma" w:eastAsia="Times New Roman" w:hAnsi="Tahoma"/>
      <w:sz w:val="16"/>
      <w:szCs w:val="16"/>
      <w:lang w:eastAsia="hr-HR"/>
    </w:rPr>
  </w:style>
  <w:style w:styleId="Odlomakpopisa" w:type="paragraph">
    <w:name w:val="List Paragraph"/>
    <w:basedOn w:val="Normal"/>
    <w:uiPriority w:val="34"/>
    <w:qFormat/>
    <w:rsid w:val="00EB1497"/>
    <w:pPr>
      <w:ind w:left="720"/>
      <w:contextualSpacing/>
    </w:pPr>
  </w:style>
  <w:style w:styleId="Bezproreda" w:type="paragraph">
    <w:name w:val="No Spacing"/>
    <w:uiPriority w:val="1"/>
    <w:qFormat/>
    <w:rsid w:val="004C6A79"/>
    <w:rPr>
      <w:rFonts w:asciiTheme="minorHAnsi" w:hAnsiTheme="minorHAnsi"/>
      <w:sz w:val="22"/>
    </w:rPr>
  </w:style>
  <w:style w:styleId="Obinitekst" w:type="paragraph">
    <w:name w:val="Plain Text"/>
    <w:basedOn w:val="Normal"/>
    <w:link w:val="ObinitekstChar"/>
    <w:uiPriority w:val="99"/>
    <w:semiHidden/>
    <w:unhideWhenUsed/>
    <w:rsid w:val="0069517D"/>
    <w:rPr>
      <w:rFonts w:ascii="Calibri" w:cstheme="minorBidi" w:eastAsiaTheme="minorHAnsi" w:hAnsi="Calibri"/>
      <w:sz w:val="22"/>
      <w:szCs w:val="21"/>
      <w:lang w:eastAsia="en-US"/>
    </w:rPr>
  </w:style>
  <w:style w:customStyle="1" w:styleId="ObinitekstChar" w:type="character">
    <w:name w:val="Obični tekst Char"/>
    <w:basedOn w:val="Zadanifontodlomka"/>
    <w:link w:val="Obinitekst"/>
    <w:uiPriority w:val="99"/>
    <w:semiHidden/>
    <w:rsid w:val="0069517D"/>
    <w:rPr>
      <w:rFonts w:ascii="Calibri" w:hAnsi="Calibri"/>
      <w:sz w:val="22"/>
      <w:szCs w:val="21"/>
    </w:rPr>
  </w:style>
  <w:style w:styleId="Tekstrezerviranogmjesta" w:type="character">
    <w:name w:val="Placeholder Text"/>
    <w:basedOn w:val="Zadanifontodlomka"/>
    <w:uiPriority w:val="99"/>
    <w:semiHidden/>
    <w:rsid w:val="00BD67E1"/>
    <w:rPr>
      <w:color w:val="808080"/>
      <w:bdr w:color="auto" w:space="0" w:sz="0" w:val="none"/>
      <w:shd w:color="auto" w:fill="auto" w:val="clear"/>
    </w:rPr>
  </w:style>
  <w:style w:customStyle="1" w:styleId="eSPISCCParagraphDefaultFont" w:type="character">
    <w:name w:val="eSPIS_CC_Paragraph Default Font"/>
    <w:basedOn w:val="Zadanifontodlomka"/>
    <w:rsid w:val="00BD67E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D67E1"/>
    <w:rPr>
      <w:bdr w:color="auto" w:space="0" w:sz="0" w:val="none"/>
      <w:shd w:color="auto" w:fill="FFFFCC" w:val="clear"/>
      <w:lang w:val="hr-HR"/>
    </w:rPr>
  </w:style>
  <w:style w:customStyle="1" w:styleId="PozadinaSvijetloCrvena" w:type="character">
    <w:name w:val="Pozadina_SvijetloCrvena"/>
    <w:basedOn w:val="eSPISCCParagraphDefaultFont"/>
    <w:rsid w:val="00BD67E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D67E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245494">
      <w:bodyDiv w:val="true"/>
      <w:marLeft w:val="0"/>
      <w:marRight w:val="0"/>
      <w:marTop w:val="0"/>
      <w:marBottom w:val="0"/>
      <w:divBdr>
        <w:top w:space="0" w:sz="0" w:color="auto" w:val="none"/>
        <w:left w:space="0" w:sz="0" w:color="auto" w:val="none"/>
        <w:bottom w:space="0" w:sz="0" w:color="auto" w:val="none"/>
        <w:right w:space="0" w:sz="0" w:color="auto" w:val="none"/>
      </w:divBdr>
    </w:div>
    <w:div w:id="111678947">
      <w:bodyDiv w:val="true"/>
      <w:marLeft w:val="0"/>
      <w:marRight w:val="0"/>
      <w:marTop w:val="0"/>
      <w:marBottom w:val="0"/>
      <w:divBdr>
        <w:top w:space="0" w:sz="0" w:color="auto" w:val="none"/>
        <w:left w:space="0" w:sz="0" w:color="auto" w:val="none"/>
        <w:bottom w:space="0" w:sz="0" w:color="auto" w:val="none"/>
        <w:right w:space="0" w:sz="0" w:color="auto" w:val="none"/>
      </w:divBdr>
    </w:div>
    <w:div w:id="362361056">
      <w:bodyDiv w:val="true"/>
      <w:marLeft w:val="0"/>
      <w:marRight w:val="0"/>
      <w:marTop w:val="0"/>
      <w:marBottom w:val="0"/>
      <w:divBdr>
        <w:top w:space="0" w:sz="0" w:color="auto" w:val="none"/>
        <w:left w:space="0" w:sz="0" w:color="auto" w:val="none"/>
        <w:bottom w:space="0" w:sz="0" w:color="auto" w:val="none"/>
        <w:right w:space="0" w:sz="0" w:color="auto" w:val="none"/>
      </w:divBdr>
    </w:div>
    <w:div w:id="496772246">
      <w:bodyDiv w:val="true"/>
      <w:marLeft w:val="0"/>
      <w:marRight w:val="0"/>
      <w:marTop w:val="0"/>
      <w:marBottom w:val="0"/>
      <w:divBdr>
        <w:top w:space="0" w:sz="0" w:color="auto" w:val="none"/>
        <w:left w:space="0" w:sz="0" w:color="auto" w:val="none"/>
        <w:bottom w:space="0" w:sz="0" w:color="auto" w:val="none"/>
        <w:right w:space="0" w:sz="0" w:color="auto" w:val="none"/>
      </w:divBdr>
    </w:div>
    <w:div w:id="631905470">
      <w:bodyDiv w:val="true"/>
      <w:marLeft w:val="0"/>
      <w:marRight w:val="0"/>
      <w:marTop w:val="0"/>
      <w:marBottom w:val="0"/>
      <w:divBdr>
        <w:top w:space="0" w:sz="0" w:color="auto" w:val="none"/>
        <w:left w:space="0" w:sz="0" w:color="auto" w:val="none"/>
        <w:bottom w:space="0" w:sz="0" w:color="auto" w:val="none"/>
        <w:right w:space="0" w:sz="0" w:color="auto" w:val="none"/>
      </w:divBdr>
    </w:div>
    <w:div w:id="653146062">
      <w:bodyDiv w:val="true"/>
      <w:marLeft w:val="0"/>
      <w:marRight w:val="0"/>
      <w:marTop w:val="0"/>
      <w:marBottom w:val="0"/>
      <w:divBdr>
        <w:top w:space="0" w:sz="0" w:color="auto" w:val="none"/>
        <w:left w:space="0" w:sz="0" w:color="auto" w:val="none"/>
        <w:bottom w:space="0" w:sz="0" w:color="auto" w:val="none"/>
        <w:right w:space="0" w:sz="0" w:color="auto" w:val="none"/>
      </w:divBdr>
    </w:div>
    <w:div w:id="812212581">
      <w:bodyDiv w:val="true"/>
      <w:marLeft w:val="0"/>
      <w:marRight w:val="0"/>
      <w:marTop w:val="0"/>
      <w:marBottom w:val="0"/>
      <w:divBdr>
        <w:top w:space="0" w:sz="0" w:color="auto" w:val="none"/>
        <w:left w:space="0" w:sz="0" w:color="auto" w:val="none"/>
        <w:bottom w:space="0" w:sz="0" w:color="auto" w:val="none"/>
        <w:right w:space="0" w:sz="0" w:color="auto" w:val="none"/>
      </w:divBdr>
    </w:div>
    <w:div w:id="830609317">
      <w:bodyDiv w:val="true"/>
      <w:marLeft w:val="0"/>
      <w:marRight w:val="0"/>
      <w:marTop w:val="0"/>
      <w:marBottom w:val="0"/>
      <w:divBdr>
        <w:top w:space="0" w:sz="0" w:color="auto" w:val="none"/>
        <w:left w:space="0" w:sz="0" w:color="auto" w:val="none"/>
        <w:bottom w:space="0" w:sz="0" w:color="auto" w:val="none"/>
        <w:right w:space="0" w:sz="0" w:color="auto" w:val="none"/>
      </w:divBdr>
    </w:div>
    <w:div w:id="831528641">
      <w:bodyDiv w:val="true"/>
      <w:marLeft w:val="0"/>
      <w:marRight w:val="0"/>
      <w:marTop w:val="0"/>
      <w:marBottom w:val="0"/>
      <w:divBdr>
        <w:top w:space="0" w:sz="0" w:color="auto" w:val="none"/>
        <w:left w:space="0" w:sz="0" w:color="auto" w:val="none"/>
        <w:bottom w:space="0" w:sz="0" w:color="auto" w:val="none"/>
        <w:right w:space="0" w:sz="0" w:color="auto" w:val="none"/>
      </w:divBdr>
    </w:div>
    <w:div w:id="903755638">
      <w:bodyDiv w:val="true"/>
      <w:marLeft w:val="0"/>
      <w:marRight w:val="0"/>
      <w:marTop w:val="0"/>
      <w:marBottom w:val="0"/>
      <w:divBdr>
        <w:top w:space="0" w:sz="0" w:color="auto" w:val="none"/>
        <w:left w:space="0" w:sz="0" w:color="auto" w:val="none"/>
        <w:bottom w:space="0" w:sz="0" w:color="auto" w:val="none"/>
        <w:right w:space="0" w:sz="0" w:color="auto" w:val="none"/>
      </w:divBdr>
    </w:div>
    <w:div w:id="1176463153">
      <w:bodyDiv w:val="true"/>
      <w:marLeft w:val="0"/>
      <w:marRight w:val="0"/>
      <w:marTop w:val="0"/>
      <w:marBottom w:val="0"/>
      <w:divBdr>
        <w:top w:space="0" w:sz="0" w:color="auto" w:val="none"/>
        <w:left w:space="0" w:sz="0" w:color="auto" w:val="none"/>
        <w:bottom w:space="0" w:sz="0" w:color="auto" w:val="none"/>
        <w:right w:space="0" w:sz="0" w:color="auto" w:val="none"/>
      </w:divBdr>
    </w:div>
    <w:div w:id="1275599237">
      <w:bodyDiv w:val="true"/>
      <w:marLeft w:val="0"/>
      <w:marRight w:val="0"/>
      <w:marTop w:val="0"/>
      <w:marBottom w:val="0"/>
      <w:divBdr>
        <w:top w:space="0" w:sz="0" w:color="auto" w:val="none"/>
        <w:left w:space="0" w:sz="0" w:color="auto" w:val="none"/>
        <w:bottom w:space="0" w:sz="0" w:color="auto" w:val="none"/>
        <w:right w:space="0" w:sz="0" w:color="auto" w:val="none"/>
      </w:divBdr>
    </w:div>
    <w:div w:id="1538423635">
      <w:bodyDiv w:val="true"/>
      <w:marLeft w:val="0"/>
      <w:marRight w:val="0"/>
      <w:marTop w:val="0"/>
      <w:marBottom w:val="0"/>
      <w:divBdr>
        <w:top w:space="0" w:sz="0" w:color="auto" w:val="none"/>
        <w:left w:space="0" w:sz="0" w:color="auto" w:val="none"/>
        <w:bottom w:space="0" w:sz="0" w:color="auto" w:val="none"/>
        <w:right w:space="0" w:sz="0" w:color="auto" w:val="none"/>
      </w:divBdr>
    </w:div>
    <w:div w:id="1670593211">
      <w:bodyDiv w:val="true"/>
      <w:marLeft w:val="0"/>
      <w:marRight w:val="0"/>
      <w:marTop w:val="0"/>
      <w:marBottom w:val="0"/>
      <w:divBdr>
        <w:top w:space="0" w:sz="0" w:color="auto" w:val="none"/>
        <w:left w:space="0" w:sz="0" w:color="auto" w:val="none"/>
        <w:bottom w:space="0" w:sz="0" w:color="auto" w:val="none"/>
        <w:right w:space="0" w:sz="0" w:color="auto" w:val="none"/>
      </w:divBdr>
    </w:div>
    <w:div w:id="1767262490">
      <w:bodyDiv w:val="true"/>
      <w:marLeft w:val="0"/>
      <w:marRight w:val="0"/>
      <w:marTop w:val="0"/>
      <w:marBottom w:val="0"/>
      <w:divBdr>
        <w:top w:space="0" w:sz="0" w:color="auto" w:val="none"/>
        <w:left w:space="0" w:sz="0" w:color="auto" w:val="none"/>
        <w:bottom w:space="0" w:sz="0" w:color="auto" w:val="none"/>
        <w:right w:space="0" w:sz="0" w:color="auto" w:val="none"/>
      </w:divBdr>
    </w:div>
    <w:div w:id="1996569445">
      <w:bodyDiv w:val="true"/>
      <w:marLeft w:val="0"/>
      <w:marRight w:val="0"/>
      <w:marTop w:val="0"/>
      <w:marBottom w:val="0"/>
      <w:divBdr>
        <w:top w:space="0" w:sz="0" w:color="auto" w:val="none"/>
        <w:left w:space="0" w:sz="0" w:color="auto" w:val="none"/>
        <w:bottom w:space="0" w:sz="0" w:color="auto" w:val="none"/>
        <w:right w:space="0" w:sz="0" w:color="auto" w:val="none"/>
      </w:divBdr>
    </w:div>
    <w:div w:id="2025739826">
      <w:bodyDiv w:val="true"/>
      <w:marLeft w:val="0"/>
      <w:marRight w:val="0"/>
      <w:marTop w:val="0"/>
      <w:marBottom w:val="0"/>
      <w:divBdr>
        <w:top w:space="0" w:sz="0" w:color="auto" w:val="none"/>
        <w:left w:space="0" w:sz="0" w:color="auto" w:val="none"/>
        <w:bottom w:space="0" w:sz="0" w:color="auto" w:val="none"/>
        <w:right w:space="0" w:sz="0" w:color="auto" w:val="none"/>
      </w:divBdr>
    </w:div>
    <w:div w:id="206864779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microsoft.com/office/2007/relationships/stylesWithEffects" Target="stylesWithEffect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 listopada 2018.</izvorni_sadrzaj>
    <derivirana_varijabla naziv="DomainObject.DatumDonosenjaOdluke_1">1.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St-1094/2012-945</izvorni_sadrzaj>
    <derivirana_varijabla naziv="DomainObject.Oznaka_1">St-1094/2012-945</derivirana_varijabla>
  </DomainObject.Oznaka>
  <DomainObject.DonositeljOdluke.Ime>
    <izvorni_sadrzaj>Nino</izvorni_sadrzaj>
    <derivirana_varijabla naziv="DomainObject.DonositeljOdluke.Ime_1">Nino</derivirana_varijabla>
  </DomainObject.DonositeljOdluke.Ime>
  <DomainObject.DonositeljOdluke.Prezime>
    <izvorni_sadrzaj>Radić</izvorni_sadrzaj>
    <derivirana_varijabla naziv="DomainObject.DonositeljOdluke.Prezime_1">Radić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1094</izvorni_sadrzaj>
    <derivirana_varijabla naziv="DomainObject.Predmet.Broj_1">1094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listopada 2012.</izvorni_sadrzaj>
    <derivirana_varijabla naziv="DomainObject.Predmet.DatumOsnivanja_1">23. listopada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St-1094/2012</izvorni_sadrzaj>
    <derivirana_varijabla naziv="DomainObject.Predmet.OznakaBroj_1">St-1094/2012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JARUŠČICA PROJEKT  d.o.o. za poslovanje nekretninama</izvorni_sadrzaj>
    <derivirana_varijabla naziv="DomainObject.Predmet.ProtustrankaFormated_1">  JARUŠČICA PROJEKT  d.o.o. za poslovanje nekretninama</derivirana_varijabla>
  </DomainObject.Predmet.ProtustrankaFormated>
  <DomainObject.Predmet.ProtustrankaFormatedOIB>
    <izvorni_sadrzaj>  JARUŠČICA PROJEKT  d.o.o. za poslovanje nekretninama, OIB 02217546383</izvorni_sadrzaj>
    <derivirana_varijabla naziv="DomainObject.Predmet.ProtustrankaFormatedOIB_1">  JARUŠČICA PROJEKT  d.o.o. za poslovanje nekretninama, OIB 02217546383</derivirana_varijabla>
  </DomainObject.Predmet.ProtustrankaFormatedOIB>
  <DomainObject.Predmet.ProtustrankaFormatedWithAdress>
    <izvorni_sadrzaj> JARUŠČICA PROJEKT  d.o.o. za poslovanje nekretninama, Jarušćica 7, 10000 Zagreb</izvorni_sadrzaj>
    <derivirana_varijabla naziv="DomainObject.Predmet.ProtustrankaFormatedWithAdress_1"> JARUŠČICA PROJEKT  d.o.o. za poslovanje nekretninama, Jarušćica 7, 10000 Zagreb</derivirana_varijabla>
  </DomainObject.Predmet.ProtustrankaFormatedWithAdress>
  <DomainObject.Predmet.ProtustrankaFormatedWithAdressOIB>
    <izvorni_sadrzaj> JARUŠČICA PROJEKT  d.o.o. za poslovanje nekretninama, OIB 02217546383, Jarušćica 7, 10000 Zagreb</izvorni_sadrzaj>
    <derivirana_varijabla naziv="DomainObject.Predmet.ProtustrankaFormatedWithAdressOIB_1"> JARUŠČICA PROJEKT  d.o.o. za poslovanje nekretninama, OIB 02217546383, Jarušćica 7, 10000 Zagreb</derivirana_varijabla>
  </DomainObject.Predmet.ProtustrankaFormatedWithAdressOIB>
  <DomainObject.Predmet.ProtustrankaWithAdress>
    <izvorni_sadrzaj>JARUŠČICA PROJEKT  d.o.o. za poslovanje nekretninama Jarušćica 7, 10000 Zagreb</izvorni_sadrzaj>
    <derivirana_varijabla naziv="DomainObject.Predmet.ProtustrankaWithAdress_1">JARUŠČICA PROJEKT  d.o.o. za poslovanje nekretninama Jarušćica 7, 10000 Zagreb</derivirana_varijabla>
  </DomainObject.Predmet.ProtustrankaWithAdress>
  <DomainObject.Predmet.ProtustrankaWithAdressOIB>
    <izvorni_sadrzaj>JARUŠČICA PROJEKT  d.o.o. za poslovanje nekretninama, OIB 02217546383, Jarušćica 7, 10000 Zagreb</izvorni_sadrzaj>
    <derivirana_varijabla naziv="DomainObject.Predmet.ProtustrankaWithAdressOIB_1">JARUŠČICA PROJEKT  d.o.o. za poslovanje nekretninama, OIB 02217546383, Jarušćica 7, 10000 Zagreb</derivirana_varijabla>
  </DomainObject.Predmet.ProtustrankaWithAdressOIB>
  <DomainObject.Predmet.ProtustrankaNazivFormated>
    <izvorni_sadrzaj>JARUŠČICA PROJEKT  d.o.o. za poslovanje nekretninama</izvorni_sadrzaj>
    <derivirana_varijabla naziv="DomainObject.Predmet.ProtustrankaNazivFormated_1">JARUŠČICA PROJEKT  d.o.o. za poslovanje nekretninama</derivirana_varijabla>
  </DomainObject.Predmet.ProtustrankaNazivFormated>
  <DomainObject.Predmet.ProtustrankaNazivFormatedOIB>
    <izvorni_sadrzaj>JARUŠČICA PROJEKT  d.o.o. za poslovanje nekretninama, OIB 02217546383</izvorni_sadrzaj>
    <derivirana_varijabla naziv="DomainObject.Predmet.ProtustrankaNazivFormatedOIB_1">JARUŠČICA PROJEKT  d.o.o. za poslovanje nekretninama, OIB 02217546383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1.St- N. Radić</izvorni_sadrzaj>
    <derivirana_varijabla naziv="DomainObject.Predmet.Referada.Naziv_1">1.St- N. Radić</derivirana_varijabla>
  </DomainObject.Predmet.Referada.Naziv>
  <DomainObject.Predmet.Referada.Oznaka>
    <izvorni_sadrzaj>1. St</izvorni_sadrzaj>
    <derivirana_varijabla naziv="DomainObject.Predmet.Referada.Oznaka_1">1. 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Nino Radić</izvorni_sadrzaj>
    <derivirana_varijabla naziv="DomainObject.Predmet.Referada.Sudac_1">Nino Radić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ZAGREBAČKA BANKA DIONIČKO DRUŠTVO; 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za trgovinu i usluge; EDO SANTINI; IVAN KOREN; Asmir Cepić; Davor Labaš; Nevenka Boroša; Ante Butić; Sandra Špiranović; Vlasta Ivanović; Tihomir Poljak; Mario Škrabić; ZIV-TICA d.o.o. za projektiranje, nadzor i usluge; Maridos mauel caffe d.o.o.; Ivana Ivanda Rožić; Siniša Špoljarević; Tomislav Galić; Dubravka Pavičić Mati; Domagoj Matić; Neven Gotovac; Josip Birin; ARSENIUS  d.o.o. za usluge; Ivana Sičanica; Marko Gverić; Marinko Vidović; Branimir Kos; Daniela Škifić; Miroslav Dubovečak; HELENA KLJAIĆ; IVAN MIHALJ; RENATO BONDŽA; DAVOR INŽENJERING, društvo s ograničenom odgovornošću za inženjering, unutarnju i vanjsku trgovinu; Hrvoje Matić; Robert Vučinić; Josip Bokanović; Nataša Vučinić; Ivana Šipić; Emir Cepić; Jurica Stanić; Dječji vrtić MAZA; Ivan Bender; Mario Tirić; Marijan Sulimanec; Denis Grgurević; Karlo Cesarec; Ana Cesarec; Marija Prskalo; Renata Maček; Ornela Krezić; Zvonimir Ergović; Vjekoslav Pavičić; Dalibor Šarić; Anamarija Brozović; Mario Pasanec; Omer Aličelebić; Alvin Eljazović; Kata Hrgovčić; OPERETA d.o.o. za promet nekretnina; GENOM VITA d.o.o. za analizu, proizvodnju i usluge; Nataša Roginek; Ivan Malenica; Ivan Kobaš; Marina Šošić; MIKUŠ-PAG d.o.o. za projektiranje arhitekture, građenje, nadzor, dizajn, građevinsko vještačenje (osim sudskog), trgovinu i poslovanje nekretninama; Medius Nekretnine j.d.o.o. za poslovanje nekretninama; Elvis Haušić; Ante Ivanda; Svjetlana Pravdić; Zorica Majetić; Siniša Mali; Michelle Mihelčić; Tomislav Divjak; Aida Tatić; Zora Stipić; FANEI d.o.o. za trgovinu i usluge; Tanja Perković; Ana Ježovita; Vladimir Vrhovec; Dragica Koketi; Ivan Marković; Tea Klarić; Marko Lupić; Dijana Peša; Marijana Petković; Julija Kordić; Željko Piler; Amelija Udženija; Damir Sremić; Vjekoslav Markulin; Janessia Renee Jeanty; Biserka Kralj; Leon Dubnjaković; Antonijo Majdandžić; Nikša Rebić; Denis Klepac; Ivana Bušetinčan; Slaven Pokrivko; Verica Šimić; ANTARES CENTAR društvo s ograničenom odgovornošću za trgovinu i usluge; Štefica Kostenjak; Mirela Caganić; Krunoslav Kovač; Filip Piškulić; PROMETNICE ZAGREB d.o.o. za graditeljstvo; Ljubica Vidak; Darko Pereković; 1712 ANALIZA društvo s ograničenom odgovornošću za savjetovanje i usluge; LETOVI d.o.o. za trgovinu i usluge; MARIJA ŠIMIĆ; Martina Santini; Josip Stipić; Zlatko Crlenjak; Zlatko Mihaljević; Vinko Matić; Marko Puškarić; Marko Perica; Željko Meštrović; Zdravko Božićević; Nikola Blažević; Krunoslav Vodička; Josip Tomaško; Domagoj Ivanović; Štefica Šimunić; Martin Jeanty; Gordana Delić; Mira Lučić; Vesna Kantolić; Berislav Tatarin; Dragica Poje; Marijan Orešković; Vladimir Škrinjar; Julije Katančević; Mladenka Perić; Goran Drmić; Tomo Kovačić; Darko Malenica; Iva Milić; Dino Šabanović; Vanda Škrabić; Alma Klepac; Danica Kustura; Sandra Šolaja; Mirela Goluža; Snježana Kozina; Pero Perić; Danijel Knežević; Danijel Plašč; Ruža Mijoč; Tamara Kos; Miljenko Jonjić; FBS PROMET d.o.o.; Pero Grgić; Stjepan Filipović-Grčić; Ante Vučetić; Danijela Kovač; GDS-ELEKTRONIKA d.o.o.; Lidija Kovač; Marko Boroša; Kristijan Iveta; Mirjan Vlahović; Angelika Milić; Ivana Batur</izvorni_sadrzaj>
    <derivirana_varijabla naziv="DomainObject.Predmet.StrankaFormated_1">  ZAGREBAČKA BANKA DIONIČKO DRUŠTVO; 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za trgovinu i usluge; EDO SANTINI; IVAN KOREN; Asmir Cepić; Davor Labaš; Nevenka Boroša; Ante Butić; Sandra Špiranović; Vlasta Ivanović; Tihomir Poljak; Mario Škrabić; ZIV-TICA d.o.o. za projektiranje, nadzor i usluge; Maridos mauel caffe d.o.o.; Ivana Ivanda Rožić; Siniša Špoljarević; Tomislav Galić; Dubravka Pavičić Mati; Domagoj Matić; Neven Gotovac; Josip Birin; ARSENIUS  d.o.o. za usluge; Ivana Sičanica; Marko Gverić; Marinko Vidović; Branimir Kos; Daniela Škifić; Miroslav Dubovečak; HELENA KLJAIĆ; IVAN MIHALJ; RENATO BONDŽA; DAVOR INŽENJERING, društvo s ograničenom odgovornošću za inženjering, unutarnju i vanjsku trgovinu; Hrvoje Matić; Robert Vučinić; Josip Bokanović; Nataša Vučinić; Ivana Šipić; Emir Cepić; Jurica Stanić; Dječji vrtić MAZA; Ivan Bender; Mario Tirić; Marijan Sulimanec; Denis Grgurević; Karlo Cesarec; Ana Cesarec; Marija Prskalo; Renata Maček; Ornela Krezić; Zvonimir Ergović; Vjekoslav Pavičić; Dalibor Šarić; Anamarija Brozović; Mario Pasanec; Omer Aličelebić; Alvin Eljazović; Kata Hrgovčić; OPERETA d.o.o. za promet nekretnina; GENOM VITA d.o.o. za analizu, proizvodnju i usluge; Nataša Roginek; Ivan Malenica; Ivan Kobaš; Marina Šošić; MIKUŠ-PAG d.o.o. za projektiranje arhitekture, građenje, nadzor, dizajn, građevinsko vještačenje (osim sudskog), trgovinu i poslovanje nekretninama; Medius Nekretnine j.d.o.o. za poslovanje nekretninama; Elvis Haušić; Ante Ivanda; Svjetlana Pravdić; Zorica Majetić; Siniša Mali; Michelle Mihelčić; Tomislav Divjak; Aida Tatić; Zora Stipić; FANEI d.o.o. za trgovinu i usluge; Tanja Perković; Ana Ježovita; Vladimir Vrhovec; Dragica Koketi; Ivan Marković; Tea Klarić; Marko Lupić; Dijana Peša; Marijana Petković; Julija Kordić; Željko Piler; Amelija Udženija; Damir Sremić; Vjekoslav Markulin; Janessia Renee Jeanty; Biserka Kralj; Leon Dubnjaković; Antonijo Majdandžić; Nikša Rebić; Denis Klepac; Ivana Bušetinčan; Slaven Pokrivko; Verica Šimić; ANTARES CENTAR društvo s ograničenom odgovornošću za trgovinu i usluge; Štefica Kostenjak; Mirela Caganić; Krunoslav Kovač; Filip Piškulić; PROMETNICE ZAGREB d.o.o. za graditeljstvo; Ljubica Vidak; Darko Pereković; 1712 ANALIZA društvo s ograničenom odgovornošću za savjetovanje i usluge; LETOVI d.o.o. za trgovinu i usluge; MARIJA ŠIMIĆ; Martina Santini; Josip Stipić; Zlatko Crlenjak; Zlatko Mihaljević; Vinko Matić; Marko Puškarić; Marko Perica; Željko Meštrović; Zdravko Božićević; Nikola Blažević; Krunoslav Vodička; Josip Tomaško; Domagoj Ivanović; Štefica Šimunić; Martin Jeanty; Gordana Delić; Mira Lučić; Vesna Kantolić; Berislav Tatarin; Dragica Poje; Marijan Orešković; Vladimir Škrinjar; Julije Katančević; Mladenka Perić; Goran Drmić; Tomo Kovačić; Darko Malenica; Iva Milić; Dino Šabanović; Vanda Škrabić; Alma Klepac; Danica Kustura; Sandra Šolaja; Mirela Goluža; Snježana Kozina; Pero Perić; Danijel Knežević; Danijel Plašč; Ruža Mijoč; Tamara Kos; Miljenko Jonjić; FBS PROMET d.o.o.; Pero Grgić; Stjepan Filipović-Grčić; Ante Vučetić; Danijela Kovač; GDS-ELEKTRONIKA d.o.o.; Lidija Kovač; Marko Boroša; Kristijan Iveta; Mirjan Vlahović; Angelika Milić; Ivana Batur</derivirana_varijabla>
  </DomainObject.Predmet.StrankaFormated>
  <DomainObject.Predmet.StrankaFormatedOIB>
    <izvorni_sadrzaj>  ZAGREBAČKA BANKA DIONIČKO DRUŠTVO, OIB 92963223473; MARTINA KOVAČEVIĆ; IVAN KOČIĆ; DARIO GRGUREVIĆ; Ranko Simić; LUKA VLADIKA; SANDI KRIŽMAN, OIB 36232038528; IVANA BEKIĆ BALEN, OIB 47425676996; JOSIPA BEKIĆ MRKUS; MARIJA BATAK; ZORAN WOLF; IRENA PIŠKOR; SABINA PERIŠIĆ; DRAGA VRATARIĆ; IGOR PEREKOVIĆ; Mara Bekić; JOSIPA BEKIĆ MRKUS; ŽELJKO KUPREŠAK; DRAGO ČOSIĆ; HRVOJE KAVELJEVIĆ; DAMIR PETRIČEVIĆ; BEZ LIMITA d.o.o. za trgovinu i usluge, OIB 18882221726; EDO SANTINI; IVAN KOREN; Asmir Cepić, OIB 32293079463; Davor Labaš; Nevenka Boroša; Ante Butić, OIB 57026221338; Sandra Špiranović, OIB 25129881801; Vlasta Ivanović, OIB 92656673320; Tihomir Poljak; Mario Škrabić, OIB 95784846387; ZIV-TICA d.o.o. za projektiranje, nadzor i usluge, OIB 12485381173; Maridos mauel caffe d.o.o., OIB 23474501692; Ivana Ivanda Rožić, OIB 64707534997; Siniša Špoljarević, OIB 70946521371; Tomislav Galić; Dubravka Pavičić Mati, OIB 15572857597; Domagoj Matić, OIB 86625388786; Neven Gotovac, OIB 45597607192; Josip Birin, OIB 51210834036; ARSENIUS  d.o.o. za usluge, OIB 74301282336; Ivana Sičanica, OIB 65392851741; Marko Gverić; Marinko Vidović, OIB 40308912683; Branimir Kos, OIB 24560619907; Daniela Škifić, OIB 19066557067; Miroslav Dubovečak, OIB 89318526118; HELENA KLJAIĆ; IVAN MIHALJ; RENATO BONDŽA; DAVOR INŽENJERING, društvo s ograničenom odgovornošću za inženjering, unutarnju i vanjsku trgovinu, OIB 58385626415; Hrvoje Matić, OIB 64455377856; Robert Vučinić, OIB 59681574736; Josip Bokanović, OIB 35529252486; Nataša Vučinić, OIB 47633508069; Ivana Šipić, OIB 59632358961; Emir Cepić, OIB 77453360495; Jurica Stanić, OIB 71810519879; Dječji vrtić MAZA, OIB 30842777910; Ivan Bender; Mario Tirić; Marijan Sulimanec, OIB 74877412410; Denis Grgurević, OIB 97456606913; Karlo Cesarec, OIB 88537568821; Ana Cesarec; Marija Prskalo; Renata Maček, OIB 63706626532; Ornela Krezić, OIB 58354754793; Zvonimir Ergović, OIB 65754584759; Vjekoslav Pavičić, OIB 93476312830; Dalibor Šarić, OIB 49120553188; Anamarija Brozović, OIB 45799490959; Mario Pasanec, OIB 74320405583; Omer Aličelebić, OIB 34919322902; Alvin Eljazović, OIB 27897649088; Kata Hrgovčić, OIB 99657616359; OPERETA d.o.o. za promet nekretnina, OIB 24059421894; GENOM VITA d.o.o. za analizu, proizvodnju i usluge, OIB 20873720425; Nataša Roginek, OIB 39178905596; Ivan Malenica; Ivan Kobaš, OIB 56416784963; Marina Šošić, OIB 64699227995; MIKUŠ-PAG d.o.o. za projektiranje arhitekture, građenje, nadzor, dizajn, građevinsko vještačenje (osim sudskog), trgovinu i poslovanje nekretninama, OIB 44975546345; Medius Nekretnine j.d.o.o. za poslovanje nekretninama, OIB 92551788039; Elvis Haušić, OIB 24987201979; Ante Ivanda; Svjetlana Pravdić, OIB 05855663643; Zorica Majetić, OIB 47720702542; Siniša Mali, OIB 39511962189; Michelle Mihelčić, OIB 71990269554; Tomislav Divjak, OIB 05785026986; Aida Tatić, OIB 52584204636; Zora Stipić, OIB 16411769781; FANEI d.o.o. za trgovinu i usluge, OIB 17769855631; Tanja Perković, OIB 89933839294; Ana Ježovita, OIB 92342490870; Vladimir Vrhovec, OIB 16020876940; Dragica Koketi, OIB 79018335967; Ivan Marković; Tea Klarić, OIB 16190429665; Marko Lupić, OIB 88187665968; Dijana Peša, OIB 60948785857; Marijana Petković, OIB 69478442761; Julija Kordić, OIB 53714061174; Željko Piler, OIB 61843813267; Amelija Udženija, OIB 40223655731; Damir Sremić, OIB 42569288033; Vjekoslav Markulin; Janessia Renee Jeanty, OIB 48288784274; Biserka Kralj, OIB 45531667642; Leon Dubnjaković, OIB 51422054307; Antonijo Majdandžić, OIB 25767056876; Nikša Rebić, OIB 30198591923; Denis Klepac, OIB 07924862150; Ivana Bušetinčan, OIB 47805477376; Slaven Pokrivko, OIB 43172870031; Verica Šimić, OIB 53152879584; ANTARES CENTAR društvo s ograničenom odgovornošću za trgovinu i usluge, OIB 59257844467; Štefica Kostenjak, OIB 79925870618; Mirela Caganić, OIB 51878057364; Krunoslav Kovač, OIB 54432256951; Filip Piškulić, OIB 03140538854; PROMETNICE ZAGREB d.o.o. za graditeljstvo, OIB 28111148974; Ljubica Vidak; Darko Pereković, OIB 35217712921; 1712 ANALIZA društvo s ograničenom odgovornošću za savjetovanje i usluge, OIB 90370483663; LETOVI d.o.o. za trgovinu i usluge, OIB 69197482588; MARIJA ŠIMIĆ; Martina Santini, OIB 65983894527; Josip Stipić, OIB 98726807555; Zlatko Crlenjak, OIB 56488948023; Zlatko Mihaljević, OIB 12071388451; Vinko Matić; Marko Puškarić; Marko Perica, OIB 35428999919; Željko Meštrović, OIB 51891267765; Zdravko Božićević; Nikola Blažević; Krunoslav Vodička, OIB 11757803661; Josip Tomaško; Domagoj Ivanović; Štefica Šimunić, OIB 45080150832; Martin Jeanty, OIB 89563647431; Gordana Delić, OIB 13912851989; Mira Lučić, OIB 19119019929; Vesna Kantolić, OIB 24676219563; Berislav Tatarin, OIB 67628383001; Dragica Poje, OIB 56918905871; Marijan Orešković, OIB 45726810634; Vladimir Škrinjar, OIB 11748842767; Julije Katančević, OIB 67533907764; Mladenka Perić, OIB 07885130952; Goran Drmić, OIB 13649545354; Tomo Kovačić, OIB 85971202104; Darko Malenica, OIB 64161388618; Iva Milić, OIB 06724124708; Dino Šabanović, OIB 80636200510; Vanda Škrabić, OIB 31600971149; Alma Klepac, OIB 20525854329; Danica Kustura, OIB 76567166713; Sandra Šolaja, OIB 77653658560; Mirela Goluža, OIB 48897068802; Snježana Kozina, OIB 00275092255; Pero Perić; Danijel Knežević; Danijel Plašč, OIB 41904615935; Ruža Mijoč, OIB 82141783140; Tamara Kos, OIB 76651048416; Miljenko Jonjić, OIB 47130890315; FBS PROMET d.o.o., OIB 02310382331; Pero Grgić; Stjepan Filipović-Grčić, OIB 11852545853; Ante Vučetić, OIB 98547341104; Danijela Kovač, OIB 85007284033; GDS-ELEKTRONIKA d.o.o., OIB 15305179755; Lidija Kovač, OIB 66546134535; Marko Boroša, OIB 86666503073; Kristijan Iveta, OIB 48150024520; Mirjan Vlahović, OIB 10277772819; Angelika Milić, OIB 97027699023; Ivana Batur, OIB 24216617204</izvorni_sadrzaj>
    <derivirana_varijabla naziv="DomainObject.Predmet.StrankaFormatedOIB_1">  ZAGREBAČKA BANKA DIONIČKO DRUŠTVO, OIB 92963223473; MARTINA KOVAČEVIĆ; IVAN KOČIĆ; DARIO GRGUREVIĆ; Ranko Simić; LUKA VLADIKA; SANDI KRIŽMAN, OIB 36232038528; IVANA BEKIĆ BALEN, OIB 47425676996; JOSIPA BEKIĆ MRKUS; MARIJA BATAK; ZORAN WOLF; IRENA PIŠKOR; SABINA PERIŠIĆ; DRAGA VRATARIĆ; IGOR PEREKOVIĆ; Mara Bekić; JOSIPA BEKIĆ MRKUS; ŽELJKO KUPREŠAK; DRAGO ČOSIĆ; HRVOJE KAVELJEVIĆ; DAMIR PETRIČEVIĆ; BEZ LIMITA d.o.o. za trgovinu i usluge, OIB 18882221726; EDO SANTINI; IVAN KOREN; Asmir Cepić, OIB 32293079463; Davor Labaš; Nevenka Boroša; Ante Butić, OIB 57026221338; Sandra Špiranović, OIB 25129881801; Vlasta Ivanović, OIB 92656673320; Tihomir Poljak; Mario Škrabić, OIB 95784846387; ZIV-TICA d.o.o. za projektiranje, nadzor i usluge, OIB 12485381173; Maridos mauel caffe d.o.o., OIB 23474501692; Ivana Ivanda Rožić, OIB 64707534997; Siniša Špoljarević, OIB 70946521371; Tomislav Galić; Dubravka Pavičić Mati, OIB 15572857597; Domagoj Matić, OIB 86625388786; Neven Gotovac, OIB 45597607192; Josip Birin, OIB 51210834036; ARSENIUS  d.o.o. za usluge, OIB 74301282336; Ivana Sičanica, OIB 65392851741; Marko Gverić; Marinko Vidović, OIB 40308912683; Branimir Kos, OIB 24560619907; Daniela Škifić, OIB 19066557067; Miroslav Dubovečak, OIB 89318526118; HELENA KLJAIĆ; IVAN MIHALJ; RENATO BONDŽA; DAVOR INŽENJERING, društvo s ograničenom odgovornošću za inženjering, unutarnju i vanjsku trgovinu, OIB 58385626415; Hrvoje Matić, OIB 64455377856; Robert Vučinić, OIB 59681574736; Josip Bokanović, OIB 35529252486; Nataša Vučinić, OIB 47633508069; Ivana Šipić, OIB 59632358961; Emir Cepić, OIB 77453360495; Jurica Stanić, OIB 71810519879; Dječji vrtić MAZA, OIB 30842777910; Ivan Bender; Mario Tirić; Marijan Sulimanec, OIB 74877412410; Denis Grgurević, OIB 97456606913; Karlo Cesarec, OIB 88537568821; Ana Cesarec; Marija Prskalo; Renata Maček, OIB 63706626532; Ornela Krezić, OIB 58354754793; Zvonimir Ergović, OIB 65754584759; Vjekoslav Pavičić, OIB 93476312830; Dalibor Šarić, OIB 49120553188; Anamarija Brozović, OIB 45799490959; Mario Pasanec, OIB 74320405583; Omer Aličelebić, OIB 34919322902; Alvin Eljazović, OIB 27897649088; Kata Hrgovčić, OIB 99657616359; OPERETA d.o.o. za promet nekretnina, OIB 24059421894; GENOM VITA d.o.o. za analizu, proizvodnju i usluge, OIB 20873720425; Nataša Roginek, OIB 39178905596; Ivan Malenica; Ivan Kobaš, OIB 56416784963; Marina Šošić, OIB 64699227995; MIKUŠ-PAG d.o.o. za projektiranje arhitekture, građenje, nadzor, dizajn, građevinsko vještačenje (osim sudskog), trgovinu i poslovanje nekretninama, OIB 44975546345; Medius Nekretnine j.d.o.o. za poslovanje nekretninama, OIB 92551788039; Elvis Haušić, OIB 24987201979; Ante Ivanda; Svjetlana Pravdić, OIB 05855663643; Zorica Majetić, OIB 47720702542; Siniša Mali, OIB 39511962189; Michelle Mihelčić, OIB 71990269554; Tomislav Divjak, OIB 05785026986; Aida Tatić, OIB 52584204636; Zora Stipić, OIB 16411769781; FANEI d.o.o. za trgovinu i usluge, OIB 17769855631; Tanja Perković, OIB 89933839294; Ana Ježovita, OIB 92342490870; Vladimir Vrhovec, OIB 16020876940; Dragica Koketi, OIB 79018335967; Ivan Marković; Tea Klarić, OIB 16190429665; Marko Lupić, OIB 88187665968; Dijana Peša, OIB 60948785857; Marijana Petković, OIB 69478442761; Julija Kordić, OIB 53714061174; Željko Piler, OIB 61843813267; Amelija Udženija, OIB 40223655731; Damir Sremić, OIB 42569288033; Vjekoslav Markulin; Janessia Renee Jeanty, OIB 48288784274; Biserka Kralj, OIB 45531667642; Leon Dubnjaković, OIB 51422054307; Antonijo Majdandžić, OIB 25767056876; Nikša Rebić, OIB 30198591923; Denis Klepac, OIB 07924862150; Ivana Bušetinčan, OIB 47805477376; Slaven Pokrivko, OIB 43172870031; Verica Šimić, OIB 53152879584; ANTARES CENTAR društvo s ograničenom odgovornošću za trgovinu i usluge, OIB 59257844467; Štefica Kostenjak, OIB 79925870618; Mirela Caganić, OIB 51878057364; Krunoslav Kovač, OIB 54432256951; Filip Piškulić, OIB 03140538854; PROMETNICE ZAGREB d.o.o. za graditeljstvo, OIB 28111148974; Ljubica Vidak; Darko Pereković, OIB 35217712921; 1712 ANALIZA društvo s ograničenom odgovornošću za savjetovanje i usluge, OIB 90370483663; LETOVI d.o.o. za trgovinu i usluge, OIB 69197482588; MARIJA ŠIMIĆ; Martina Santini, OIB 65983894527; Josip Stipić, OIB 98726807555; Zlatko Crlenjak, OIB 56488948023; Zlatko Mihaljević, OIB 12071388451; Vinko Matić; Marko Puškarić; Marko Perica, OIB 35428999919; Željko Meštrović, OIB 51891267765; Zdravko Božićević; Nikola Blažević; Krunoslav Vodička, OIB 11757803661; Josip Tomaško; Domagoj Ivanović; Štefica Šimunić, OIB 45080150832; Martin Jeanty, OIB 89563647431; Gordana Delić, OIB 13912851989; Mira Lučić, OIB 19119019929; Vesna Kantolić, OIB 24676219563; Berislav Tatarin, OIB 67628383001; Dragica Poje, OIB 56918905871; Marijan Orešković, OIB 45726810634; Vladimir Škrinjar, OIB 11748842767; Julije Katančević, OIB 67533907764; Mladenka Perić, OIB 07885130952; Goran Drmić, OIB 13649545354; Tomo Kovačić, OIB 85971202104; Darko Malenica, OIB 64161388618; Iva Milić, OIB 06724124708; Dino Šabanović, OIB 80636200510; Vanda Škrabić, OIB 31600971149; Alma Klepac, OIB 20525854329; Danica Kustura, OIB 76567166713; Sandra Šolaja, OIB 77653658560; Mirela Goluža, OIB 48897068802; Snježana Kozina, OIB 00275092255; Pero Perić; Danijel Knežević; Danijel Plašč, OIB 41904615935; Ruža Mijoč, OIB 82141783140; Tamara Kos, OIB 76651048416; Miljenko Jonjić, OIB 47130890315; FBS PROMET d.o.o., OIB 02310382331; Pero Grgić; Stjepan Filipović-Grčić, OIB 11852545853; Ante Vučetić, OIB 98547341104; Danijela Kovač, OIB 85007284033; GDS-ELEKTRONIKA d.o.o., OIB 15305179755; Lidija Kovač, OIB 66546134535; Marko Boroša, OIB 86666503073; Kristijan Iveta, OIB 48150024520; Mirjan Vlahović, OIB 10277772819; Angelika Milić, OIB 97027699023; Ivana Batur, OIB 24216617204</derivirana_varijabla>
  </DomainObject.Predmet.StrankaFormatedOIB>
  <DomainObject.Predmet.StrankaFormatedWithAdress>
    <izvorni_sadrzaj> ZAGREBAČKA BANKA DIONIČKO DRUŠTVO, Paromlinska Cesta 2, 10000 Zagreb; MARTINA KOVAČEVIĆ; IVAN KOČIĆ; DARIO GRGUREVIĆ; Ranko Simić, Naselje Slavonija II 2/6, 35000 Slavonski Brod; LUKA VLADIKA; SANDI KRIŽMAN; IVANA BEKIĆ BALEN; JOSIPA BEKIĆ MRKUS; MARIJA BATAK; ZORAN WOLF; IRENA PIŠKOR; SABINA PERIŠIĆ; DRAGA VRATARIĆ; IGOR PEREKOVIĆ; Mara Bekić; JOSIPA BEKIĆ MRKUS; ŽELJKO KUPREŠAK, Lavoslava Ružičke 19, 32270 Županja; DRAGO ČOSIĆ; HRVOJE KAVELJEVIĆ; DAMIR PETRIČEVIĆ; BEZ LIMITA d.o.o. za trgovinu i usluge, 8. Podbrežje 24, 10000 Zagreb; EDO SANTINI; IVAN KOREN; Asmir Cepić, Korčulanska Ulica 3 B, 10000 Zagreb; Davor Labaš; Nevenka Boroša; Ante Butić, Ulica Prkoških Domoljuba 4, 23223 Prkos; Sandra Špiranović, Josipa Kozarca 4, 35000 Slavonski Brod; Vlasta Ivanović, Ilirskog Preporoda 44, 32270 Županja; Tihomir Poljak; Mario Škrabić, Bartola Kašića 16, 20236 Nova Mokošica; ZIV-TICA d.o.o. za projektiranje, nadzor i usluge, Bezdanska ulica 33, 10000 Zagreb; Maridos mauel caffe d.o.o.; Ivana Ivanda Rožić, Jaruščica 9, 10000 Zagreb; Siniša Špoljarević, Jaruščica 11, 10000 Zagreb; Tomislav Galić, Jarušćica 11, 10000 Zagreb; Dubravka Pavičić Mati, Jaruščica 7 A, 10000 Zagreb; Domagoj Matić, Dragovoljaca Hos-a 46, 32000 Vukovar; Neven Gotovac, Trnava Iv. 55, 10000 Zagreb; Josip Birin, Jaruščica 11, 10000 Zagreb; ARSENIUS  d.o.o. za usluge, Jaruščica 11, 10000 Zagreb; Ivana Sičanica, Jaruščica 11, 10000 Zagreb; Marko Gverić; Marinko Vidović, Josipa Hlišića 107, 35000 Slavonski Brod; Branimir Kos, Otona Ivekovića 31, 32270 Županja; Daniela Škifić, Jaruščica 5, 10000 Zagreb; Miroslav Dubovečak, Nikole Bonifačića 21, 10410 Velika Gorica; HELENA KLJAIĆ; IVAN MIHALJ; RENATO BONDŽA; DAVOR INŽENJERING, društvo s ograničenom odgovornošću za inženjering, unutarnju i vanjsku trgovinu, Gundulićeve Dubravke 28, 10000 Zagreb; Hrvoje Matić, Primorska Ulica 22, 10000 Zagreb; Robert Vučinić, Vi. Oranički Odvojak 2, 10000 Zagreb; Josip Bokanović, J.jurja Strossmayera 46, 31431 Čepin; Nataša Vučinić, Donje Svetice 46 A, 10000 Zagreb; Ivana Šipić, JARUŠĆICA 5, 10000 Zagreb; Emir Cepić, Bukovačka Cesta 107 A, 10000 Zagreb; Jurica Stanić, ULICA SVETOG KRIŽA 47 (ranije: VIROVITICA, SVETOG KRIŽA, 47), 33000 Milanovac; Dječji vrtić MAZA, Marinići 80/b, 51216 Viškovo; Ivan Bender; Mario Tirić; Marijan Sulimanec, Ulica Milovana Kovačevića 9, 10000 Zagreb; Denis Grgurević, Jaruščica 9, 10000 Zagreb; Karlo Cesarec; Ana Cesarec; Marija Prskalo; Renata Maček, Naserov Trg 1, 10000 Zagreb; Ornela Krezić, Dr.franje Tuđmana 28, 22300 Knin; Zvonimir Ergović, Vladimira Nazora 75, 35257 Lužani; Vjekoslav Pavičić, Ljutomerska Ulica 6, 10000 Zagreb; Dalibor Šarić, Jelenovac 4, 10000 Zagreb; Anamarija Brozović, Okruglica 3, 47300 Hreljin Ogulinski; Mario Pasanec, Ulica Braće Domany 8, 10000 Zagreb; Omer Aličelebić, Jaruščica 5, 10000 Zagreb; Alvin Eljazović, Karlovačka Cesta 119 C, 10000 Zagreb; Kata Hrgovčić, Trg Kralja Zvonimira 5, 32270 Županja; OPERETA d.o.o. za promet nekretnina, Božidara Magovca 63, 10000 Zagreb; GENOM VITA d.o.o. za analizu, proizvodnju i usluge, Graščica 7 E , 10000 Zagreb; Nataša Roginek, Ulica Gabrijele Horvat 10, 42000 Varaždin; Ivan Malenica, Luša 5, 22000 Šibenik; Ivan Kobaš, Josipa Jurja Strossmayera 14, 32270 Županja; Marina Šošić, Veslačka Ulica 2, 10000 Zagreb; MIKUŠ-PAG d.o.o. za projektiranje arhitekture, građenje, nadzor, dizajn, građevinsko vještačenje (osim sudskog), trgovinu i poslovanje nekretninama, Vojnovićeva 25V, 10000 Zagreb; Medius Nekretnine j.d.o.o. za poslovanje nekretninama, Ulica Ante Topić-Mimare 40, 10000 Zagreb; Elvis Haušić, Stubička Ulica 531, 10298 Donja Bistra; Ante Ivanda; Svjetlana Pravdić, Jaruščica 5, 10000 Zagreb; Zorica Majetić, Njemačka 7, 34000 Požega; Siniša Mali, Jaruščica 9, 10000 Zagreb; Michelle Mihelčić, Brdina 16, 51000 Rijeka; Tomislav Divjak, Ulica Platana 45, 10000 Zagreb; Aida Tatić, Jaruščica 11, 10000 Zagreb; Zora Stipić, Nemira X 18, 21310 Omiš; FANEI d.o.o. za trgovinu i usluge, Savski gaj 3. put 18, 10000 Zagreb; Tanja Perković, VINJANI DONJI 439 A (ranije: DONJI VINJANI, DONJI VINJANI, 0), 21260 Donji Vinjani; Ana Ježovita, Jaruščica 9, 10000 Zagreb; Vladimir Vrhovec, Oreškovićeva Ulica 6 C2, 10000 Zagreb; Dragica Koketi, Ulica Grada Vukovara 35 A, 10000 Zagreb; Ivan Marković, Selska cesta 179, 10000 Zagreb; Tea Klarić, Cesta Dr.franje Tuđmana 977, 21217 Kaštel Štafilić; Marko Lupić, Brdo 6, 51000 Rijeka; Dijana Peša, Ulica Grada Chicaga 7, 10000 Zagreb; Marijana Petković, Trg Kralja Tomislava 33, 10410 Velika Gorica; Julija Kordić, Jaruščica 11, 10000 Zagreb; Željko Piler, Jaruščica 11, 10000 Zagreb; Amelija Udženija, Jaruščica 11, 10000 Zagreb; Damir Sremić, Lanište 10 B, 10000 Zagreb; Vjekoslav Markulin; Janessia Renee Jeanty, Avenija Dubrovnik 5 B, 10000 Zagreb; Biserka Kralj, Jaruščica 11, 10000 Zagreb; Leon Dubnjaković, Jaruščica 5, 10000 Zagreb; Antonijo Majdandžić, Put U Čučev Gaj 15, 10257 Donji Trpuci; Nikša Rebić, Vinjani Donji 108, 21260 Donji Vinjani; Denis Klepac, Ulica Drage Gervaisa 4, 10000 Zagreb; Ivana Bušetinčan, Jaruščica 11, 10000 Zagreb; Slaven Pokrivko, Kralja Zvonimira 100, 33520 Slatina; Verica Šimić, Zelena 18, 34000 Požega; ANTARES CENTAR društvo s ograničenom odgovornošću za trgovinu i usluge, Heinzelova 62/a, 10000 Zagreb; Štefica Kostenjak, Strmečka Cesta 88, 10020 Strmec; Mirela Caganić, Mičevečka 8, 10410 Mičevec; Krunoslav Kovač, Ulica Sviba 14, 10431 Sveta Nedelja; Filip Piškulić, Nova Krasa 30, 51250 Novi Vinodolski; PROMETNICE ZAGREB d.o.o. za graditeljstvo, Gundulićeve Dubravke 28, 10000 Zagreb; Ljubica Vidak; Darko Pereković, Kraljevečki Brijegi 105, 10257 Kupinečki Kraljevec; 1712 ANALIZA društvo s ograničenom odgovornošću za savjetovanje i usluge, Andrije Žaje 63, 10000 Zagreb; LETOVI d.o.o. za trgovinu i usluge, Kranjčevićeva 53, 10000 Zagreb; MARIJA ŠIMIĆ; Martina Santini, Jarušćica 5a, 10000 Zagreb; Josip Stipić, Nemira X 18, 21310 Omiš; Zlatko Crlenjak, Čremušnica 150 A, 44410 Čremušnica; Zlatko Mihaljević, Jaruščica 9, 10000 Zagreb; Vinko Matić, Trg bana J. Jelačića 2, 20340 Ploče; Marko Puškarić, Ulica Karla Metikoša 9, 10000 Zagreb; Marko Perica, Jaruščica 9, 10000 Zagreb; Željko Meštrović, Jaruščica 11, 10000 Zagreb; Zdravko Božićević; Nikola Blažević, Ščitarjevska 13, 10410 Novo Čiče; Krunoslav Vodička, Jaruščica 9, 10000 Zagreb; Josip Tomaško; Domagoj Ivanović; Štefica Šimunić, Pukovnika Predraga Matanovića 50, 44250 Petrinja; Martin Jeanty, Avenija Dubrovnik 5 B, 10000 Zagreb; Gordana Delić, Lanište 12, 10000 Zagreb; Mira Lučić, Ulica Vile Velebita 40, 10000 Zagreb; Vesna Kantolić, Ulica Matije Gupca 26, 10298 Bukovje Bistransko; Berislav Tatarin, Mostarska 44 B, 31000 Osijek; Dragica Poje, Matije Gupca 95, 49210 Zabok; Marijan Orešković, Ulica Svetog Mateja 3, 53000 Lički Osik; Vladimir Škrinjar, Ulica Miroslava Krleže 2, 48000 Koprivnica; Julije Katančević, Jaruščica 9, 10000 Zagreb; Mladenka Perić, Jaruščica 11, 10000 Zagreb; Goran Drmić, Anina Ulica 83, 10000 Zagreb; Tomo Kovačić, Vladimira Nazora 9, 10451 Pisarovina; Darko Malenica, Kauzlarićev Prilaz 13, 10000 Zagreb; Iva Milić, Jaruščica 9, 10000 Zagreb; Dino Šabanović, Ivšićev Prilaz 5, 10000 Zagreb; Vanda Škrabić, Bartola Kašića 16, 20236 Nova Mokošica; Alma Klepac, Ulica Drage Stipca 4, 10000 Zagreb; Danica Kustura, Svetošimunska Cesta 84, 10000 Zagreb; Sandra Šolaja, Ulica Antuna Nemčića 11, 10000 Zagreb; Mirela Goluža, Ulica Andrije Kačića Miošića 3, 20350 Metković; Snježana Kozina, Zagrebačka Cesta 35, 49000 Krapina; Pero Perić, Jaruščica 17B, 10000 Zagreb; Danijel Knežević, Ul. Stjepana Bencekovića 33a, 10000 Zagreb; Danijel Plašč, Jaruščica 9, 10000 Zagreb; Ruža Mijoč, Vrlika 43 B, 43500 Daruvar; Tamara Kos, Otona Ivekovića 31, 32270 Županja; Miljenko Jonjić, Ulica Mate Kvešteka 17, 10340 Vrbovec; FBS PROMET d.o.o., Stankovo 8, 10450 Stankovo; Pero Grgić, Miljanovac 92, 43541 Sirač; Stjepan Filipović-Grčić, Ulica Huberta Pettana 15, 10360 Sesvete; Ante Vučetić, TOROVI IV 17 (ranije: VIR, TOROVI, 27), 23234 Vir; Danijela Kovač, Jaruščica 11, 10000 Zagreb; GDS-ELEKTRONIKA d.o.o., Šišićeva 10, 10000 Zagreb; Lidija Kovač, Jaruščica 11, 10000 Zagreb; Marko Boroša, Jaruščica 5 A, 10000 Zagreb; Kristijan Iveta, Slavenskoga Ulica 13, 10000 Zagreb; Mirjan Vlahović, Ulica Antuna Bauera 2, 10000 Zagreb; Angelika Milić, Jaruščica 9, 10000 Zagreb; Ivana Batur, Vladimira Nazora 8, 10451 Pisarovina</izvorni_sadrzaj>
    <derivirana_varijabla naziv="DomainObject.Predmet.StrankaFormatedWithAdress_1"> ZAGREBAČKA BANKA DIONIČKO DRUŠTVO, Paromlinska Cesta 2, 10000 Zagreb; MARTINA KOVAČEVIĆ; IVAN KOČIĆ; DARIO GRGUREVIĆ; Ranko Simić, Naselje Slavonija II 2/6, 35000 Slavonski Brod; LUKA VLADIKA; SANDI KRIŽMAN; IVANA BEKIĆ BALEN; JOSIPA BEKIĆ MRKUS; MARIJA BATAK; ZORAN WOLF; IRENA PIŠKOR; SABINA PERIŠIĆ; DRAGA VRATARIĆ; IGOR PEREKOVIĆ; Mara Bekić; JOSIPA BEKIĆ MRKUS; ŽELJKO KUPREŠAK, Lavoslava Ružičke 19, 32270 Županja; DRAGO ČOSIĆ; HRVOJE KAVELJEVIĆ; DAMIR PETRIČEVIĆ; BEZ LIMITA d.o.o. za trgovinu i usluge, 8. Podbrežje 24, 10000 Zagreb; EDO SANTINI; IVAN KOREN; Asmir Cepić, Korčulanska Ulica 3 B, 10000 Zagreb; Davor Labaš; Nevenka Boroša; Ante Butić, Ulica Prkoških Domoljuba 4, 23223 Prkos; Sandra Špiranović, Josipa Kozarca 4, 35000 Slavonski Brod; Vlasta Ivanović, Ilirskog Preporoda 44, 32270 Županja; Tihomir Poljak; Mario Škrabić, Bartola Kašića 16, 20236 Nova Mokošica; ZIV-TICA d.o.o. za projektiranje, nadzor i usluge, Bezdanska ulica 33, 10000 Zagreb; Maridos mauel caffe d.o.o.; Ivana Ivanda Rožić, Jaruščica 9, 10000 Zagreb; Siniša Špoljarević, Jaruščica 11, 10000 Zagreb; Tomislav Galić, Jarušćica 11, 10000 Zagreb; Dubravka Pavičić Mati, Jaruščica 7 A, 10000 Zagreb; Domagoj Matić, Dragovoljaca Hos-a 46, 32000 Vukovar; Neven Gotovac, Trnava Iv. 55, 10000 Zagreb; Josip Birin, Jaruščica 11, 10000 Zagreb; ARSENIUS  d.o.o. za usluge, Jaruščica 11, 10000 Zagreb; Ivana Sičanica, Jaruščica 11, 10000 Zagreb; Marko Gverić; Marinko Vidović, Josipa Hlišića 107, 35000 Slavonski Brod; Branimir Kos, Otona Ivekovića 31, 32270 Županja; Daniela Škifić, Jaruščica 5, 10000 Zagreb; Miroslav Dubovečak, Nikole Bonifačića 21, 10410 Velika Gorica; HELENA KLJAIĆ; IVAN MIHALJ; RENATO BONDŽA; DAVOR INŽENJERING, društvo s ograničenom odgovornošću za inženjering, unutarnju i vanjsku trgovinu, Gundulićeve Dubravke 28, 10000 Zagreb; Hrvoje Matić, Primorska Ulica 22, 10000 Zagreb; Robert Vučinić, Vi. Oranički Odvojak 2, 10000 Zagreb; Josip Bokanović, J.jurja Strossmayera 46, 31431 Čepin; Nataša Vučinić, Donje Svetice 46 A, 10000 Zagreb; Ivana Šipić, JARUŠĆICA 5, 10000 Zagreb; Emir Cepić, Bukovačka Cesta 107 A, 10000 Zagreb; Jurica Stanić, ULICA SVETOG KRIŽA 47 (ranije: VIROVITICA, SVETOG KRIŽA, 47), 33000 Milanovac; Dječji vrtić MAZA, Marinići 80/b, 51216 Viškovo; Ivan Bender; Mario Tirić; Marijan Sulimanec, Ulica Milovana Kovačevića 9, 10000 Zagreb; Denis Grgurević, Jaruščica 9, 10000 Zagreb; Karlo Cesarec; Ana Cesarec; Marija Prskalo; Renata Maček, Naserov Trg 1, 10000 Zagreb; Ornela Krezić, Dr.franje Tuđmana 28, 22300 Knin; Zvonimir Ergović, Vladimira Nazora 75, 35257 Lužani; Vjekoslav Pavičić, Ljutomerska Ulica 6, 10000 Zagreb; Dalibor Šarić, Jelenovac 4, 10000 Zagreb; Anamarija Brozović, Okruglica 3, 47300 Hreljin Ogulinski; Mario Pasanec, Ulica Braće Domany 8, 10000 Zagreb; Omer Aličelebić, Jaruščica 5, 10000 Zagreb; Alvin Eljazović, Karlovačka Cesta 119 C, 10000 Zagreb; Kata Hrgovčić, Trg Kralja Zvonimira 5, 32270 Županja; OPERETA d.o.o. za promet nekretnina, Božidara Magovca 63, 10000 Zagreb; GENOM VITA d.o.o. za analizu, proizvodnju i usluge, Graščica 7 E , 10000 Zagreb; Nataša Roginek, Ulica Gabrijele Horvat 10, 42000 Varaždin; Ivan Malenica, Luša 5, 22000 Šibenik; Ivan Kobaš, Josipa Jurja Strossmayera 14, 32270 Županja; Marina Šošić, Veslačka Ulica 2, 10000 Zagreb; MIKUŠ-PAG d.o.o. za projektiranje arhitekture, građenje, nadzor, dizajn, građevinsko vještačenje (osim sudskog), trgovinu i poslovanje nekretninama, Vojnovićeva 25V, 10000 Zagreb; Medius Nekretnine j.d.o.o. za poslovanje nekretninama, Ulica Ante Topić-Mimare 40, 10000 Zagreb; Elvis Haušić, Stubička Ulica 531, 10298 Donja Bistra; Ante Ivanda; Svjetlana Pravdić, Jaruščica 5, 10000 Zagreb; Zorica Majetić, Njemačka 7, 34000 Požega; Siniša Mali, Jaruščica 9, 10000 Zagreb; Michelle Mihelčić, Brdina 16, 51000 Rijeka; Tomislav Divjak, Ulica Platana 45, 10000 Zagreb; Aida Tatić, Jaruščica 11, 10000 Zagreb; Zora Stipić, Nemira X 18, 21310 Omiš; FANEI d.o.o. za trgovinu i usluge, Savski gaj 3. put 18, 10000 Zagreb; Tanja Perković, VINJANI DONJI 439 A (ranije: DONJI VINJANI, DONJI VINJANI, 0), 21260 Donji Vinjani; Ana Ježovita, Jaruščica 9, 10000 Zagreb; Vladimir Vrhovec, Oreškovićeva Ulica 6 C2, 10000 Zagreb; Dragica Koketi, Ulica Grada Vukovara 35 A, 10000 Zagreb; Ivan Marković, Selska cesta 179, 10000 Zagreb; Tea Klarić, Cesta Dr.franje Tuđmana 977, 21217 Kaštel Štafilić; Marko Lupić, Brdo 6, 51000 Rijeka; Dijana Peša, Ulica Grada Chicaga 7, 10000 Zagreb; Marijana Petković, Trg Kralja Tomislava 33, 10410 Velika Gorica; Julija Kordić, Jaruščica 11, 10000 Zagreb; Željko Piler, Jaruščica 11, 10000 Zagreb; Amelija Udženija, Jaruščica 11, 10000 Zagreb; Damir Sremić, Lanište 10 B, 10000 Zagreb; Vjekoslav Markulin; Janessia Renee Jeanty, Avenija Dubrovnik 5 B, 10000 Zagreb; Biserka Kralj, Jaruščica 11, 10000 Zagreb; Leon Dubnjaković, Jaruščica 5, 10000 Zagreb; Antonijo Majdandžić, Put U Čučev Gaj 15, 10257 Donji Trpuci; Nikša Rebić, Vinjani Donji 108, 21260 Donji Vinjani; Denis Klepac, Ulica Drage Gervaisa 4, 10000 Zagreb; Ivana Bušetinčan, Jaruščica 11, 10000 Zagreb; Slaven Pokrivko, Kralja Zvonimira 100, 33520 Slatina; Verica Šimić, Zelena 18, 34000 Požega; ANTARES CENTAR društvo s ograničenom odgovornošću za trgovinu i usluge, Heinzelova 62/a, 10000 Zagreb; Štefica Kostenjak, Strmečka Cesta 88, 10020 Strmec; Mirela Caganić, Mičevečka 8, 10410 Mičevec; Krunoslav Kovač, Ulica Sviba 14, 10431 Sveta Nedelja; Filip Piškulić, Nova Krasa 30, 51250 Novi Vinodolski; PROMETNICE ZAGREB d.o.o. za graditeljstvo, Gundulićeve Dubravke 28, 10000 Zagreb; Ljubica Vidak; Darko Pereković, Kraljevečki Brijegi 105, 10257 Kupinečki Kraljevec; 1712 ANALIZA društvo s ograničenom odgovornošću za savjetovanje i usluge, Andrije Žaje 63, 10000 Zagreb; LETOVI d.o.o. za trgovinu i usluge, Kranjčevićeva 53, 10000 Zagreb; MARIJA ŠIMIĆ; Martina Santini, Jarušćica 5a, 10000 Zagreb; Josip Stipić, Nemira X 18, 21310 Omiš; Zlatko Crlenjak, Čremušnica 150 A, 44410 Čremušnica; Zlatko Mihaljević, Jaruščica 9, 10000 Zagreb; Vinko Matić, Trg bana J. Jelačića 2, 20340 Ploče; Marko Puškarić, Ulica Karla Metikoša 9, 10000 Zagreb; Marko Perica, Jaruščica 9, 10000 Zagreb; Željko Meštrović, Jaruščica 11, 10000 Zagreb; Zdravko Božićević; Nikola Blažević, Ščitarjevska 13, 10410 Novo Čiče; Krunoslav Vodička, Jaruščica 9, 10000 Zagreb; Josip Tomaško; Domagoj Ivanović; Štefica Šimunić, Pukovnika Predraga Matanovića 50, 44250 Petrinja; Martin Jeanty, Avenija Dubrovnik 5 B, 10000 Zagreb; Gordana Delić, Lanište 12, 10000 Zagreb; Mira Lučić, Ulica Vile Velebita 40, 10000 Zagreb; Vesna Kantolić, Ulica Matije Gupca 26, 10298 Bukovje Bistransko; Berislav Tatarin, Mostarska 44 B, 31000 Osijek; Dragica Poje, Matije Gupca 95, 49210 Zabok; Marijan Orešković, Ulica Svetog Mateja 3, 53000 Lički Osik; Vladimir Škrinjar, Ulica Miroslava Krleže 2, 48000 Koprivnica; Julije Katančević, Jaruščica 9, 10000 Zagreb; Mladenka Perić, Jaruščica 11, 10000 Zagreb; Goran Drmić, Anina Ulica 83, 10000 Zagreb; Tomo Kovačić, Vladimira Nazora 9, 10451 Pisarovina; Darko Malenica, Kauzlarićev Prilaz 13, 10000 Zagreb; Iva Milić, Jaruščica 9, 10000 Zagreb; Dino Šabanović, Ivšićev Prilaz 5, 10000 Zagreb; Vanda Škrabić, Bartola Kašića 16, 20236 Nova Mokošica; Alma Klepac, Ulica Drage Stipca 4, 10000 Zagreb; Danica Kustura, Svetošimunska Cesta 84, 10000 Zagreb; Sandra Šolaja, Ulica Antuna Nemčića 11, 10000 Zagreb; Mirela Goluža, Ulica Andrije Kačića Miošića 3, 20350 Metković; Snježana Kozina, Zagrebačka Cesta 35, 49000 Krapina; Pero Perić, Jaruščica 17B, 10000 Zagreb; Danijel Knežević, Ul. Stjepana Bencekovića 33a, 10000 Zagreb; Danijel Plašč, Jaruščica 9, 10000 Zagreb; Ruža Mijoč, Vrlika 43 B, 43500 Daruvar; Tamara Kos, Otona Ivekovića 31, 32270 Županja; Miljenko Jonjić, Ulica Mate Kvešteka 17, 10340 Vrbovec; FBS PROMET d.o.o., Stankovo 8, 10450 Stankovo; Pero Grgić, Miljanovac 92, 43541 Sirač; Stjepan Filipović-Grčić, Ulica Huberta Pettana 15, 10360 Sesvete; Ante Vučetić, TOROVI IV 17 (ranije: VIR, TOROVI, 27), 23234 Vir; Danijela Kovač, Jaruščica 11, 10000 Zagreb; GDS-ELEKTRONIKA d.o.o., Šišićeva 10, 10000 Zagreb; Lidija Kovač, Jaruščica 11, 10000 Zagreb; Marko Boroša, Jaruščica 5 A, 10000 Zagreb; Kristijan Iveta, Slavenskoga Ulica 13, 10000 Zagreb; Mirjan Vlahović, Ulica Antuna Bauera 2, 10000 Zagreb; Angelika Milić, Jaruščica 9, 10000 Zagreb; Ivana Batur, Vladimira Nazora 8, 10451 Pisarovina</derivirana_varijabla>
  </DomainObject.Predmet.StrankaFormatedWithAdress>
  <DomainObject.Predmet.StrankaFormatedWithAdressOIB>
    <izvorni_sadrzaj> ZAGREBAČKA BANKA DIONIČKO DRUŠTVO, OIB 92963223473, Paromlinska Cesta 2, 10000 Zagreb; MARTINA KOVAČEVIĆ; IVAN KOČIĆ; DARIO GRGUREVIĆ; Ranko Simić, Naselje Slavonija II 2/6, 35000 Slavonski Brod; LUKA VLADIKA; SANDI KRIŽMAN, OIB 36232038528; IVANA BEKIĆ BALEN, OIB 47425676996; JOSIPA BEKIĆ MRKUS; MARIJA BATAK; ZORAN WOLF; IRENA PIŠKOR; SABINA PERIŠIĆ; DRAGA VRATARIĆ; IGOR PEREKOVIĆ; Mara Bekić; JOSIPA BEKIĆ MRKUS; ŽELJKO KUPREŠAK, Lavoslava Ružičke 19, 32270 Županja; DRAGO ČOSIĆ; HRVOJE KAVELJEVIĆ; DAMIR PETRIČEVIĆ; BEZ LIMITA d.o.o. za trgovinu i usluge, OIB 18882221726, 8. Podbrežje 24, 10000 Zagreb; EDO SANTINI; IVAN KOREN; Asmir Cepić, OIB 32293079463, Korčulanska Ulica 3 B, 10000 Zagreb; Davor Labaš; Nevenka Boroša; Ante Butić, OIB 57026221338, Ulica Prkoških Domoljuba 4, 23223 Prkos; Sandra Špiranović, OIB 25129881801, Josipa Kozarca 4, 35000 Slavonski Brod; Vlasta Ivanović, OIB 92656673320, Ilirskog Preporoda 44, 32270 Županja; Tihomir Poljak; Mario Škrabić, OIB 95784846387, Bartola Kašića 16, 20236 Nova Mokošica; ZIV-TICA d.o.o. za projektiranje, nadzor i usluge, OIB 12485381173, Bezdanska ulica 33, 10000 Zagreb; Maridos mauel caffe d.o.o., OIB 23474501692; Ivana Ivanda Rožić, OIB 64707534997, Jaruščica 9, 10000 Zagreb; Siniša Špoljarević, OIB 70946521371, Jaruščica 11, 10000 Zagreb; Tomislav Galić, Jarušćica 11, 10000 Zagreb; Dubravka Pavičić Mati, OIB 15572857597, Jaruščica 7 A, 10000 Zagreb; Domagoj Matić, OIB 86625388786, Dragovoljaca Hos-a 46, 32000 Vukovar; Neven Gotovac, OIB 45597607192, Trnava Iv. 55, 10000 Zagreb; Josip Birin, OIB 51210834036, Jaruščica 11, 10000 Zagreb; ARSENIUS  d.o.o. za usluge, OIB 74301282336, Jaruščica 11, 10000 Zagreb; Ivana Sičanica, OIB 65392851741, Jaruščica 11, 10000 Zagreb; Marko Gverić; Marinko Vidović, OIB 40308912683, Josipa Hlišića 107, 35000 Slavonski Brod; Branimir Kos, OIB 24560619907, Otona Ivekovića 31, 32270 Županja; Daniela Škifić, OIB 19066557067, Jaruščica 5, 10000 Zagreb; Miroslav Dubovečak, OIB 89318526118, Nikole Bonifačića 21, 10410 Velika Gorica; HELENA KLJAIĆ; IVAN MIHALJ; RENATO BONDŽA; DAVOR INŽENJERING, društvo s ograničenom odgovornošću za inženjering, unutarnju i vanjsku trgovinu, OIB 58385626415, Gundulićeve Dubravke 28, 10000 Zagreb; Hrvoje Matić, OIB 64455377856, Primorska Ulica 22, 10000 Zagreb; Robert Vučinić, OIB 59681574736, Vi. Oranički Odvojak 2, 10000 Zagreb; Josip Bokanović, OIB 35529252486, J.jurja Strossmayera 46, 31431 Čepin; Nataša Vučinić, OIB 47633508069, Donje Svetice 46 A, 10000 Zagreb; Ivana Šipić, OIB 59632358961, JARUŠĆICA 5, 10000 Zagreb; Emir Cepić, OIB 77453360495, Bukovačka Cesta 107 A, 10000 Zagreb; Jurica Stanić, OIB 71810519879, ULICA SVETOG KRIŽA 47 (ranije: VIROVITICA, SVETOG KRIŽA, 47), 33000 Milanovac; Dječji vrtić MAZA, OIB 30842777910, Marinići 80/b, 51216 Viškovo; Ivan Bender; Mario Tirić; Marijan Sulimanec, OIB 74877412410, Ulica Milovana Kovačevića 9, 10000 Zagreb; Denis Grgurević, OIB 97456606913, Jaruščica 9, 10000 Zagreb; Karlo Cesarec, OIB 88537568821; Ana Cesarec; Marija Prskalo; Renata Maček, OIB 63706626532, Naserov Trg 1, 10000 Zagreb; Ornela Krezić, OIB 58354754793, Dr.franje Tuđmana 28, 22300 Knin; Zvonimir Ergović, OIB 65754584759, Vladimira Nazora 75, 35257 Lužani; Vjekoslav Pavičić, OIB 93476312830, Ljutomerska Ulica 6, 10000 Zagreb; Dalibor Šarić, OIB 49120553188, Jelenovac 4, 10000 Zagreb; Anamarija Brozović, OIB 45799490959, Okruglica 3, 47300 Hreljin Ogulinski; Mario Pasanec, OIB 74320405583, Ulica Braće Domany 8, 10000 Zagreb; Omer Aličelebić, OIB 34919322902, Jaruščica 5, 10000 Zagreb; Alvin Eljazović, OIB 27897649088, Karlovačka Cesta 119 C, 10000 Zagreb; Kata Hrgovčić, OIB 99657616359, Trg Kralja Zvonimira 5, 32270 Županja; OPERETA d.o.o. za promet nekretnina, OIB 24059421894, Božidara Magovca 63, 10000 Zagreb; GENOM VITA d.o.o. za analizu, proizvodnju i usluge, OIB 20873720425, Graščica 7 E , 10000 Zagreb; Nataša Roginek, OIB 39178905596, Ulica Gabrijele Horvat 10, 42000 Varaždin; Ivan Malenica, Luša 5, 22000 Šibenik; Ivan Kobaš, OIB 56416784963, Josipa Jurja Strossmayera 14, 32270 Županja; Marina Šošić, OIB 64699227995, Veslačka Ulica 2, 10000 Zagreb; MIKUŠ-PAG d.o.o. za projektiranje arhitekture, građenje, nadzor, dizajn, građevinsko vještačenje (osim sudskog), trgovinu i poslovanje nekretninama, OIB 44975546345, Vojnovićeva 25V, 10000 Zagreb; Medius Nekretnine j.d.o.o. za poslovanje nekretninama, OIB 92551788039, Ulica Ante Topić-Mimare 40, 10000 Zagreb; Elvis Haušić, OIB 24987201979, Stubička Ulica 531, 10298 Donja Bistra; Ante Ivanda; Svjetlana Pravdić, OIB 05855663643, Jaruščica 5, 10000 Zagreb; Zorica Majetić, OIB 47720702542, Njemačka 7, 34000 Požega; Siniša Mali, OIB 39511962189, Jaruščica 9, 10000 Zagreb; Michelle Mihelčić, OIB 71990269554, Brdina 16, 51000 Rijeka; Tomislav Divjak, OIB 05785026986, Ulica Platana 45, 10000 Zagreb; Aida Tatić, OIB 52584204636, Jaruščica 11, 10000 Zagreb; Zora Stipić, OIB 16411769781, Nemira X 18, 21310 Omiš; FANEI d.o.o. za trgovinu i usluge, OIB 17769855631, Savski gaj 3. put 18, 10000 Zagreb; Tanja Perković, OIB 89933839294, VINJANI DONJI 439 A (ranije: DONJI VINJANI, DONJI VINJANI, 0), 21260 Donji Vinjani; Ana Ježovita, OIB 92342490870, Jaruščica 9, 10000 Zagreb; Vladimir Vrhovec, OIB 16020876940, Oreškovićeva Ulica 6 C2, 10000 Zagreb; Dragica Koketi, OIB 79018335967, Ulica Grada Vukovara 35 A, 10000 Zagreb; Ivan Marković, Selska cesta 179, 10000 Zagreb; Tea Klarić, OIB 16190429665, Cesta Dr.franje Tuđmana 977, 21217 Kaštel Štafilić; Marko Lupić, OIB 88187665968, Brdo 6, 51000 Rijeka; Dijana Peša, OIB 60948785857, Ulica Grada Chicaga 7, 10000 Zagreb; Marijana Petković, OIB 69478442761, Trg Kralja Tomislava 33, 10410 Velika Gorica; Julija Kordić, OIB 53714061174, Jaruščica 11, 10000 Zagreb; Željko Piler, OIB 61843813267, Jaruščica 11, 10000 Zagreb; Amelija Udženija, OIB 40223655731, Jaruščica 11, 10000 Zagreb; Damir Sremić, OIB 42569288033, Lanište 10 B, 10000 Zagreb; Vjekoslav Markulin; Janessia Renee Jeanty, OIB 48288784274, Avenija Dubrovnik 5 B, 10000 Zagreb; Biserka Kralj, OIB 45531667642, Jaruščica 11, 10000 Zagreb; Leon Dubnjaković, OIB 51422054307, Jaruščica 5, 10000 Zagreb; Antonijo Majdandžić, OIB 25767056876, Put U Čučev Gaj 15, 10257 Donji Trpuci; Nikša Rebić, OIB 30198591923, Vinjani Donji 108, 21260 Donji Vinjani; Denis Klepac, OIB 07924862150, Ulica Drage Gervaisa 4, 10000 Zagreb; Ivana Bušetinčan, OIB 47805477376, Jaruščica 11, 10000 Zagreb; Slaven Pokrivko, OIB 43172870031, Kralja Zvonimira 100, 33520 Slatina; Verica Šimić, OIB 53152879584, Zelena 18, 34000 Požega; ANTARES CENTAR društvo s ograničenom odgovornošću za trgovinu i usluge, OIB 59257844467, Heinzelova 62/a, 10000 Zagreb; Štefica Kostenjak, OIB 79925870618, Strmečka Cesta 88, 10020 Strmec; Mirela Caganić, OIB 51878057364, Mičevečka 8, 10410 Mičevec; Krunoslav Kovač, OIB 54432256951, Ulica Sviba 14, 10431 Sveta Nedelja; Filip Piškulić, OIB 03140538854, Nova Krasa 30, 51250 Novi Vinodolski; PROMETNICE ZAGREB d.o.o. za graditeljstvo, OIB 28111148974, Gundulićeve Dubravke 28, 10000 Zagreb; Ljubica Vidak; Darko Pereković, OIB 35217712921, Kraljevečki Brijegi 105, 10257 Kupinečki Kraljevec; 1712 ANALIZA društvo s ograničenom odgovornošću za savjetovanje i usluge, OIB 90370483663, Andrije Žaje 63, 10000 Zagreb; LETOVI d.o.o. za trgovinu i usluge, OIB 69197482588, Kranjčevićeva 53, 10000 Zagreb; MARIJA ŠIMIĆ; Martina Santini, OIB 65983894527, Jarušćica 5a, 10000 Zagreb; Josip Stipić, OIB 98726807555, Nemira X 18, 21310 Omiš; Zlatko Crlenjak, OIB 56488948023, Čremušnica 150 A, 44410 Čremušnica; Zlatko Mihaljević, OIB 12071388451, Jaruščica 9, 10000 Zagreb; Vinko Matić, Trg bana J. Jelačića 2, 20340 Ploče; Marko Puškarić, Ulica Karla Metikoša 9, 10000 Zagreb; Marko Perica, OIB 35428999919, Jaruščica 9, 10000 Zagreb; Željko Meštrović, OIB 51891267765, Jaruščica 11, 10000 Zagreb; Zdravko Božićević; Nikola Blažević, Ščitarjevska 13, 10410 Novo Čiče; Krunoslav Vodička, OIB 11757803661, Jaruščica 9, 10000 Zagreb; Josip Tomaško; Domagoj Ivanović; Štefica Šimunić, OIB 45080150832, Pukovnika Predraga Matanovića 50, 44250 Petrinja; Martin Jeanty, OIB 89563647431, Avenija Dubrovnik 5 B, 10000 Zagreb; Gordana Delić, OIB 13912851989, Lanište 12, 10000 Zagreb; Mira Lučić, OIB 19119019929, Ulica Vile Velebita 40, 10000 Zagreb; Vesna Kantolić, OIB 24676219563, Ulica Matije Gupca 26, 10298 Bukovje Bistransko; Berislav Tatarin, OIB 67628383001, Mostarska 44 B, 31000 Osijek; Dragica Poje, OIB 56918905871, Matije Gupca 95, 49210 Zabok; Marijan Orešković, OIB 45726810634, Ulica Svetog Mateja 3, 53000 Lički Osik; Vladimir Škrinjar, OIB 11748842767, Ulica Miroslava Krleže 2, 48000 Koprivnica; Julije Katančević, OIB 67533907764, Jaruščica 9, 10000 Zagreb; Mladenka Perić, OIB 07885130952, Jaruščica 11, 10000 Zagreb; Goran Drmić, OIB 13649545354, Anina Ulica 83, 10000 Zagreb; Tomo Kovačić, OIB 85971202104, Vladimira Nazora 9, 10451 Pisarovina; Darko Malenica, OIB 64161388618, Kauzlarićev Prilaz 13, 10000 Zagreb; Iva Milić, OIB 06724124708, Jaruščica 9, 10000 Zagreb; Dino Šabanović, OIB 80636200510, Ivšićev Prilaz 5, 10000 Zagreb; Vanda Škrabić, OIB 31600971149, Bartola Kašića 16, 20236 Nova Mokošica; Alma Klepac, OIB 20525854329, Ulica Drage Stipca 4, 10000 Zagreb; Danica Kustura, OIB 76567166713, Svetošimunska Cesta 84, 10000 Zagreb; Sandra Šolaja, OIB 77653658560, Ulica Antuna Nemčića 11, 10000 Zagreb; Mirela Goluža, OIB 48897068802, Ulica Andrije Kačića Miošića 3, 20350 Metković; Snježana Kozina, OIB 00275092255, Zagrebačka Cesta 35, 49000 Krapina; Pero Perić, Jaruščica 17B, 10000 Zagreb; Danijel Knežević, Ul. Stjepana Bencekovića 33a, 10000 Zagreb; Danijel Plašč, OIB 41904615935, Jaruščica 9, 10000 Zagreb; Ruža Mijoč, OIB 82141783140, Vrlika 43 B, 43500 Daruvar; Tamara Kos, OIB 76651048416, Otona Ivekovića 31, 32270 Županja; Miljenko Jonjić, OIB 47130890315, Ulica Mate Kvešteka 17, 10340 Vrbovec; FBS PROMET d.o.o., OIB 02310382331, Stankovo 8, 10450 Stankovo; Pero Grgić, Miljanovac 92, 43541 Sirač; Stjepan Filipović-Grčić, OIB 11852545853, Ulica Huberta Pettana 15, 10360 Sesvete; Ante Vučetić, OIB 98547341104, TOROVI IV 17 (ranije: VIR, TOROVI, 27), 23234 Vir; Danijela Kovač, OIB 85007284033, Jaruščica 11, 10000 Zagreb; GDS-ELEKTRONIKA d.o.o., OIB 15305179755, Šišićeva 10, 10000 Zagreb; Lidija Kovač, OIB 66546134535, Jaruščica 11, 10000 Zagreb; Marko Boroša, OIB 86666503073, Jaruščica 5 A, 10000 Zagreb; Kristijan Iveta, OIB 48150024520, Slavenskoga Ulica 13, 10000 Zagreb; Mirjan Vlahović, OIB 10277772819, Ulica Antuna Bauera 2, 10000 Zagreb; Angelika Milić, OIB 97027699023, Jaruščica 9, 10000 Zagreb; Ivana Batur, OIB 24216617204, Vladimira Nazora 8, 10451 Pisarovina</izvorni_sadrzaj>
    <derivirana_varijabla naziv="DomainObject.Predmet.StrankaFormatedWithAdressOIB_1"> ZAGREBAČKA BANKA DIONIČKO DRUŠTVO, OIB 92963223473, Paromlinska Cesta 2, 10000 Zagreb; MARTINA KOVAČEVIĆ; IVAN KOČIĆ; DARIO GRGUREVIĆ; Ranko Simić, Naselje Slavonija II 2/6, 35000 Slavonski Brod; LUKA VLADIKA; SANDI KRIŽMAN, OIB 36232038528; IVANA BEKIĆ BALEN, OIB 47425676996; JOSIPA BEKIĆ MRKUS; MARIJA BATAK; ZORAN WOLF; IRENA PIŠKOR; SABINA PERIŠIĆ; DRAGA VRATARIĆ; IGOR PEREKOVIĆ; Mara Bekić; JOSIPA BEKIĆ MRKUS; ŽELJKO KUPREŠAK, Lavoslava Ružičke 19, 32270 Županja; DRAGO ČOSIĆ; HRVOJE KAVELJEVIĆ; DAMIR PETRIČEVIĆ; BEZ LIMITA d.o.o. za trgovinu i usluge, OIB 18882221726, 8. Podbrežje 24, 10000 Zagreb; EDO SANTINI; IVAN KOREN; Asmir Cepić, OIB 32293079463, Korčulanska Ulica 3 B, 10000 Zagreb; Davor Labaš; Nevenka Boroša; Ante Butić, OIB 57026221338, Ulica Prkoških Domoljuba 4, 23223 Prkos; Sandra Špiranović, OIB 25129881801, Josipa Kozarca 4, 35000 Slavonski Brod; Vlasta Ivanović, OIB 92656673320, Ilirskog Preporoda 44, 32270 Županja; Tihomir Poljak; Mario Škrabić, OIB 95784846387, Bartola Kašića 16, 20236 Nova Mokošica; ZIV-TICA d.o.o. za projektiranje, nadzor i usluge, OIB 12485381173, Bezdanska ulica 33, 10000 Zagreb; Maridos mauel caffe d.o.o., OIB 23474501692; Ivana Ivanda Rožić, OIB 64707534997, Jaruščica 9, 10000 Zagreb; Siniša Špoljarević, OIB 70946521371, Jaruščica 11, 10000 Zagreb; Tomislav Galić, Jarušćica 11, 10000 Zagreb; Dubravka Pavičić Mati, OIB 15572857597, Jaruščica 7 A, 10000 Zagreb; Domagoj Matić, OIB 86625388786, Dragovoljaca Hos-a 46, 32000 Vukovar; Neven Gotovac, OIB 45597607192, Trnava Iv. 55, 10000 Zagreb; Josip Birin, OIB 51210834036, Jaruščica 11, 10000 Zagreb; ARSENIUS  d.o.o. za usluge, OIB 74301282336, Jaruščica 11, 10000 Zagreb; Ivana Sičanica, OIB 65392851741, Jaruščica 11, 10000 Zagreb; Marko Gverić; Marinko Vidović, OIB 40308912683, Josipa Hlišića 107, 35000 Slavonski Brod; Branimir Kos, OIB 24560619907, Otona Ivekovića 31, 32270 Županja; Daniela Škifić, OIB 19066557067, Jaruščica 5, 10000 Zagreb; Miroslav Dubovečak, OIB 89318526118, Nikole Bonifačića 21, 10410 Velika Gorica; HELENA KLJAIĆ; IVAN MIHALJ; RENATO BONDŽA; DAVOR INŽENJERING, društvo s ograničenom odgovornošću za inženjering, unutarnju i vanjsku trgovinu, OIB 58385626415, Gundulićeve Dubravke 28, 10000 Zagreb; Hrvoje Matić, OIB 64455377856, Primorska Ulica 22, 10000 Zagreb; Robert Vučinić, OIB 59681574736, Vi. Oranički Odvojak 2, 10000 Zagreb; Josip Bokanović, OIB 35529252486, J.jurja Strossmayera 46, 31431 Čepin; Nataša Vučinić, OIB 47633508069, Donje Svetice 46 A, 10000 Zagreb; Ivana Šipić, OIB 59632358961, JARUŠĆICA 5, 10000 Zagreb; Emir Cepić, OIB 77453360495, Bukovačka Cesta 107 A, 10000 Zagreb; Jurica Stanić, OIB 71810519879, ULICA SVETOG KRIŽA 47 (ranije: VIROVITICA, SVETOG KRIŽA, 47), 33000 Milanovac; Dječji vrtić MAZA, OIB 30842777910, Marinići 80/b, 51216 Viškovo; Ivan Bender; Mario Tirić; Marijan Sulimanec, OIB 74877412410, Ulica Milovana Kovačevića 9, 10000 Zagreb; Denis Grgurević, OIB 97456606913, Jaruščica 9, 10000 Zagreb; Karlo Cesarec, OIB 88537568821; Ana Cesarec; Marija Prskalo; Renata Maček, OIB 63706626532, Naserov Trg 1, 10000 Zagreb; Ornela Krezić, OIB 58354754793, Dr.franje Tuđmana 28, 22300 Knin; Zvonimir Ergović, OIB 65754584759, Vladimira Nazora 75, 35257 Lužani; Vjekoslav Pavičić, OIB 93476312830, Ljutomerska Ulica 6, 10000 Zagreb; Dalibor Šarić, OIB 49120553188, Jelenovac 4, 10000 Zagreb; Anamarija Brozović, OIB 45799490959, Okruglica 3, 47300 Hreljin Ogulinski; Mario Pasanec, OIB 74320405583, Ulica Braće Domany 8, 10000 Zagreb; Omer Aličelebić, OIB 34919322902, Jaruščica 5, 10000 Zagreb; Alvin Eljazović, OIB 27897649088, Karlovačka Cesta 119 C, 10000 Zagreb; Kata Hrgovčić, OIB 99657616359, Trg Kralja Zvonimira 5, 32270 Županja; OPERETA d.o.o. za promet nekretnina, OIB 24059421894, Božidara Magovca 63, 10000 Zagreb; GENOM VITA d.o.o. za analizu, proizvodnju i usluge, OIB 20873720425, Graščica 7 E , 10000 Zagreb; Nataša Roginek, OIB 39178905596, Ulica Gabrijele Horvat 10, 42000 Varaždin; Ivan Malenica, Luša 5, 22000 Šibenik; Ivan Kobaš, OIB 56416784963, Josipa Jurja Strossmayera 14, 32270 Županja; Marina Šošić, OIB 64699227995, Veslačka Ulica 2, 10000 Zagreb; MIKUŠ-PAG d.o.o. za projektiranje arhitekture, građenje, nadzor, dizajn, građevinsko vještačenje (osim sudskog), trgovinu i poslovanje nekretninama, OIB 44975546345, Vojnovićeva 25V, 10000 Zagreb; Medius Nekretnine j.d.o.o. za poslovanje nekretninama, OIB 92551788039, Ulica Ante Topić-Mimare 40, 10000 Zagreb; Elvis Haušić, OIB 24987201979, Stubička Ulica 531, 10298 Donja Bistra; Ante Ivanda; Svjetlana Pravdić, OIB 05855663643, Jaruščica 5, 10000 Zagreb; Zorica Majetić, OIB 47720702542, Njemačka 7, 34000 Požega; Siniša Mali, OIB 39511962189, Jaruščica 9, 10000 Zagreb; Michelle Mihelčić, OIB 71990269554, Brdina 16, 51000 Rijeka; Tomislav Divjak, OIB 05785026986, Ulica Platana 45, 10000 Zagreb; Aida Tatić, OIB 52584204636, Jaruščica 11, 10000 Zagreb; Zora Stipić, OIB 16411769781, Nemira X 18, 21310 Omiš; FANEI d.o.o. za trgovinu i usluge, OIB 17769855631, Savski gaj 3. put 18, 10000 Zagreb; Tanja Perković, OIB 89933839294, VINJANI DONJI 439 A (ranije: DONJI VINJANI, DONJI VINJANI, 0), 21260 Donji Vinjani; Ana Ježovita, OIB 92342490870, Jaruščica 9, 10000 Zagreb; Vladimir Vrhovec, OIB 16020876940, Oreškovićeva Ulica 6 C2, 10000 Zagreb; Dragica Koketi, OIB 79018335967, Ulica Grada Vukovara 35 A, 10000 Zagreb; Ivan Marković, Selska cesta 179, 10000 Zagreb; Tea Klarić, OIB 16190429665, Cesta Dr.franje Tuđmana 977, 21217 Kaštel Štafilić; Marko Lupić, OIB 88187665968, Brdo 6, 51000 Rijeka; Dijana Peša, OIB 60948785857, Ulica Grada Chicaga 7, 10000 Zagreb; Marijana Petković, OIB 69478442761, Trg Kralja Tomislava 33, 10410 Velika Gorica; Julija Kordić, OIB 53714061174, Jaruščica 11, 10000 Zagreb; Željko Piler, OIB 61843813267, Jaruščica 11, 10000 Zagreb; Amelija Udženija, OIB 40223655731, Jaruščica 11, 10000 Zagreb; Damir Sremić, OIB 42569288033, Lanište 10 B, 10000 Zagreb; Vjekoslav Markulin; Janessia Renee Jeanty, OIB 48288784274, Avenija Dubrovnik 5 B, 10000 Zagreb; Biserka Kralj, OIB 45531667642, Jaruščica 11, 10000 Zagreb; Leon Dubnjaković, OIB 51422054307, Jaruščica 5, 10000 Zagreb; Antonijo Majdandžić, OIB 25767056876, Put U Čučev Gaj 15, 10257 Donji Trpuci; Nikša Rebić, OIB 30198591923, Vinjani Donji 108, 21260 Donji Vinjani; Denis Klepac, OIB 07924862150, Ulica Drage Gervaisa 4, 10000 Zagreb; Ivana Bušetinčan, OIB 47805477376, Jaruščica 11, 10000 Zagreb; Slaven Pokrivko, OIB 43172870031, Kralja Zvonimira 100, 33520 Slatina; Verica Šimić, OIB 53152879584, Zelena 18, 34000 Požega; ANTARES CENTAR društvo s ograničenom odgovornošću za trgovinu i usluge, OIB 59257844467, Heinzelova 62/a, 10000 Zagreb; Štefica Kostenjak, OIB 79925870618, Strmečka Cesta 88, 10020 Strmec; Mirela Caganić, OIB 51878057364, Mičevečka 8, 10410 Mičevec; Krunoslav Kovač, OIB 54432256951, Ulica Sviba 14, 10431 Sveta Nedelja; Filip Piškulić, OIB 03140538854, Nova Krasa 30, 51250 Novi Vinodolski; PROMETNICE ZAGREB d.o.o. za graditeljstvo, OIB 28111148974, Gundulićeve Dubravke 28, 10000 Zagreb; Ljubica Vidak; Darko Pereković, OIB 35217712921, Kraljevečki Brijegi 105, 10257 Kupinečki Kraljevec; 1712 ANALIZA društvo s ograničenom odgovornošću za savjetovanje i usluge, OIB 90370483663, Andrije Žaje 63, 10000 Zagreb; LETOVI d.o.o. za trgovinu i usluge, OIB 69197482588, Kranjčevićeva 53, 10000 Zagreb; MARIJA ŠIMIĆ; Martina Santini, OIB 65983894527, Jarušćica 5a, 10000 Zagreb; Josip Stipić, OIB 98726807555, Nemira X 18, 21310 Omiš; Zlatko Crlenjak, OIB 56488948023, Čremušnica 150 A, 44410 Čremušnica; Zlatko Mihaljević, OIB 12071388451, Jaruščica 9, 10000 Zagreb; Vinko Matić, Trg bana J. Jelačića 2, 20340 Ploče; Marko Puškarić, Ulica Karla Metikoša 9, 10000 Zagreb; Marko Perica, OIB 35428999919, Jaruščica 9, 10000 Zagreb; Željko Meštrović, OIB 51891267765, Jaruščica 11, 10000 Zagreb; Zdravko Božićević; Nikola Blažević, Ščitarjevska 13, 10410 Novo Čiče; Krunoslav Vodička, OIB 11757803661, Jaruščica 9, 10000 Zagreb; Josip Tomaško; Domagoj Ivanović; Štefica Šimunić, OIB 45080150832, Pukovnika Predraga Matanovića 50, 44250 Petrinja; Martin Jeanty, OIB 89563647431, Avenija Dubrovnik 5 B, 10000 Zagreb; Gordana Delić, OIB 13912851989, Lanište 12, 10000 Zagreb; Mira Lučić, OIB 19119019929, Ulica Vile Velebita 40, 10000 Zagreb; Vesna Kantolić, OIB 24676219563, Ulica Matije Gupca 26, 10298 Bukovje Bistransko; Berislav Tatarin, OIB 67628383001, Mostarska 44 B, 31000 Osijek; Dragica Poje, OIB 56918905871, Matije Gupca 95, 49210 Zabok; Marijan Orešković, OIB 45726810634, Ulica Svetog Mateja 3, 53000 Lički Osik; Vladimir Škrinjar, OIB 11748842767, Ulica Miroslava Krleže 2, 48000 Koprivnica; Julije Katančević, OIB 67533907764, Jaruščica 9, 10000 Zagreb; Mladenka Perić, OIB 07885130952, Jaruščica 11, 10000 Zagreb; Goran Drmić, OIB 13649545354, Anina Ulica 83, 10000 Zagreb; Tomo Kovačić, OIB 85971202104, Vladimira Nazora 9, 10451 Pisarovina; Darko Malenica, OIB 64161388618, Kauzlarićev Prilaz 13, 10000 Zagreb; Iva Milić, OIB 06724124708, Jaruščica 9, 10000 Zagreb; Dino Šabanović, OIB 80636200510, Ivšićev Prilaz 5, 10000 Zagreb; Vanda Škrabić, OIB 31600971149, Bartola Kašića 16, 20236 Nova Mokošica; Alma Klepac, OIB 20525854329, Ulica Drage Stipca 4, 10000 Zagreb; Danica Kustura, OIB 76567166713, Svetošimunska Cesta 84, 10000 Zagreb; Sandra Šolaja, OIB 77653658560, Ulica Antuna Nemčića 11, 10000 Zagreb; Mirela Goluža, OIB 48897068802, Ulica Andrije Kačića Miošića 3, 20350 Metković; Snježana Kozina, OIB 00275092255, Zagrebačka Cesta 35, 49000 Krapina; Pero Perić, Jaruščica 17B, 10000 Zagreb; Danijel Knežević, Ul. Stjepana Bencekovića 33a, 10000 Zagreb; Danijel Plašč, OIB 41904615935, Jaruščica 9, 10000 Zagreb; Ruža Mijoč, OIB 82141783140, Vrlika 43 B, 43500 Daruvar; Tamara Kos, OIB 76651048416, Otona Ivekovića 31, 32270 Županja; Miljenko Jonjić, OIB 47130890315, Ulica Mate Kvešteka 17, 10340 Vrbovec; FBS PROMET d.o.o., OIB 02310382331, Stankovo 8, 10450 Stankovo; Pero Grgić, Miljanovac 92, 43541 Sirač; Stjepan Filipović-Grčić, OIB 11852545853, Ulica Huberta Pettana 15, 10360 Sesvete; Ante Vučetić, OIB 98547341104, TOROVI IV 17 (ranije: VIR, TOROVI, 27), 23234 Vir; Danijela Kovač, OIB 85007284033, Jaruščica 11, 10000 Zagreb; GDS-ELEKTRONIKA d.o.o., OIB 15305179755, Šišićeva 10, 10000 Zagreb; Lidija Kovač, OIB 66546134535, Jaruščica 11, 10000 Zagreb; Marko Boroša, OIB 86666503073, Jaruščica 5 A, 10000 Zagreb; Kristijan Iveta, OIB 48150024520, Slavenskoga Ulica 13, 10000 Zagreb; Mirjan Vlahović, OIB 10277772819, Ulica Antuna Bauera 2, 10000 Zagreb; Angelika Milić, OIB 97027699023, Jaruščica 9, 10000 Zagreb; Ivana Batur, OIB 24216617204, Vladimira Nazora 8, 10451 Pisarovina</derivirana_varijabla>
  </DomainObject.Predmet.StrankaFormatedWithAdressOIB>
  <DomainObject.Predmet.StrankaWithAdress>
    <izvorni_sadrzaj>ZAGREBAČKA BANKA DIONIČKO DRUŠTVO Paromlinska Cesta 2,10000 Zagreb,MARTINA KOVAČEVIĆ ,IVAN KOČIĆ ,DARIO GRGUREVIĆ ,Ranko Simić Naselje Slavonija II 2/6,35000 Slavonski Brod,LUKA VLADIKA ,SANDI KRIŽMAN ,IVANA BEKIĆ BALEN ,JOSIPA BEKIĆ MRKUS ,MARIJA BATAK ,ZORAN WOLF ,IRENA PIŠKOR ,SABINA PERIŠIĆ ,DRAGA VRATARIĆ ,IGOR PEREKOVIĆ ,Mara Bekić ,JOSIPA BEKIĆ MRKUS ,ŽELJKO KUPREŠAK Lavoslava Ružičke 19,32270 Županja,DRAGO ČOSIĆ ,HRVOJE KAVELJEVIĆ ,DAMIR PETRIČEVIĆ ,BEZ LIMITA d.o.o. za trgovinu i usluge 8. Podbrežje 24,10000 Zagreb,EDO SANTINI ,IVAN KOREN ,Asmir Cepić Korčulanska Ulica 3 B,10000 Zagreb,Davor Labaš ,Nevenka Boroša ,Ante Butić Ulica Prkoških Domoljuba 4,23223 Prkos,Sandra Špiranović Josipa Kozarca 4,35000 Slavonski Brod,Vlasta Ivanović Ilirskog Preporoda 44,32270 Županja,Tihomir Poljak ,Mario Škrabić Bartola Kašića 16,20236 Nova Mokošica,ZIV-TICA d.o.o. za projektiranje, nadzor i usluge Bezdanska ulica 33,10000 Zagreb,Maridos mauel caffe d.o.o. ,Ivana Ivanda Rožić Jaruščica 9,10000 Zagreb,Siniša Špoljarević Jaruščica 11,10000 Zagreb,Tomislav Galić Jarušćica 11,10000 Zagreb,Dubravka Pavičić Mati Jaruščica 7 A,10000 Zagreb,Domagoj Matić Dragovoljaca Hos-a 46,32000 Vukovar,Neven Gotovac Trnava Iv. 55,10000 Zagreb,Josip Birin Jaruščica 11,10000 Zagreb,ARSENIUS  d.o.o. za usluge Jaruščica 11,10000 Zagreb,Ivana Sičanica Jaruščica 11,10000 Zagreb,Marko Gverić ,Marinko Vidović Josipa Hlišića 107,35000 Slavonski Brod,Branimir Kos Otona Ivekovića 31,32270 Županja,Daniela Škifić Jaruščica 5,10000 Zagreb,Miroslav Dubovečak Nikole Bonifačića 21,10410 Velika Gorica,HELENA KLJAIĆ ,IVAN MIHALJ ,RENATO BONDŽA ,DAVOR INŽENJERING, društvo s ograničenom odgovornošću za inženjering, unutarnju i vanjsku trgovinu Gundulićeve Dubravke 28,10000 Zagreb,Hrvoje Matić Primorska Ulica 22,10000 Zagreb,Robert Vučinić Vi. Oranički Odvojak 2,10000 Zagreb,Josip Bokanović J.jurja Strossmayera 46,31431 Čepin,Nataša Vučinić Donje Svetice 46 A,10000 Zagreb,Ivana Šipić JARUŠĆICA 5,10000 Zagreb,Emir Cepić Bukovačka Cesta 107 A,10000 Zagreb,Jurica Stanić ULICA SVETOG KRIŽA 47 (ranije: VIROVITICA, SVETOG KRIŽA, 47),33000 Milanovac,Dječji vrtić MAZA Marinići 80/b,51216 Viškovo,Ivan Bender ,Mario Tirić ,Marijan Sulimanec Ulica Milovana Kovačevića 9,10000 Zagreb,Denis Grgurević Jaruščica 9,10000 Zagreb,Karlo Cesarec ,Ana Cesarec ,Marija Prskalo ,Renata Maček Naserov Trg 1,10000 Zagreb,Ornela Krezić Dr.franje Tuđmana 28,22300 Knin,Zvonimir Ergović Vladimira Nazora 75,35257 Lužani,Vjekoslav Pavičić Ljutomerska Ulica 6,10000 Zagreb,Dalibor Šarić Jelenovac 4,10000 Zagreb,Anamarija Brozović Okruglica 3,47300 Hreljin Ogulinski,Mario Pasanec Ulica Braće Domany 8,10000 Zagreb,Omer Aličelebić Jaruščica 5,10000 Zagreb,Alvin Eljazović Karlovačka Cesta 119 C,10000 Zagreb,Kata Hrgovčić Trg Kralja Zvonimira 5,32270 Županja,OPERETA d.o.o. za promet nekretnina Božidara Magovca 63,10000 Zagreb,GENOM VITA d.o.o. za analizu, proizvodnju i usluge Graščica 7 E ,10000 Zagreb,Nataša Roginek Ulica Gabrijele Horvat 10,42000 Varaždin,Ivan Malenica Luša 5,22000 Šibenik,Ivan Kobaš Josipa Jurja Strossmayera 14,32270 Županja,Marina Šošić Veslačka Ulica 2,10000 Zagreb,MIKUŠ-PAG d.o.o. za projektiranje arhitekture, građenje, nadzor, dizajn, građevinsko vještačenje (osim sudskog), trgovinu i poslovanje nekretninama Vojnovićeva 25V,10000 Zagreb,Medius Nekretnine j.d.o.o. za poslovanje nekretninama Ulica Ante Topić-Mimare 40,10000 Zagreb,Elvis Haušić Stubička Ulica 531,10298 Donja Bistra,Ante Ivanda ,Svjetlana Pravdić Jaruščica 5,10000 Zagreb,Zorica Majetić Njemačka 7,34000 Požega,Siniša Mali Jaruščica 9,10000 Zagreb,Michelle Mihelčić Brdina 16,51000 Rijeka,Tomislav Divjak Ulica Platana 45,10000 Zagreb,Aida Tatić Jaruščica 11,10000 Zagreb,Zora Stipić Nemira X 18,21310 Omiš,FANEI d.o.o. za trgovinu i usluge Savski gaj 3. put 18,10000 Zagreb,Tanja Perković VINJANI DONJI 439 A (ranije: DONJI VINJANI, DONJI VINJANI, 0),21260 Donji Vinjani,Ana Ježovita Jaruščica 9,10000 Zagreb,Vladimir Vrhovec Oreškovićeva Ulica 6 C2,10000 Zagreb,Dragica Koketi Ulica Grada Vukovara 35 A,10000 Zagreb,Ivan Marković Selska cesta 179,10000 Zagreb,Tea Klarić Cesta Dr.franje Tuđmana 977,21217 Kaštel Štafilić,Marko Lupić Brdo 6,51000 Rijeka,Dijana Peša Ulica Grada Chicaga 7,10000 Zagreb,Marijana Petković Trg Kralja Tomislava 33,10410 Velika Gorica,Julija Kordić Jaruščica 11,10000 Zagreb,Željko Piler Jaruščica 11,10000 Zagreb,Amelija Udženija Jaruščica 11,10000 Zagreb,Damir Sremić Lanište 10 B,10000 Zagreb,Vjekoslav Markulin ,Janessia Renee Jeanty Avenija Dubrovnik 5 B,10000 Zagreb,Biserka Kralj Jaruščica 11,10000 Zagreb,Leon Dubnjaković Jaruščica 5,10000 Zagreb,Antonijo Majdandžić Put U Čučev Gaj 15,10257 Donji Trpuci,Nikša Rebić Vinjani Donji 108,21260 Donji Vinjani,Denis Klepac Ulica Drage Gervaisa 4,10000 Zagreb,Ivana Bušetinčan Jaruščica 11,10000 Zagreb,Slaven Pokrivko Kralja Zvonimira 100,33520 Slatina,Verica Šimić Zelena 18,34000 Požega,ANTARES CENTAR društvo s ograničenom odgovornošću za trgovinu i usluge Heinzelova 62/a,10000 Zagreb,Štefica Kostenjak Strmečka Cesta 88,10020 Strmec,Mirela Caganić Mičevečka 8,10410 Mičevec,Krunoslav Kovač Ulica Sviba 14,10431 Sveta Nedelja,Filip Piškulić Nova Krasa 30,51250 Novi Vinodolski,PROMETNICE ZAGREB d.o.o. za graditeljstvo Gundulićeve Dubravke 28,10000 Zagreb,Ljubica Vidak ,Darko Pereković Kraljevečki Brijegi 105,10257 Kupinečki Kraljevec,1712 ANALIZA društvo s ograničenom odgovornošću za savjetovanje i usluge Andrije Žaje 63,10000 Zagreb,LETOVI d.o.o. za trgovinu i usluge Kranjčevićeva 53,10000 Zagreb,MARIJA ŠIMIĆ ,Martina Santini Jarušćica 5a,10000 Zagreb,Josip Stipić Nemira X 18,21310 Omiš,Zlatko Crlenjak Čremušnica 150 A,44410 Čremušnica,Zlatko Mihaljević Jaruščica 9,10000 Zagreb,Vinko Matić Trg bana J. Jelačića 2,20340 Ploče,Marko Puškarić Ulica Karla Metikoša 9,10000 Zagreb,Marko Perica Jaruščica 9,10000 Zagreb,Željko Meštrović Jaruščica 11,10000 Zagreb,Zdravko Božićević ,Nikola Blažević Ščitarjevska 13,10410 Novo Čiče,Krunoslav Vodička Jaruščica 9,10000 Zagreb,Josip Tomaško ,Domagoj Ivanović ,Štefica Šimunić Pukovnika Predraga Matanovića 50,44250 Petrinja,Martin Jeanty Avenija Dubrovnik 5 B,10000 Zagreb,Gordana Delić Lanište 12,10000 Zagreb,Mira Lučić Ulica Vile Velebita 40,10000 Zagreb,Vesna Kantolić Ulica Matije Gupca 26,10298 Bukovje Bistransko,Berislav Tatarin Mostarska 44 B,31000 Osijek,Dragica Poje Matije Gupca 95,49210 Zabok,Marijan Orešković Ulica Svetog Mateja 3,53000 Lički Osik,Vladimir Škrinjar Ulica Miroslava Krleže 2,48000 Koprivnica,Julije Katančević Jaruščica 9,10000 Zagreb,Mladenka Perić Jaruščica 11,10000 Zagreb,Goran Drmić Anina Ulica 83,10000 Zagreb,Tomo Kovačić Vladimira Nazora 9,10451 Pisarovina,Darko Malenica Kauzlarićev Prilaz 13,10000 Zagreb,Iva Milić Jaruščica 9,10000 Zagreb,Dino Šabanović Ivšićev Prilaz 5,10000 Zagreb,Vanda Škrabić Bartola Kašića 16,20236 Nova Mokošica,Alma Klepac Ulica Drage Stipca 4,10000 Zagreb,Danica Kustura Svetošimunska Cesta 84,10000 Zagreb,Sandra Šolaja Ulica Antuna Nemčića 11,10000 Zagreb,Mirela Goluža Ulica Andrije Kačića Miošića 3,20350 Metković,Snježana Kozina Zagrebačka Cesta 35,49000 Krapina,Pero Perić Jaruščica 17B,10000 Zagreb,Danijel Knežević Ul. Stjepana Bencekovića 33a,10000 Zagreb,Danijel Plašč Jaruščica 9,10000 Zagreb,Ruža Mijoč Vrlika 43 B,43500 Daruvar,Tamara Kos Otona Ivekovića 31,32270 Županja,Miljenko Jonjić Ulica Mate Kvešteka 17,10340 Vrbovec,FBS PROMET d.o.o. Stankovo 8,10450 Stankovo,Pero Grgić Miljanovac 92,43541 Sirač,Stjepan Filipović-Grčić Ulica Huberta Pettana 15,10360 Sesvete,Ante Vučetić TOROVI IV 17 (ranije: VIR, TOROVI, 27),23234 Vir,Danijela Kovač Jaruščica 11,10000 Zagreb,GDS-ELEKTRONIKA d.o.o. Šišićeva 10,10000 Zagreb,Lidija Kovač Jaruščica 11,10000 Zagreb,Marko Boroša Jaruščica 5 A,10000 Zagreb,Kristijan Iveta Slavenskoga Ulica 13,10000 Zagreb,Mirjan Vlahović Ulica Antuna Bauera 2,10000 Zagreb,Angelika Milić Jaruščica 9,10000 Zagreb,Ivana Batur Vladimira Nazora 8,10451 Pisarovina</izvorni_sadrzaj>
    <derivirana_varijabla naziv="DomainObject.Predmet.StrankaWithAdress_1">ZAGREBAČKA BANKA DIONIČKO DRUŠTVO Paromlinska Cesta 2,10000 Zagreb,MARTINA KOVAČEVIĆ ,IVAN KOČIĆ ,DARIO GRGUREVIĆ ,Ranko Simić Naselje Slavonija II 2/6,35000 Slavonski Brod,LUKA VLADIKA ,SANDI KRIŽMAN ,IVANA BEKIĆ BALEN ,JOSIPA BEKIĆ MRKUS ,MARIJA BATAK ,ZORAN WOLF ,IRENA PIŠKOR ,SABINA PERIŠIĆ ,DRAGA VRATARIĆ ,IGOR PEREKOVIĆ ,Mara Bekić ,JOSIPA BEKIĆ MRKUS ,ŽELJKO KUPREŠAK Lavoslava Ružičke 19,32270 Županja,DRAGO ČOSIĆ ,HRVOJE KAVELJEVIĆ ,DAMIR PETRIČEVIĆ ,BEZ LIMITA d.o.o. za trgovinu i usluge 8. Podbrežje 24,10000 Zagreb,EDO SANTINI ,IVAN KOREN ,Asmir Cepić Korčulanska Ulica 3 B,10000 Zagreb,Davor Labaš ,Nevenka Boroša ,Ante Butić Ulica Prkoških Domoljuba 4,23223 Prkos,Sandra Špiranović Josipa Kozarca 4,35000 Slavonski Brod,Vlasta Ivanović Ilirskog Preporoda 44,32270 Županja,Tihomir Poljak ,Mario Škrabić Bartola Kašića 16,20236 Nova Mokošica,ZIV-TICA d.o.o. za projektiranje, nadzor i usluge Bezdanska ulica 33,10000 Zagreb,Maridos mauel caffe d.o.o. ,Ivana Ivanda Rožić Jaruščica 9,10000 Zagreb,Siniša Špoljarević Jaruščica 11,10000 Zagreb,Tomislav Galić Jarušćica 11,10000 Zagreb,Dubravka Pavičić Mati Jaruščica 7 A,10000 Zagreb,Domagoj Matić Dragovoljaca Hos-a 46,32000 Vukovar,Neven Gotovac Trnava Iv. 55,10000 Zagreb,Josip Birin Jaruščica 11,10000 Zagreb,ARSENIUS  d.o.o. za usluge Jaruščica 11,10000 Zagreb,Ivana Sičanica Jaruščica 11,10000 Zagreb,Marko Gverić ,Marinko Vidović Josipa Hlišića 107,35000 Slavonski Brod,Branimir Kos Otona Ivekovića 31,32270 Županja,Daniela Škifić Jaruščica 5,10000 Zagreb,Miroslav Dubovečak Nikole Bonifačića 21,10410 Velika Gorica,HELENA KLJAIĆ ,IVAN MIHALJ ,RENATO BONDŽA ,DAVOR INŽENJERING, društvo s ograničenom odgovornošću za inženjering, unutarnju i vanjsku trgovinu Gundulićeve Dubravke 28,10000 Zagreb,Hrvoje Matić Primorska Ulica 22,10000 Zagreb,Robert Vučinić Vi. Oranički Odvojak 2,10000 Zagreb,Josip Bokanović J.jurja Strossmayera 46,31431 Čepin,Nataša Vučinić Donje Svetice 46 A,10000 Zagreb,Ivana Šipić JARUŠĆICA 5,10000 Zagreb,Emir Cepić Bukovačka Cesta 107 A,10000 Zagreb,Jurica Stanić ULICA SVETOG KRIŽA 47 (ranije: VIROVITICA, SVETOG KRIŽA, 47),33000 Milanovac,Dječji vrtić MAZA Marinići 80/b,51216 Viškovo,Ivan Bender ,Mario Tirić ,Marijan Sulimanec Ulica Milovana Kovačevića 9,10000 Zagreb,Denis Grgurević Jaruščica 9,10000 Zagreb,Karlo Cesarec ,Ana Cesarec ,Marija Prskalo ,Renata Maček Naserov Trg 1,10000 Zagreb,Ornela Krezić Dr.franje Tuđmana 28,22300 Knin,Zvonimir Ergović Vladimira Nazora 75,35257 Lužani,Vjekoslav Pavičić Ljutomerska Ulica 6,10000 Zagreb,Dalibor Šarić Jelenovac 4,10000 Zagreb,Anamarija Brozović Okruglica 3,47300 Hreljin Ogulinski,Mario Pasanec Ulica Braće Domany 8,10000 Zagreb,Omer Aličelebić Jaruščica 5,10000 Zagreb,Alvin Eljazović Karlovačka Cesta 119 C,10000 Zagreb,Kata Hrgovčić Trg Kralja Zvonimira 5,32270 Županja,OPERETA d.o.o. za promet nekretnina Božidara Magovca 63,10000 Zagreb,GENOM VITA d.o.o. za analizu, proizvodnju i usluge Graščica 7 E ,10000 Zagreb,Nataša Roginek Ulica Gabrijele Horvat 10,42000 Varaždin,Ivan Malenica Luša 5,22000 Šibenik,Ivan Kobaš Josipa Jurja Strossmayera 14,32270 Županja,Marina Šošić Veslačka Ulica 2,10000 Zagreb,MIKUŠ-PAG d.o.o. za projektiranje arhitekture, građenje, nadzor, dizajn, građevinsko vještačenje (osim sudskog), trgovinu i poslovanje nekretninama Vojnovićeva 25V,10000 Zagreb,Medius Nekretnine j.d.o.o. za poslovanje nekretninama Ulica Ante Topić-Mimare 40,10000 Zagreb,Elvis Haušić Stubička Ulica 531,10298 Donja Bistra,Ante Ivanda ,Svjetlana Pravdić Jaruščica 5,10000 Zagreb,Zorica Majetić Njemačka 7,34000 Požega,Siniša Mali Jaruščica 9,10000 Zagreb,Michelle Mihelčić Brdina 16,51000 Rijeka,Tomislav Divjak Ulica Platana 45,10000 Zagreb,Aida Tatić Jaruščica 11,10000 Zagreb,Zora Stipić Nemira X 18,21310 Omiš,FANEI d.o.o. za trgovinu i usluge Savski gaj 3. put 18,10000 Zagreb,Tanja Perković VINJANI DONJI 439 A (ranije: DONJI VINJANI, DONJI VINJANI, 0),21260 Donji Vinjani,Ana Ježovita Jaruščica 9,10000 Zagreb,Vladimir Vrhovec Oreškovićeva Ulica 6 C2,10000 Zagreb,Dragica Koketi Ulica Grada Vukovara 35 A,10000 Zagreb,Ivan Marković Selska cesta 179,10000 Zagreb,Tea Klarić Cesta Dr.franje Tuđmana 977,21217 Kaštel Štafilić,Marko Lupić Brdo 6,51000 Rijeka,Dijana Peša Ulica Grada Chicaga 7,10000 Zagreb,Marijana Petković Trg Kralja Tomislava 33,10410 Velika Gorica,Julija Kordić Jaruščica 11,10000 Zagreb,Željko Piler Jaruščica 11,10000 Zagreb,Amelija Udženija Jaruščica 11,10000 Zagreb,Damir Sremić Lanište 10 B,10000 Zagreb,Vjekoslav Markulin ,Janessia Renee Jeanty Avenija Dubrovnik 5 B,10000 Zagreb,Biserka Kralj Jaruščica 11,10000 Zagreb,Leon Dubnjaković Jaruščica 5,10000 Zagreb,Antonijo Majdandžić Put U Čučev Gaj 15,10257 Donji Trpuci,Nikša Rebić Vinjani Donji 108,21260 Donji Vinjani,Denis Klepac Ulica Drage Gervaisa 4,10000 Zagreb,Ivana Bušetinčan Jaruščica 11,10000 Zagreb,Slaven Pokrivko Kralja Zvonimira 100,33520 Slatina,Verica Šimić Zelena 18,34000 Požega,ANTARES CENTAR društvo s ograničenom odgovornošću za trgovinu i usluge Heinzelova 62/a,10000 Zagreb,Štefica Kostenjak Strmečka Cesta 88,10020 Strmec,Mirela Caganić Mičevečka 8,10410 Mičevec,Krunoslav Kovač Ulica Sviba 14,10431 Sveta Nedelja,Filip Piškulić Nova Krasa 30,51250 Novi Vinodolski,PROMETNICE ZAGREB d.o.o. za graditeljstvo Gundulićeve Dubravke 28,10000 Zagreb,Ljubica Vidak ,Darko Pereković Kraljevečki Brijegi 105,10257 Kupinečki Kraljevec,1712 ANALIZA društvo s ograničenom odgovornošću za savjetovanje i usluge Andrije Žaje 63,10000 Zagreb,LETOVI d.o.o. za trgovinu i usluge Kranjčevićeva 53,10000 Zagreb,MARIJA ŠIMIĆ ,Martina Santini Jarušćica 5a,10000 Zagreb,Josip Stipić Nemira X 18,21310 Omiš,Zlatko Crlenjak Čremušnica 150 A,44410 Čremušnica,Zlatko Mihaljević Jaruščica 9,10000 Zagreb,Vinko Matić Trg bana J. Jelačića 2,20340 Ploče,Marko Puškarić Ulica Karla Metikoša 9,10000 Zagreb,Marko Perica Jaruščica 9,10000 Zagreb,Željko Meštrović Jaruščica 11,10000 Zagreb,Zdravko Božićević ,Nikola Blažević Ščitarjevska 13,10410 Novo Čiče,Krunoslav Vodička Jaruščica 9,10000 Zagreb,Josip Tomaško ,Domagoj Ivanović ,Štefica Šimunić Pukovnika Predraga Matanovića 50,44250 Petrinja,Martin Jeanty Avenija Dubrovnik 5 B,10000 Zagreb,Gordana Delić Lanište 12,10000 Zagreb,Mira Lučić Ulica Vile Velebita 40,10000 Zagreb,Vesna Kantolić Ulica Matije Gupca 26,10298 Bukovje Bistransko,Berislav Tatarin Mostarska 44 B,31000 Osijek,Dragica Poje Matije Gupca 95,49210 Zabok,Marijan Orešković Ulica Svetog Mateja 3,53000 Lički Osik,Vladimir Škrinjar Ulica Miroslava Krleže 2,48000 Koprivnica,Julije Katančević Jaruščica 9,10000 Zagreb,Mladenka Perić Jaruščica 11,10000 Zagreb,Goran Drmić Anina Ulica 83,10000 Zagreb,Tomo Kovačić Vladimira Nazora 9,10451 Pisarovina,Darko Malenica Kauzlarićev Prilaz 13,10000 Zagreb,Iva Milić Jaruščica 9,10000 Zagreb,Dino Šabanović Ivšićev Prilaz 5,10000 Zagreb,Vanda Škrabić Bartola Kašića 16,20236 Nova Mokošica,Alma Klepac Ulica Drage Stipca 4,10000 Zagreb,Danica Kustura Svetošimunska Cesta 84,10000 Zagreb,Sandra Šolaja Ulica Antuna Nemčića 11,10000 Zagreb,Mirela Goluža Ulica Andrije Kačića Miošića 3,20350 Metković,Snježana Kozina Zagrebačka Cesta 35,49000 Krapina,Pero Perić Jaruščica 17B,10000 Zagreb,Danijel Knežević Ul. Stjepana Bencekovića 33a,10000 Zagreb,Danijel Plašč Jaruščica 9,10000 Zagreb,Ruža Mijoč Vrlika 43 B,43500 Daruvar,Tamara Kos Otona Ivekovića 31,32270 Županja,Miljenko Jonjić Ulica Mate Kvešteka 17,10340 Vrbovec,FBS PROMET d.o.o. Stankovo 8,10450 Stankovo,Pero Grgić Miljanovac 92,43541 Sirač,Stjepan Filipović-Grčić Ulica Huberta Pettana 15,10360 Sesvete,Ante Vučetić TOROVI IV 17 (ranije: VIR, TOROVI, 27),23234 Vir,Danijela Kovač Jaruščica 11,10000 Zagreb,GDS-ELEKTRONIKA d.o.o. Šišićeva 10,10000 Zagreb,Lidija Kovač Jaruščica 11,10000 Zagreb,Marko Boroša Jaruščica 5 A,10000 Zagreb,Kristijan Iveta Slavenskoga Ulica 13,10000 Zagreb,Mirjan Vlahović Ulica Antuna Bauera 2,10000 Zagreb,Angelika Milić Jaruščica 9,10000 Zagreb,Ivana Batur Vladimira Nazora 8,10451 Pisarovina</derivirana_varijabla>
  </DomainObject.Predmet.StrankaWithAdress>
  <DomainObject.Predmet.StrankaWithAdressOIB>
    <izvorni_sadrzaj>ZAGREBAČKA BANKA DIONIČKO DRUŠTVO, OIB 92963223473, Paromlinska Cesta 2,10000 Zagreb,MARTINA KOVAČEVIĆ,IVAN KOČIĆ,DARIO GRGUREVIĆ,Ranko Simić, Naselje Slavonija II 2/6,35000 Slavonski Brod,LUKA VLADIKA,SANDI KRIŽMAN, OIB 36232038528,IVANA BEKIĆ BALEN, OIB 47425676996,JOSIPA BEKIĆ MRKUS,MARIJA BATAK,ZORAN WOLF,IRENA PIŠKOR,SABINA PERIŠIĆ,DRAGA VRATARIĆ,IGOR PEREKOVIĆ,Mara Bekić,JOSIPA BEKIĆ MRKUS,ŽELJKO KUPREŠAK, Lavoslava Ružičke 19,32270 Županja,DRAGO ČOSIĆ,HRVOJE KAVELJEVIĆ,DAMIR PETRIČEVIĆ,BEZ LIMITA d.o.o. za trgovinu i usluge, OIB 18882221726, 8. Podbrežje 24,10000 Zagreb,EDO SANTINI,IVAN KOREN,Asmir Cepić, OIB 32293079463, Korčulanska Ulica 3 B,10000 Zagreb,Davor Labaš,Nevenka Boroša,Ante Butić, OIB 57026221338, Ulica Prkoških Domoljuba 4,23223 Prkos,Sandra Špiranović, OIB 25129881801, Josipa Kozarca 4,35000 Slavonski Brod,Vlasta Ivanović, OIB 92656673320, Ilirskog Preporoda 44,32270 Županja,Tihomir Poljak,Mario Škrabić, OIB 95784846387, Bartola Kašića 16,20236 Nova Mokošica,ZIV-TICA d.o.o. za projektiranje, nadzor i usluge, OIB 12485381173, Bezdanska ulica 33,10000 Zagreb,Maridos mauel caffe d.o.o., OIB 23474501692,Ivana Ivanda Rožić, OIB 64707534997, Jaruščica 9,10000 Zagreb,Siniša Špoljarević, OIB 70946521371, Jaruščica 11,10000 Zagreb,Tomislav Galić, Jarušćica 11,10000 Zagreb,Dubravka Pavičić Mati, OIB 15572857597, Jaruščica 7 A,10000 Zagreb,Domagoj Matić, OIB 86625388786, Dragovoljaca Hos-a 46,32000 Vukovar,Neven Gotovac, OIB 45597607192, Trnava Iv. 55,10000 Zagreb,Josip Birin, OIB 51210834036, Jaruščica 11,10000 Zagreb,ARSENIUS  d.o.o. za usluge, OIB 74301282336, Jaruščica 11,10000 Zagreb,Ivana Sičanica, OIB 65392851741, Jaruščica 11,10000 Zagreb,Marko Gverić,Marinko Vidović, OIB 40308912683, Josipa Hlišića 107,35000 Slavonski Brod,Branimir Kos, OIB 24560619907, Otona Ivekovića 31,32270 Županja,Daniela Škifić, OIB 19066557067, Jaruščica 5,10000 Zagreb,Miroslav Dubovečak, OIB 89318526118, Nikole Bonifačića 21,10410 Velika Gorica,HELENA KLJAIĆ,IVAN MIHALJ,RENATO BONDŽA,DAVOR INŽENJERING, društvo s ograničenom odgovornošću za inženjering, unutarnju i vanjsku trgovinu, OIB 58385626415, Gundulićeve Dubravke 28,10000 Zagreb,Hrvoje Matić, OIB 64455377856, Primorska Ulica 22,10000 Zagreb,Robert Vučinić, OIB 59681574736, Vi. Oranički Odvojak 2,10000 Zagreb,Josip Bokanović, OIB 35529252486, J.jurja Strossmayera 46,31431 Čepin,Nataša Vučinić, OIB 47633508069, Donje Svetice 46 A,10000 Zagreb,Ivana Šipić, OIB 59632358961, JARUŠĆICA 5,10000 Zagreb,Emir Cepić, OIB 77453360495, Bukovačka Cesta 107 A,10000 Zagreb,Jurica Stanić, OIB 71810519879, ULICA SVETOG KRIŽA 47 (ranije: VIROVITICA, SVETOG KRIŽA, 47),33000 Milanovac,Dječji vrtić MAZA, OIB 30842777910, Marinići 80/b,51216 Viškovo,Ivan Bender,Mario Tirić,Marijan Sulimanec, OIB 74877412410, Ulica Milovana Kovačevića 9,10000 Zagreb,Denis Grgurević, OIB 97456606913, Jaruščica 9,10000 Zagreb,Karlo Cesarec, OIB 88537568821,Ana Cesarec,Marija Prskalo,Renata Maček, OIB 63706626532, Naserov Trg 1,10000 Zagreb,Ornela Krezić, OIB 58354754793, Dr.franje Tuđmana 28,22300 Knin,Zvonimir Ergović, OIB 65754584759, Vladimira Nazora 75,35257 Lužani,Vjekoslav Pavičić, OIB 93476312830, Ljutomerska Ulica 6,10000 Zagreb,Dalibor Šarić, OIB 49120553188, Jelenovac 4,10000 Zagreb,Anamarija Brozović, OIB 45799490959, Okruglica 3,47300 Hreljin Ogulinski,Mario Pasanec, OIB 74320405583, Ulica Braće Domany 8,10000 Zagreb,Omer Aličelebić, OIB 34919322902, Jaruščica 5,10000 Zagreb,Alvin Eljazović, OIB 27897649088, Karlovačka Cesta 119 C,10000 Zagreb,Kata Hrgovčić, OIB 99657616359, Trg Kralja Zvonimira 5,32270 Županja,OPERETA d.o.o. za promet nekretnina, OIB 24059421894, Božidara Magovca 63,10000 Zagreb,GENOM VITA d.o.o. za analizu, proizvodnju i usluge, OIB 20873720425, Graščica 7 E ,10000 Zagreb,Nataša Roginek, OIB 39178905596, Ulica Gabrijele Horvat 10,42000 Varaždin,Ivan Malenica, Luša 5,22000 Šibenik,Ivan Kobaš, OIB 56416784963, Josipa Jurja Strossmayera 14,32270 Županja,Marina Šošić, OIB 64699227995, Veslačka Ulica 2,10000 Zagreb,MIKUŠ-PAG d.o.o. za projektiranje arhitekture, građenje, nadzor, dizajn, građevinsko vještačenje (osim sudskog), trgovinu i poslovanje nekretninama, OIB 44975546345, Vojnovićeva 25V,10000 Zagreb,Medius Nekretnine j.d.o.o. za poslovanje nekretninama, OIB 92551788039, Ulica Ante Topić-Mimare 40,10000 Zagreb,Elvis Haušić, OIB 24987201979, Stubička Ulica 531,10298 Donja Bistra,Ante Ivanda,Svjetlana Pravdić, OIB 05855663643, Jaruščica 5,10000 Zagreb,Zorica Majetić, OIB 47720702542, Njemačka 7,34000 Požega,Siniša Mali, OIB 39511962189, Jaruščica 9,10000 Zagreb,Michelle Mihelčić, OIB 71990269554, Brdina 16,51000 Rijeka,Tomislav Divjak, OIB 05785026986, Ulica Platana 45,10000 Zagreb,Aida Tatić, OIB 52584204636, Jaruščica 11,10000 Zagreb,Zora Stipić, OIB 16411769781, Nemira X 18,21310 Omiš,FANEI d.o.o. za trgovinu i usluge, OIB 17769855631, Savski gaj 3. put 18,10000 Zagreb,Tanja Perković, OIB 89933839294, VINJANI DONJI 439 A (ranije: DONJI VINJANI, DONJI VINJANI, 0),21260 Donji Vinjani,Ana Ježovita, OIB 92342490870, Jaruščica 9,10000 Zagreb,Vladimir Vrhovec, OIB 16020876940, Oreškovićeva Ulica 6 C2,10000 Zagreb,Dragica Koketi, OIB 79018335967, Ulica Grada Vukovara 35 A,10000 Zagreb,Ivan Marković, Selska cesta 179,10000 Zagreb,Tea Klarić, OIB 16190429665, Cesta Dr.franje Tuđmana 977,21217 Kaštel Štafilić,Marko Lupić, OIB 88187665968, Brdo 6,51000 Rijeka,Dijana Peša, OIB 60948785857, Ulica Grada Chicaga 7,10000 Zagreb,Marijana Petković, OIB 69478442761, Trg Kralja Tomislava 33,10410 Velika Gorica,Julija Kordić, OIB 53714061174, Jaruščica 11,10000 Zagreb,Željko Piler, OIB 61843813267, Jaruščica 11,10000 Zagreb,Amelija Udženija, OIB 40223655731, Jaruščica 11,10000 Zagreb,Damir Sremić, OIB 42569288033, Lanište 10 B,10000 Zagreb,Vjekoslav Markulin,Janessia Renee Jeanty, OIB 48288784274, Avenija Dubrovnik 5 B,10000 Zagreb,Biserka Kralj, OIB 45531667642, Jaruščica 11,10000 Zagreb,Leon Dubnjaković, OIB 51422054307, Jaruščica 5,10000 Zagreb,Antonijo Majdandžić, OIB 25767056876, Put U Čučev Gaj 15,10257 Donji Trpuci,Nikša Rebić, OIB 30198591923, Vinjani Donji 108,21260 Donji Vinjani,Denis Klepac, OIB 07924862150, Ulica Drage Gervaisa 4,10000 Zagreb,Ivana Bušetinčan, OIB 47805477376, Jaruščica 11,10000 Zagreb,Slaven Pokrivko, OIB 43172870031, Kralja Zvonimira 100,33520 Slatina,Verica Šimić, OIB 53152879584, Zelena 18,34000 Požega,ANTARES CENTAR društvo s ograničenom odgovornošću za trgovinu i usluge, OIB 59257844467, Heinzelova 62/a,10000 Zagreb,Štefica Kostenjak, OIB 79925870618, Strmečka Cesta 88,10020 Strmec,Mirela Caganić, OIB 51878057364, Mičevečka 8,10410 Mičevec,Krunoslav Kovač, OIB 54432256951, Ulica Sviba 14,10431 Sveta Nedelja,Filip Piškulić, OIB 03140538854, Nova Krasa 30,51250 Novi Vinodolski,PROMETNICE ZAGREB d.o.o. za graditeljstvo, OIB 28111148974, Gundulićeve Dubravke 28,10000 Zagreb,Ljubica Vidak,Darko Pereković, OIB 35217712921, Kraljevečki Brijegi 105,10257 Kupinečki Kraljevec,1712 ANALIZA društvo s ograničenom odgovornošću za savjetovanje i usluge, OIB 90370483663, Andrije Žaje 63,10000 Zagreb,LETOVI d.o.o. za trgovinu i usluge, OIB 69197482588, Kranjčevićeva 53,10000 Zagreb,MARIJA ŠIMIĆ,Martina Santini, OIB 65983894527, Jarušćica 5a,10000 Zagreb,Josip Stipić, OIB 98726807555, Nemira X 18,21310 Omiš,Zlatko Crlenjak, OIB 56488948023, Čremušnica 150 A,44410 Čremušnica,Zlatko Mihaljević, OIB 12071388451, Jaruščica 9,10000 Zagreb,Vinko Matić, Trg bana J. Jelačića 2,20340 Ploče,Marko Puškarić, Ulica Karla Metikoša 9,10000 Zagreb,Marko Perica, OIB 35428999919, Jaruščica 9,10000 Zagreb,Željko Meštrović, OIB 51891267765, Jaruščica 11,10000 Zagreb,Zdravko Božićević,Nikola Blažević, Ščitarjevska 13,10410 Novo Čiče,Krunoslav Vodička, OIB 11757803661, Jaruščica 9,10000 Zagreb,Josip Tomaško,Domagoj Ivanović,Štefica Šimunić, OIB 45080150832, Pukovnika Predraga Matanovića 50,44250 Petrinja,Martin Jeanty, OIB 89563647431, Avenija Dubrovnik 5 B,10000 Zagreb,Gordana Delić, OIB 13912851989, Lanište 12,10000 Zagreb,Mira Lučić, OIB 19119019929, Ulica Vile Velebita 40,10000 Zagreb,Vesna Kantolić, OIB 24676219563, Ulica Matije Gupca 26,10298 Bukovje Bistransko,Berislav Tatarin, OIB 67628383001, Mostarska 44 B,31000 Osijek,Dragica Poje, OIB 56918905871, Matije Gupca 95,49210 Zabok,Marijan Orešković, OIB 45726810634, Ulica Svetog Mateja 3,53000 Lički Osik,Vladimir Škrinjar, OIB 11748842767, Ulica Miroslava Krleže 2,48000 Koprivnica,Julije Katančević, OIB 67533907764, Jaruščica 9,10000 Zagreb,Mladenka Perić, OIB 07885130952, Jaruščica 11,10000 Zagreb,Goran Drmić, OIB 13649545354, Anina Ulica 83,10000 Zagreb,Tomo Kovačić, OIB 85971202104, Vladimira Nazora 9,10451 Pisarovina,Darko Malenica, OIB 64161388618, Kauzlarićev Prilaz 13,10000 Zagreb,Iva Milić, OIB 06724124708, Jaruščica 9,10000 Zagreb,Dino Šabanović, OIB 80636200510, Ivšićev Prilaz 5,10000 Zagreb,Vanda Škrabić, OIB 31600971149, Bartola Kašića 16,20236 Nova Mokošica,Alma Klepac, OIB 20525854329, Ulica Drage Stipca 4,10000 Zagreb,Danica Kustura, OIB 76567166713, Svetošimunska Cesta 84,10000 Zagreb,Sandra Šolaja, OIB 77653658560, Ulica Antuna Nemčića 11,10000 Zagreb,Mirela Goluža, OIB 48897068802, Ulica Andrije Kačića Miošića 3,20350 Metković,Snježana Kozina, OIB 00275092255, Zagrebačka Cesta 35,49000 Krapina,Pero Perić, Jaruščica 17B,10000 Zagreb,Danijel Knežević, Ul. Stjepana Bencekovića 33a,10000 Zagreb,Danijel Plašč, OIB 41904615935, Jaruščica 9,10000 Zagreb,Ruža Mijoč, OIB 82141783140, Vrlika 43 B,43500 Daruvar,Tamara Kos, OIB 76651048416, Otona Ivekovića 31,32270 Županja,Miljenko Jonjić, OIB 47130890315, Ulica Mate Kvešteka 17,10340 Vrbovec,FBS PROMET d.o.o., OIB 02310382331, Stankovo 8,10450 Stankovo,Pero Grgić, Miljanovac 92,43541 Sirač,Stjepan Filipović-Grčić, OIB 11852545853, Ulica Huberta Pettana 15,10360 Sesvete,Ante Vučetić, OIB 98547341104, TOROVI IV 17 (ranije: VIR, TOROVI, 27),23234 Vir,Danijela Kovač, OIB 85007284033, Jaruščica 11,10000 Zagreb,GDS-ELEKTRONIKA d.o.o., OIB 15305179755, Šišićeva 10,10000 Zagreb,Lidija Kovač, OIB 66546134535, Jaruščica 11,10000 Zagreb,Marko Boroša, OIB 86666503073, Jaruščica 5 A,10000 Zagreb,Kristijan Iveta, OIB 48150024520, Slavenskoga Ulica 13,10000 Zagreb,Mirjan Vlahović, OIB 10277772819, Ulica Antuna Bauera 2,10000 Zagreb,Angelika Milić, OIB 97027699023, Jaruščica 9,10000 Zagreb,Ivana Batur, OIB 24216617204, Vladimira Nazora 8,10451 Pisarovina</izvorni_sadrzaj>
    <derivirana_varijabla naziv="DomainObject.Predmet.StrankaWithAdressOIB_1">ZAGREBAČKA BANKA DIONIČKO DRUŠTVO, OIB 92963223473, Paromlinska Cesta 2,10000 Zagreb,MARTINA KOVAČEVIĆ,IVAN KOČIĆ,DARIO GRGUREVIĆ,Ranko Simić, Naselje Slavonija II 2/6,35000 Slavonski Brod,LUKA VLADIKA,SANDI KRIŽMAN, OIB 36232038528,IVANA BEKIĆ BALEN, OIB 47425676996,JOSIPA BEKIĆ MRKUS,MARIJA BATAK,ZORAN WOLF,IRENA PIŠKOR,SABINA PERIŠIĆ,DRAGA VRATARIĆ,IGOR PEREKOVIĆ,Mara Bekić,JOSIPA BEKIĆ MRKUS,ŽELJKO KUPREŠAK, Lavoslava Ružičke 19,32270 Županja,DRAGO ČOSIĆ,HRVOJE KAVELJEVIĆ,DAMIR PETRIČEVIĆ,BEZ LIMITA d.o.o. za trgovinu i usluge, OIB 18882221726, 8. Podbrežje 24,10000 Zagreb,EDO SANTINI,IVAN KOREN,Asmir Cepić, OIB 32293079463, Korčulanska Ulica 3 B,10000 Zagreb,Davor Labaš,Nevenka Boroša,Ante Butić, OIB 57026221338, Ulica Prkoških Domoljuba 4,23223 Prkos,Sandra Špiranović, OIB 25129881801, Josipa Kozarca 4,35000 Slavonski Brod,Vlasta Ivanović, OIB 92656673320, Ilirskog Preporoda 44,32270 Županja,Tihomir Poljak,Mario Škrabić, OIB 95784846387, Bartola Kašića 16,20236 Nova Mokošica,ZIV-TICA d.o.o. za projektiranje, nadzor i usluge, OIB 12485381173, Bezdanska ulica 33,10000 Zagreb,Maridos mauel caffe d.o.o., OIB 23474501692,Ivana Ivanda Rožić, OIB 64707534997, Jaruščica 9,10000 Zagreb,Siniša Špoljarević, OIB 70946521371, Jaruščica 11,10000 Zagreb,Tomislav Galić, Jarušćica 11,10000 Zagreb,Dubravka Pavičić Mati, OIB 15572857597, Jaruščica 7 A,10000 Zagreb,Domagoj Matić, OIB 86625388786, Dragovoljaca Hos-a 46,32000 Vukovar,Neven Gotovac, OIB 45597607192, Trnava Iv. 55,10000 Zagreb,Josip Birin, OIB 51210834036, Jaruščica 11,10000 Zagreb,ARSENIUS  d.o.o. za usluge, OIB 74301282336, Jaruščica 11,10000 Zagreb,Ivana Sičanica, OIB 65392851741, Jaruščica 11,10000 Zagreb,Marko Gverić,Marinko Vidović, OIB 40308912683, Josipa Hlišića 107,35000 Slavonski Brod,Branimir Kos, OIB 24560619907, Otona Ivekovića 31,32270 Županja,Daniela Škifić, OIB 19066557067, Jaruščica 5,10000 Zagreb,Miroslav Dubovečak, OIB 89318526118, Nikole Bonifačića 21,10410 Velika Gorica,HELENA KLJAIĆ,IVAN MIHALJ,RENATO BONDŽA,DAVOR INŽENJERING, društvo s ograničenom odgovornošću za inženjering, unutarnju i vanjsku trgovinu, OIB 58385626415, Gundulićeve Dubravke 28,10000 Zagreb,Hrvoje Matić, OIB 64455377856, Primorska Ulica 22,10000 Zagreb,Robert Vučinić, OIB 59681574736, Vi. Oranički Odvojak 2,10000 Zagreb,Josip Bokanović, OIB 35529252486, J.jurja Strossmayera 46,31431 Čepin,Nataša Vučinić, OIB 47633508069, Donje Svetice 46 A,10000 Zagreb,Ivana Šipić, OIB 59632358961, JARUŠĆICA 5,10000 Zagreb,Emir Cepić, OIB 77453360495, Bukovačka Cesta 107 A,10000 Zagreb,Jurica Stanić, OIB 71810519879, ULICA SVETOG KRIŽA 47 (ranije: VIROVITICA, SVETOG KRIŽA, 47),33000 Milanovac,Dječji vrtić MAZA, OIB 30842777910, Marinići 80/b,51216 Viškovo,Ivan Bender,Mario Tirić,Marijan Sulimanec, OIB 74877412410, Ulica Milovana Kovačevića 9,10000 Zagreb,Denis Grgurević, OIB 97456606913, Jaruščica 9,10000 Zagreb,Karlo Cesarec, OIB 88537568821,Ana Cesarec,Marija Prskalo,Renata Maček, OIB 63706626532, Naserov Trg 1,10000 Zagreb,Ornela Krezić, OIB 58354754793, Dr.franje Tuđmana 28,22300 Knin,Zvonimir Ergović, OIB 65754584759, Vladimira Nazora 75,35257 Lužani,Vjekoslav Pavičić, OIB 93476312830, Ljutomerska Ulica 6,10000 Zagreb,Dalibor Šarić, OIB 49120553188, Jelenovac 4,10000 Zagreb,Anamarija Brozović, OIB 45799490959, Okruglica 3,47300 Hreljin Ogulinski,Mario Pasanec, OIB 74320405583, Ulica Braće Domany 8,10000 Zagreb,Omer Aličelebić, OIB 34919322902, Jaruščica 5,10000 Zagreb,Alvin Eljazović, OIB 27897649088, Karlovačka Cesta 119 C,10000 Zagreb,Kata Hrgovčić, OIB 99657616359, Trg Kralja Zvonimira 5,32270 Županja,OPERETA d.o.o. za promet nekretnina, OIB 24059421894, Božidara Magovca 63,10000 Zagreb,GENOM VITA d.o.o. za analizu, proizvodnju i usluge, OIB 20873720425, Graščica 7 E ,10000 Zagreb,Nataša Roginek, OIB 39178905596, Ulica Gabrijele Horvat 10,42000 Varaždin,Ivan Malenica, Luša 5,22000 Šibenik,Ivan Kobaš, OIB 56416784963, Josipa Jurja Strossmayera 14,32270 Županja,Marina Šošić, OIB 64699227995, Veslačka Ulica 2,10000 Zagreb,MIKUŠ-PAG d.o.o. za projektiranje arhitekture, građenje, nadzor, dizajn, građevinsko vještačenje (osim sudskog), trgovinu i poslovanje nekretninama, OIB 44975546345, Vojnovićeva 25V,10000 Zagreb,Medius Nekretnine j.d.o.o. za poslovanje nekretninama, OIB 92551788039, Ulica Ante Topić-Mimare 40,10000 Zagreb,Elvis Haušić, OIB 24987201979, Stubička Ulica 531,10298 Donja Bistra,Ante Ivanda,Svjetlana Pravdić, OIB 05855663643, Jaruščica 5,10000 Zagreb,Zorica Majetić, OIB 47720702542, Njemačka 7,34000 Požega,Siniša Mali, OIB 39511962189, Jaruščica 9,10000 Zagreb,Michelle Mihelčić, OIB 71990269554, Brdina 16,51000 Rijeka,Tomislav Divjak, OIB 05785026986, Ulica Platana 45,10000 Zagreb,Aida Tatić, OIB 52584204636, Jaruščica 11,10000 Zagreb,Zora Stipić, OIB 16411769781, Nemira X 18,21310 Omiš,FANEI d.o.o. za trgovinu i usluge, OIB 17769855631, Savski gaj 3. put 18,10000 Zagreb,Tanja Perković, OIB 89933839294, VINJANI DONJI 439 A (ranije: DONJI VINJANI, DONJI VINJANI, 0),21260 Donji Vinjani,Ana Ježovita, OIB 92342490870, Jaruščica 9,10000 Zagreb,Vladimir Vrhovec, OIB 16020876940, Oreškovićeva Ulica 6 C2,10000 Zagreb,Dragica Koketi, OIB 79018335967, Ulica Grada Vukovara 35 A,10000 Zagreb,Ivan Marković, Selska cesta 179,10000 Zagreb,Tea Klarić, OIB 16190429665, Cesta Dr.franje Tuđmana 977,21217 Kaštel Štafilić,Marko Lupić, OIB 88187665968, Brdo 6,51000 Rijeka,Dijana Peša, OIB 60948785857, Ulica Grada Chicaga 7,10000 Zagreb,Marijana Petković, OIB 69478442761, Trg Kralja Tomislava 33,10410 Velika Gorica,Julija Kordić, OIB 53714061174, Jaruščica 11,10000 Zagreb,Željko Piler, OIB 61843813267, Jaruščica 11,10000 Zagreb,Amelija Udženija, OIB 40223655731, Jaruščica 11,10000 Zagreb,Damir Sremić, OIB 42569288033, Lanište 10 B,10000 Zagreb,Vjekoslav Markulin,Janessia Renee Jeanty, OIB 48288784274, Avenija Dubrovnik 5 B,10000 Zagreb,Biserka Kralj, OIB 45531667642, Jaruščica 11,10000 Zagreb,Leon Dubnjaković, OIB 51422054307, Jaruščica 5,10000 Zagreb,Antonijo Majdandžić, OIB 25767056876, Put U Čučev Gaj 15,10257 Donji Trpuci,Nikša Rebić, OIB 30198591923, Vinjani Donji 108,21260 Donji Vinjani,Denis Klepac, OIB 07924862150, Ulica Drage Gervaisa 4,10000 Zagreb,Ivana Bušetinčan, OIB 47805477376, Jaruščica 11,10000 Zagreb,Slaven Pokrivko, OIB 43172870031, Kralja Zvonimira 100,33520 Slatina,Verica Šimić, OIB 53152879584, Zelena 18,34000 Požega,ANTARES CENTAR društvo s ograničenom odgovornošću za trgovinu i usluge, OIB 59257844467, Heinzelova 62/a,10000 Zagreb,Štefica Kostenjak, OIB 79925870618, Strmečka Cesta 88,10020 Strmec,Mirela Caganić, OIB 51878057364, Mičevečka 8,10410 Mičevec,Krunoslav Kovač, OIB 54432256951, Ulica Sviba 14,10431 Sveta Nedelja,Filip Piškulić, OIB 03140538854, Nova Krasa 30,51250 Novi Vinodolski,PROMETNICE ZAGREB d.o.o. za graditeljstvo, OIB 28111148974, Gundulićeve Dubravke 28,10000 Zagreb,Ljubica Vidak,Darko Pereković, OIB 35217712921, Kraljevečki Brijegi 105,10257 Kupinečki Kraljevec,1712 ANALIZA društvo s ograničenom odgovornošću za savjetovanje i usluge, OIB 90370483663, Andrije Žaje 63,10000 Zagreb,LETOVI d.o.o. za trgovinu i usluge, OIB 69197482588, Kranjčevićeva 53,10000 Zagreb,MARIJA ŠIMIĆ,Martina Santini, OIB 65983894527, Jarušćica 5a,10000 Zagreb,Josip Stipić, OIB 98726807555, Nemira X 18,21310 Omiš,Zlatko Crlenjak, OIB 56488948023, Čremušnica 150 A,44410 Čremušnica,Zlatko Mihaljević, OIB 12071388451, Jaruščica 9,10000 Zagreb,Vinko Matić, Trg bana J. Jelačića 2,20340 Ploče,Marko Puškarić, Ulica Karla Metikoša 9,10000 Zagreb,Marko Perica, OIB 35428999919, Jaruščica 9,10000 Zagreb,Željko Meštrović, OIB 51891267765, Jaruščica 11,10000 Zagreb,Zdravko Božićević,Nikola Blažević, Ščitarjevska 13,10410 Novo Čiče,Krunoslav Vodička, OIB 11757803661, Jaruščica 9,10000 Zagreb,Josip Tomaško,Domagoj Ivanović,Štefica Šimunić, OIB 45080150832, Pukovnika Predraga Matanovića 50,44250 Petrinja,Martin Jeanty, OIB 89563647431, Avenija Dubrovnik 5 B,10000 Zagreb,Gordana Delić, OIB 13912851989, Lanište 12,10000 Zagreb,Mira Lučić, OIB 19119019929, Ulica Vile Velebita 40,10000 Zagreb,Vesna Kantolić, OIB 24676219563, Ulica Matije Gupca 26,10298 Bukovje Bistransko,Berislav Tatarin, OIB 67628383001, Mostarska 44 B,31000 Osijek,Dragica Poje, OIB 56918905871, Matije Gupca 95,49210 Zabok,Marijan Orešković, OIB 45726810634, Ulica Svetog Mateja 3,53000 Lički Osik,Vladimir Škrinjar, OIB 11748842767, Ulica Miroslava Krleže 2,48000 Koprivnica,Julije Katančević, OIB 67533907764, Jaruščica 9,10000 Zagreb,Mladenka Perić, OIB 07885130952, Jaruščica 11,10000 Zagreb,Goran Drmić, OIB 13649545354, Anina Ulica 83,10000 Zagreb,Tomo Kovačić, OIB 85971202104, Vladimira Nazora 9,10451 Pisarovina,Darko Malenica, OIB 64161388618, Kauzlarićev Prilaz 13,10000 Zagreb,Iva Milić, OIB 06724124708, Jaruščica 9,10000 Zagreb,Dino Šabanović, OIB 80636200510, Ivšićev Prilaz 5,10000 Zagreb,Vanda Škrabić, OIB 31600971149, Bartola Kašića 16,20236 Nova Mokošica,Alma Klepac, OIB 20525854329, Ulica Drage Stipca 4,10000 Zagreb,Danica Kustura, OIB 76567166713, Svetošimunska Cesta 84,10000 Zagreb,Sandra Šolaja, OIB 77653658560, Ulica Antuna Nemčića 11,10000 Zagreb,Mirela Goluža, OIB 48897068802, Ulica Andrije Kačića Miošića 3,20350 Metković,Snježana Kozina, OIB 00275092255, Zagrebačka Cesta 35,49000 Krapina,Pero Perić, Jaruščica 17B,10000 Zagreb,Danijel Knežević, Ul. Stjepana Bencekovića 33a,10000 Zagreb,Danijel Plašč, OIB 41904615935, Jaruščica 9,10000 Zagreb,Ruža Mijoč, OIB 82141783140, Vrlika 43 B,43500 Daruvar,Tamara Kos, OIB 76651048416, Otona Ivekovića 31,32270 Županja,Miljenko Jonjić, OIB 47130890315, Ulica Mate Kvešteka 17,10340 Vrbovec,FBS PROMET d.o.o., OIB 02310382331, Stankovo 8,10450 Stankovo,Pero Grgić, Miljanovac 92,43541 Sirač,Stjepan Filipović-Grčić, OIB 11852545853, Ulica Huberta Pettana 15,10360 Sesvete,Ante Vučetić, OIB 98547341104, TOROVI IV 17 (ranije: VIR, TOROVI, 27),23234 Vir,Danijela Kovač, OIB 85007284033, Jaruščica 11,10000 Zagreb,GDS-ELEKTRONIKA d.o.o., OIB 15305179755, Šišićeva 10,10000 Zagreb,Lidija Kovač, OIB 66546134535, Jaruščica 11,10000 Zagreb,Marko Boroša, OIB 86666503073, Jaruščica 5 A,10000 Zagreb,Kristijan Iveta, OIB 48150024520, Slavenskoga Ulica 13,10000 Zagreb,Mirjan Vlahović, OIB 10277772819, Ulica Antuna Bauera 2,10000 Zagreb,Angelika Milić, OIB 97027699023, Jaruščica 9,10000 Zagreb,Ivana Batur, OIB 24216617204, Vladimira Nazora 8,10451 Pisarovina</derivirana_varijabla>
  </DomainObject.Predmet.StrankaWithAdressOIB>
  <DomainObject.Predmet.StrankaNazivFormated>
    <izvorni_sadrzaj>ZAGREBAČKA BANKA DIONIČKO DRUŠTVO,MARTINA KOVAČEVIĆ,IVAN KOČIĆ,DARIO GRGUREVIĆ,Ranko Simić,LUKA VLADIKA,SANDI KRIŽMAN,IVANA BEKIĆ BALEN,JOSIPA BEKIĆ MRKUS,MARIJA BATAK,ZORAN WOLF,IRENA PIŠKOR,SABINA PERIŠIĆ,DRAGA VRATARIĆ,IGOR PEREKOVIĆ,Mara Bekić,JOSIPA BEKIĆ MRKUS,ŽELJKO KUPREŠAK,DRAGO ČOSIĆ,HRVOJE KAVELJEVIĆ,DAMIR PETRIČEVIĆ,BEZ LIMITA d.o.o. za trgovinu i usluge,EDO SANTINI,IVAN KOREN,Asmir Cepić,Davor Labaš,Nevenka Boroša,Ante Butić,Sandra Špiranović,Vlasta Ivanović,Tihomir Poljak,Mario Škrabić,ZIV-TICA d.o.o. za projektiranje, nadzor i usluge,Maridos mauel caffe d.o.o.,Ivana Ivanda Rožić,Siniša Špoljarević,Tomislav Galić,Dubravka Pavičić Mati,Domagoj Matić,Neven Gotovac,Josip Birin,ARSENIUS  d.o.o. za usluge,Ivana Sičanica,Marko Gverić,Marinko Vidović,Branimir Kos,Daniela Škifić,Miroslav Dubovečak,HELENA KLJAIĆ,IVAN MIHALJ,RENATO BONDŽA,DAVOR INŽENJERING, društvo s ograničenom odgovornošću za inženjering, unutarnju i vanjsku trgovinu,Hrvoje Matić,Robert Vučinić,Josip Bokanović,Nataša Vučinić,Ivana Šipić,Emir Cepić,Jurica Stanić,Dječji vrtić MAZA,Ivan Bender,Mario Tirić,Marijan Sulimanec,Denis Grgurević,Karlo Cesarec,Ana Cesarec,Marija Prskalo,Renata Maček,Ornela Krezić,Zvonimir Ergović,Vjekoslav Pavičić,Dalibor Šarić,Anamarija Brozović,Mario Pasanec,Omer Aličelebić,Alvin Eljazović,Kata Hrgovčić,OPERETA d.o.o. za promet nekretnina,GENOM VITA d.o.o. za analizu, proizvodnju i usluge,Nataša Roginek,Ivan Malenica,Ivan Kobaš,Marina Šošić,MIKUŠ-PAG d.o.o. za projektiranje arhitekture, građenje, nadzor, dizajn, građevinsko vještačenje (osim sudskog), trgovinu i poslovanje nekretninama,Medius Nekretnine j.d.o.o. za poslovanje nekretninama,Elvis Haušić,Ante Ivanda,Svjetlana Pravdić,Zorica Majetić,Siniša Mali,Michelle Mihelčić,Tomislav Divjak,Aida Tatić,Zora Stipić,FANEI d.o.o. za trgovinu i usluge,Tanja Perković,Ana Ježovita,Vladimir Vrhovec,Dragica Koketi,Ivan Marković,Tea Klarić,Marko Lupić,Dijana Peša,Marijana Petković,Julija Kordić,Željko Piler,Amelija Udženija,Damir Sremić,Vjekoslav Markulin,Janessia Renee Jeanty,Biserka Kralj,Leon Dubnjaković,Antonijo Majdandžić,Nikša Rebić,Denis Klepac,Ivana Bušetinčan,Slaven Pokrivko,Verica Šimić,ANTARES CENTAR društvo s ograničenom odgovornošću za trgovinu i usluge,Štefica Kostenjak,Mirela Caganić,Krunoslav Kovač,Filip Piškulić,PROMETNICE ZAGREB d.o.o. za graditeljstvo,Ljubica Vidak,Darko Pereković,1712 ANALIZA društvo s ograničenom odgovornošću za savjetovanje i usluge,LETOVI d.o.o. za trgovinu i usluge,MARIJA ŠIMIĆ,Martina Santini,Josip Stipić,Zlatko Crlenjak,Zlatko Mihaljević,Vinko Matić,Marko Puškarić,Marko Perica,Željko Meštrović,Zdravko Božićević,Nikola Blažević,Krunoslav Vodička,Josip Tomaško,Domagoj Ivanović,Štefica Šimunić,Martin Jeanty,Gordana Delić,Mira Lučić,Vesna Kantolić,Berislav Tatarin,Dragica Poje,Marijan Orešković,Vladimir Škrinjar,Julije Katančević,Mladenka Perić,Goran Drmić,Tomo Kovačić,Darko Malenica,Iva Milić,Dino Šabanović,Vanda Škrabić,Alma Klepac,Danica Kustura,Sandra Šolaja,Mirela Goluža,Snježana Kozina,Pero Perić,Danijel Knežević,Danijel Plašč,Ruža Mijoč,Tamara Kos,Miljenko Jonjić,FBS PROMET d.o.o.,Pero Grgić,Stjepan Filipović-Grčić,Ante Vučetić,Danijela Kovač,GDS-ELEKTRONIKA d.o.o.,Lidija Kovač,Marko Boroša,Kristijan Iveta,Mirjan Vlahović,Angelika Milić,Ivana Batur</izvorni_sadrzaj>
    <derivirana_varijabla naziv="DomainObject.Predmet.StrankaNazivFormated_1">ZAGREBAČKA BANKA DIONIČKO DRUŠTVO,MARTINA KOVAČEVIĆ,IVAN KOČIĆ,DARIO GRGUREVIĆ,Ranko Simić,LUKA VLADIKA,SANDI KRIŽMAN,IVANA BEKIĆ BALEN,JOSIPA BEKIĆ MRKUS,MARIJA BATAK,ZORAN WOLF,IRENA PIŠKOR,SABINA PERIŠIĆ,DRAGA VRATARIĆ,IGOR PEREKOVIĆ,Mara Bekić,JOSIPA BEKIĆ MRKUS,ŽELJKO KUPREŠAK,DRAGO ČOSIĆ,HRVOJE KAVELJEVIĆ,DAMIR PETRIČEVIĆ,BEZ LIMITA d.o.o. za trgovinu i usluge,EDO SANTINI,IVAN KOREN,Asmir Cepić,Davor Labaš,Nevenka Boroša,Ante Butić,Sandra Špiranović,Vlasta Ivanović,Tihomir Poljak,Mario Škrabić,ZIV-TICA d.o.o. za projektiranje, nadzor i usluge,Maridos mauel caffe d.o.o.,Ivana Ivanda Rožić,Siniša Špoljarević,Tomislav Galić,Dubravka Pavičić Mati,Domagoj Matić,Neven Gotovac,Josip Birin,ARSENIUS  d.o.o. za usluge,Ivana Sičanica,Marko Gverić,Marinko Vidović,Branimir Kos,Daniela Škifić,Miroslav Dubovečak,HELENA KLJAIĆ,IVAN MIHALJ,RENATO BONDŽA,DAVOR INŽENJERING, društvo s ograničenom odgovornošću za inženjering, unutarnju i vanjsku trgovinu,Hrvoje Matić,Robert Vučinić,Josip Bokanović,Nataša Vučinić,Ivana Šipić,Emir Cepić,Jurica Stanić,Dječji vrtić MAZA,Ivan Bender,Mario Tirić,Marijan Sulimanec,Denis Grgurević,Karlo Cesarec,Ana Cesarec,Marija Prskalo,Renata Maček,Ornela Krezić,Zvonimir Ergović,Vjekoslav Pavičić,Dalibor Šarić,Anamarija Brozović,Mario Pasanec,Omer Aličelebić,Alvin Eljazović,Kata Hrgovčić,OPERETA d.o.o. za promet nekretnina,GENOM VITA d.o.o. za analizu, proizvodnju i usluge,Nataša Roginek,Ivan Malenica,Ivan Kobaš,Marina Šošić,MIKUŠ-PAG d.o.o. za projektiranje arhitekture, građenje, nadzor, dizajn, građevinsko vještačenje (osim sudskog), trgovinu i poslovanje nekretninama,Medius Nekretnine j.d.o.o. za poslovanje nekretninama,Elvis Haušić,Ante Ivanda,Svjetlana Pravdić,Zorica Majetić,Siniša Mali,Michelle Mihelčić,Tomislav Divjak,Aida Tatić,Zora Stipić,FANEI d.o.o. za trgovinu i usluge,Tanja Perković,Ana Ježovita,Vladimir Vrhovec,Dragica Koketi,Ivan Marković,Tea Klarić,Marko Lupić,Dijana Peša,Marijana Petković,Julija Kordić,Željko Piler,Amelija Udženija,Damir Sremić,Vjekoslav Markulin,Janessia Renee Jeanty,Biserka Kralj,Leon Dubnjaković,Antonijo Majdandžić,Nikša Rebić,Denis Klepac,Ivana Bušetinčan,Slaven Pokrivko,Verica Šimić,ANTARES CENTAR društvo s ograničenom odgovornošću za trgovinu i usluge,Štefica Kostenjak,Mirela Caganić,Krunoslav Kovač,Filip Piškulić,PROMETNICE ZAGREB d.o.o. za graditeljstvo,Ljubica Vidak,Darko Pereković,1712 ANALIZA društvo s ograničenom odgovornošću za savjetovanje i usluge,LETOVI d.o.o. za trgovinu i usluge,MARIJA ŠIMIĆ,Martina Santini,Josip Stipić,Zlatko Crlenjak,Zlatko Mihaljević,Vinko Matić,Marko Puškarić,Marko Perica,Željko Meštrović,Zdravko Božićević,Nikola Blažević,Krunoslav Vodička,Josip Tomaško,Domagoj Ivanović,Štefica Šimunić,Martin Jeanty,Gordana Delić,Mira Lučić,Vesna Kantolić,Berislav Tatarin,Dragica Poje,Marijan Orešković,Vladimir Škrinjar,Julije Katančević,Mladenka Perić,Goran Drmić,Tomo Kovačić,Darko Malenica,Iva Milić,Dino Šabanović,Vanda Škrabić,Alma Klepac,Danica Kustura,Sandra Šolaja,Mirela Goluža,Snježana Kozina,Pero Perić,Danijel Knežević,Danijel Plašč,Ruža Mijoč,Tamara Kos,Miljenko Jonjić,FBS PROMET d.o.o.,Pero Grgić,Stjepan Filipović-Grčić,Ante Vučetić,Danijela Kovač,GDS-ELEKTRONIKA d.o.o.,Lidija Kovač,Marko Boroša,Kristijan Iveta,Mirjan Vlahović,Angelika Milić,Ivana Batur</derivirana_varijabla>
  </DomainObject.Predmet.StrankaNazivFormated>
  <DomainObject.Predmet.StrankaNazivFormatedOIB>
    <izvorni_sadrzaj>ZAGREBAČKA BANKA DIONIČKO DRUŠTVO, OIB 92963223473,MARTINA KOVAČEVIĆ,IVAN KOČIĆ,DARIO GRGUREVIĆ,Ranko Simić,LUKA VLADIKA,SANDI KRIŽMAN, OIB 36232038528,IVANA BEKIĆ BALEN, OIB 47425676996,JOSIPA BEKIĆ MRKUS,MARIJA BATAK,ZORAN WOLF,IRENA PIŠKOR,SABINA PERIŠIĆ,DRAGA VRATARIĆ,IGOR PEREKOVIĆ,Mara Bekić,JOSIPA BEKIĆ MRKUS,ŽELJKO KUPREŠAK,DRAGO ČOSIĆ,HRVOJE KAVELJEVIĆ,DAMIR PETRIČEVIĆ,BEZ LIMITA d.o.o. za trgovinu i usluge, OIB 18882221726,EDO SANTINI,IVAN KOREN,Asmir Cepić, OIB 32293079463,Davor Labaš,Nevenka Boroša,Ante Butić, OIB 57026221338,Sandra Špiranović, OIB 25129881801,Vlasta Ivanović, OIB 92656673320,Tihomir Poljak,Mario Škrabić, OIB 95784846387,ZIV-TICA d.o.o. za projektiranje, nadzor i usluge, OIB 12485381173,Maridos mauel caffe d.o.o., OIB 23474501692,Ivana Ivanda Rožić, OIB 64707534997,Siniša Špoljarević, OIB 70946521371,Tomislav Galić,Dubravka Pavičić Mati, OIB 15572857597,Domagoj Matić, OIB 86625388786,Neven Gotovac, OIB 45597607192,Josip Birin, OIB 51210834036,ARSENIUS  d.o.o. za usluge, OIB 74301282336,Ivana Sičanica, OIB 65392851741,Marko Gverić,Marinko Vidović, OIB 40308912683,Branimir Kos, OIB 24560619907,Daniela Škifić, OIB 19066557067,Miroslav Dubovečak, OIB 89318526118,HELENA KLJAIĆ,IVAN MIHALJ,RENATO BONDŽA,DAVOR INŽENJERING, društvo s ograničenom odgovornošću za inženjering, unutarnju i vanjsku trgovinu, OIB 58385626415,Hrvoje Matić, OIB 64455377856,Robert Vučinić, OIB 59681574736,Josip Bokanović, OIB 35529252486,Nataša Vučinić, OIB 47633508069,Ivana Šipić, OIB 59632358961,Emir Cepić, OIB 77453360495,Jurica Stanić, OIB 71810519879,Dječji vrtić MAZA, OIB 30842777910,Ivan Bender,Mario Tirić,Marijan Sulimanec, OIB 74877412410,Denis Grgurević, OIB 97456606913,Karlo Cesarec, OIB 88537568821,Ana Cesarec,Marija Prskalo,Renata Maček, OIB 63706626532,Ornela Krezić, OIB 58354754793,Zvonimir Ergović, OIB 65754584759,Vjekoslav Pavičić, OIB 93476312830,Dalibor Šarić, OIB 49120553188,Anamarija Brozović, OIB 45799490959,Mario Pasanec, OIB 74320405583,Omer Aličelebić, OIB 34919322902,Alvin Eljazović, OIB 27897649088,Kata Hrgovčić, OIB 99657616359,OPERETA d.o.o. za promet nekretnina, OIB 24059421894,GENOM VITA d.o.o. za analizu, proizvodnju i usluge, OIB 20873720425,Nataša Roginek, OIB 39178905596,Ivan Malenica,Ivan Kobaš, OIB 56416784963,Marina Šošić, OIB 64699227995,MIKUŠ-PAG d.o.o. za projektiranje arhitekture, građenje, nadzor, dizajn, građevinsko vještačenje (osim sudskog), trgovinu i poslovanje nekretninama, OIB 44975546345,Medius Nekretnine j.d.o.o. za poslovanje nekretninama, OIB 92551788039,Elvis Haušić, OIB 24987201979,Ante Ivanda,Svjetlana Pravdić, OIB 05855663643,Zorica Majetić, OIB 47720702542,Siniša Mali, OIB 39511962189,Michelle Mihelčić, OIB 71990269554,Tomislav Divjak, OIB 05785026986,Aida Tatić, OIB 52584204636,Zora Stipić, OIB 16411769781,FANEI d.o.o. za trgovinu i usluge, OIB 17769855631,Tanja Perković, OIB 89933839294,Ana Ježovita, OIB 92342490870,Vladimir Vrhovec, OIB 16020876940,Dragica Koketi, OIB 79018335967,Ivan Marković,Tea Klarić, OIB 16190429665,Marko Lupić, OIB 88187665968,Dijana Peša, OIB 60948785857,Marijana Petković, OIB 69478442761,Julija Kordić, OIB 53714061174,Željko Piler, OIB 61843813267,Amelija Udženija, OIB 40223655731,Damir Sremić, OIB 42569288033,Vjekoslav Markulin,Janessia Renee Jeanty, OIB 48288784274,Biserka Kralj, OIB 45531667642,Leon Dubnjaković, OIB 51422054307,Antonijo Majdandžić, OIB 25767056876,Nikša Rebić, OIB 30198591923,Denis Klepac, OIB 07924862150,Ivana Bušetinčan, OIB 47805477376,Slaven Pokrivko, OIB 43172870031,Verica Šimić, OIB 53152879584,ANTARES CENTAR društvo s ograničenom odgovornošću za trgovinu i usluge, OIB 59257844467,Štefica Kostenjak, OIB 79925870618,Mirela Caganić, OIB 51878057364,Krunoslav Kovač, OIB 54432256951,Filip Piškulić, OIB 03140538854,PROMETNICE ZAGREB d.o.o. za graditeljstvo, OIB 28111148974,Ljubica Vidak,Darko Pereković, OIB 35217712921,1712 ANALIZA društvo s ograničenom odgovornošću za savjetovanje i usluge, OIB 90370483663,LETOVI d.o.o. za trgovinu i usluge, OIB 69197482588,MARIJA ŠIMIĆ,Martina Santini, OIB 65983894527,Josip Stipić, OIB 98726807555,Zlatko Crlenjak, OIB 56488948023,Zlatko Mihaljević, OIB 12071388451,Vinko Matić,Marko Puškarić,Marko Perica, OIB 35428999919,Željko Meštrović, OIB 51891267765,Zdravko Božićević,Nikola Blažević,Krunoslav Vodička, OIB 11757803661,Josip Tomaško,Domagoj Ivanović,Štefica Šimunić, OIB 45080150832,Martin Jeanty, OIB 89563647431,Gordana Delić, OIB 13912851989,Mira Lučić, OIB 19119019929,Vesna Kantolić, OIB 24676219563,Berislav Tatarin, OIB 67628383001,Dragica Poje, OIB 56918905871,Marijan Orešković, OIB 45726810634,Vladimir Škrinjar, OIB 11748842767,Julije Katančević, OIB 67533907764,Mladenka Perić, OIB 07885130952,Goran Drmić, OIB 13649545354,Tomo Kovačić, OIB 85971202104,Darko Malenica, OIB 64161388618,Iva Milić, OIB 06724124708,Dino Šabanović, OIB 80636200510,Vanda Škrabić, OIB 31600971149,Alma Klepac, OIB 20525854329,Danica Kustura, OIB 76567166713,Sandra Šolaja, OIB 77653658560,Mirela Goluža, OIB 48897068802,Snježana Kozina, OIB 00275092255,Pero Perić,Danijel Knežević,Danijel Plašč, OIB 41904615935,Ruža Mijoč, OIB 82141783140,Tamara Kos, OIB 76651048416,Miljenko Jonjić, OIB 47130890315,FBS PROMET d.o.o., OIB 02310382331,Pero Grgić,Stjepan Filipović-Grčić, OIB 11852545853,Ante Vučetić, OIB 98547341104,Danijela Kovač, OIB 85007284033,GDS-ELEKTRONIKA d.o.o., OIB 15305179755,Lidija Kovač, OIB 66546134535,Marko Boroša, OIB 86666503073,Kristijan Iveta, OIB 48150024520,Mirjan Vlahović, OIB 10277772819,Angelika Milić, OIB 97027699023,Ivana Batur, OIB 24216617204</izvorni_sadrzaj>
    <derivirana_varijabla naziv="DomainObject.Predmet.StrankaNazivFormatedOIB_1">ZAGREBAČKA BANKA DIONIČKO DRUŠTVO, OIB 92963223473,MARTINA KOVAČEVIĆ,IVAN KOČIĆ,DARIO GRGUREVIĆ,Ranko Simić,LUKA VLADIKA,SANDI KRIŽMAN, OIB 36232038528,IVANA BEKIĆ BALEN, OIB 47425676996,JOSIPA BEKIĆ MRKUS,MARIJA BATAK,ZORAN WOLF,IRENA PIŠKOR,SABINA PERIŠIĆ,DRAGA VRATARIĆ,IGOR PEREKOVIĆ,Mara Bekić,JOSIPA BEKIĆ MRKUS,ŽELJKO KUPREŠAK,DRAGO ČOSIĆ,HRVOJE KAVELJEVIĆ,DAMIR PETRIČEVIĆ,BEZ LIMITA d.o.o. za trgovinu i usluge, OIB 18882221726,EDO SANTINI,IVAN KOREN,Asmir Cepić, OIB 32293079463,Davor Labaš,Nevenka Boroša,Ante Butić, OIB 57026221338,Sandra Špiranović, OIB 25129881801,Vlasta Ivanović, OIB 92656673320,Tihomir Poljak,Mario Škrabić, OIB 95784846387,ZIV-TICA d.o.o. za projektiranje, nadzor i usluge, OIB 12485381173,Maridos mauel caffe d.o.o., OIB 23474501692,Ivana Ivanda Rožić, OIB 64707534997,Siniša Špoljarević, OIB 70946521371,Tomislav Galić,Dubravka Pavičić Mati, OIB 15572857597,Domagoj Matić, OIB 86625388786,Neven Gotovac, OIB 45597607192,Josip Birin, OIB 51210834036,ARSENIUS  d.o.o. za usluge, OIB 74301282336,Ivana Sičanica, OIB 65392851741,Marko Gverić,Marinko Vidović, OIB 40308912683,Branimir Kos, OIB 24560619907,Daniela Škifić, OIB 19066557067,Miroslav Dubovečak, OIB 89318526118,HELENA KLJAIĆ,IVAN MIHALJ,RENATO BONDŽA,DAVOR INŽENJERING, društvo s ograničenom odgovornošću za inženjering, unutarnju i vanjsku trgovinu, OIB 58385626415,Hrvoje Matić, OIB 64455377856,Robert Vučinić, OIB 59681574736,Josip Bokanović, OIB 35529252486,Nataša Vučinić, OIB 47633508069,Ivana Šipić, OIB 59632358961,Emir Cepić, OIB 77453360495,Jurica Stanić, OIB 71810519879,Dječji vrtić MAZA, OIB 30842777910,Ivan Bender,Mario Tirić,Marijan Sulimanec, OIB 74877412410,Denis Grgurević, OIB 97456606913,Karlo Cesarec, OIB 88537568821,Ana Cesarec,Marija Prskalo,Renata Maček, OIB 63706626532,Ornela Krezić, OIB 58354754793,Zvonimir Ergović, OIB 65754584759,Vjekoslav Pavičić, OIB 93476312830,Dalibor Šarić, OIB 49120553188,Anamarija Brozović, OIB 45799490959,Mario Pasanec, OIB 74320405583,Omer Aličelebić, OIB 34919322902,Alvin Eljazović, OIB 27897649088,Kata Hrgovčić, OIB 99657616359,OPERETA d.o.o. za promet nekretnina, OIB 24059421894,GENOM VITA d.o.o. za analizu, proizvodnju i usluge, OIB 20873720425,Nataša Roginek, OIB 39178905596,Ivan Malenica,Ivan Kobaš, OIB 56416784963,Marina Šošić, OIB 64699227995,MIKUŠ-PAG d.o.o. za projektiranje arhitekture, građenje, nadzor, dizajn, građevinsko vještačenje (osim sudskog), trgovinu i poslovanje nekretninama, OIB 44975546345,Medius Nekretnine j.d.o.o. za poslovanje nekretninama, OIB 92551788039,Elvis Haušić, OIB 24987201979,Ante Ivanda,Svjetlana Pravdić, OIB 05855663643,Zorica Majetić, OIB 47720702542,Siniša Mali, OIB 39511962189,Michelle Mihelčić, OIB 71990269554,Tomislav Divjak, OIB 05785026986,Aida Tatić, OIB 52584204636,Zora Stipić, OIB 16411769781,FANEI d.o.o. za trgovinu i usluge, OIB 17769855631,Tanja Perković, OIB 89933839294,Ana Ježovita, OIB 92342490870,Vladimir Vrhovec, OIB 16020876940,Dragica Koketi, OIB 79018335967,Ivan Marković,Tea Klarić, OIB 16190429665,Marko Lupić, OIB 88187665968,Dijana Peša, OIB 60948785857,Marijana Petković, OIB 69478442761,Julija Kordić, OIB 53714061174,Željko Piler, OIB 61843813267,Amelija Udženija, OIB 40223655731,Damir Sremić, OIB 42569288033,Vjekoslav Markulin,Janessia Renee Jeanty, OIB 48288784274,Biserka Kralj, OIB 45531667642,Leon Dubnjaković, OIB 51422054307,Antonijo Majdandžić, OIB 25767056876,Nikša Rebić, OIB 30198591923,Denis Klepac, OIB 07924862150,Ivana Bušetinčan, OIB 47805477376,Slaven Pokrivko, OIB 43172870031,Verica Šimić, OIB 53152879584,ANTARES CENTAR društvo s ograničenom odgovornošću za trgovinu i usluge, OIB 59257844467,Štefica Kostenjak, OIB 79925870618,Mirela Caganić, OIB 51878057364,Krunoslav Kovač, OIB 54432256951,Filip Piškulić, OIB 03140538854,PROMETNICE ZAGREB d.o.o. za graditeljstvo, OIB 28111148974,Ljubica Vidak,Darko Pereković, OIB 35217712921,1712 ANALIZA društvo s ograničenom odgovornošću za savjetovanje i usluge, OIB 90370483663,LETOVI d.o.o. za trgovinu i usluge, OIB 69197482588,MARIJA ŠIMIĆ,Martina Santini, OIB 65983894527,Josip Stipić, OIB 98726807555,Zlatko Crlenjak, OIB 56488948023,Zlatko Mihaljević, OIB 12071388451,Vinko Matić,Marko Puškarić,Marko Perica, OIB 35428999919,Željko Meštrović, OIB 51891267765,Zdravko Božićević,Nikola Blažević,Krunoslav Vodička, OIB 11757803661,Josip Tomaško,Domagoj Ivanović,Štefica Šimunić, OIB 45080150832,Martin Jeanty, OIB 89563647431,Gordana Delić, OIB 13912851989,Mira Lučić, OIB 19119019929,Vesna Kantolić, OIB 24676219563,Berislav Tatarin, OIB 67628383001,Dragica Poje, OIB 56918905871,Marijan Orešković, OIB 45726810634,Vladimir Škrinjar, OIB 11748842767,Julije Katančević, OIB 67533907764,Mladenka Perić, OIB 07885130952,Goran Drmić, OIB 13649545354,Tomo Kovačić, OIB 85971202104,Darko Malenica, OIB 64161388618,Iva Milić, OIB 06724124708,Dino Šabanović, OIB 80636200510,Vanda Škrabić, OIB 31600971149,Alma Klepac, OIB 20525854329,Danica Kustura, OIB 76567166713,Sandra Šolaja, OIB 77653658560,Mirela Goluža, OIB 48897068802,Snježana Kozina, OIB 00275092255,Pero Perić,Danijel Knežević,Danijel Plašč, OIB 41904615935,Ruža Mijoč, OIB 82141783140,Tamara Kos, OIB 76651048416,Miljenko Jonjić, OIB 47130890315,FBS PROMET d.o.o., OIB 02310382331,Pero Grgić,Stjepan Filipović-Grčić, OIB 11852545853,Ante Vučetić, OIB 98547341104,Danijela Kovač, OIB 85007284033,GDS-ELEKTRONIKA d.o.o., OIB 15305179755,Lidija Kovač, OIB 66546134535,Marko Boroša, OIB 86666503073,Kristijan Iveta, OIB 48150024520,Mirjan Vlahović, OIB 10277772819,Angelika Milić, OIB 97027699023,Ivana Batur, OIB 24216617204</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1.St- N. Radić</izvorni_sadrzaj>
    <derivirana_varijabla naziv="DomainObject.Predmet.TrenutnaLokacijaSpisa.Naziv_1">1.St- N. Radić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Tatjana Slaviček</izvorni_sadrzaj>
    <derivirana_varijabla naziv="DomainObject.Predmet.Zapisnicar_1">Tatjana Slaviček</derivirana_varijabla>
  </DomainObject.Predmet.Zapisnicar>
  <DomainObject.Predmet.StrankaListFormated>
    <izvorni_sadrzaj>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item>Zlatko Crlenjak</item>
      <item>Zlatko Mihaljević</item>
      <item>Vinko Matić</item>
      <item>Marko Puškarić</item>
      <item>Marko Perica</item>
      <item>Željko Meštrović</item>
      <item>Zdravko Božićević</item>
      <item>Nikola Blažević</item>
      <item>Krunoslav Vodička</item>
      <item>Josip Tomaško</item>
      <item>Domagoj Ivanović</item>
      <item>Štefica Šimunić</item>
      <item>Martin Jeanty</item>
      <item>Gordana Delić</item>
      <item>Mira Lučić</item>
      <item>Vesna Kantolić</item>
      <item>Berislav Tatarin</item>
      <item>Dragica Poje</item>
      <item>Marijan Orešković</item>
      <item>Vladimir Škrinjar</item>
      <item>Julije Katančević</item>
      <item>Mladenka Perić</item>
      <item>Goran Drmić</item>
      <item>Tomo Kovačić</item>
      <item>Darko Malenica</item>
      <item>Iva Milić</item>
      <item>Dino Šabanović</item>
      <item>Vanda Škrabić</item>
      <item>Alma Klepac</item>
      <item>Danica Kustura</item>
      <item>Sandra Šolaja</item>
      <item>Mirela Goluža</item>
      <item>Snježana Kozina</item>
      <item>Pero Perić</item>
      <item>Danijel Knežević</item>
      <item>Danijel Plašč</item>
      <item>Ruža Mijoč</item>
      <item>Tamara Kos</item>
      <item>Miljenko Jonjić</item>
      <item>FBS PROMET d.o.o.</item>
      <item>Pero Grgić</item>
      <item>Stjepan Filipović-Grčić</item>
      <item>Ante Vučetić</item>
      <item>Danijela Kovač</item>
      <item>GDS-ELEKTRONIKA d.o.o.</item>
      <item>Lidija Kovač</item>
      <item>Marko Boroša</item>
      <item>Kristijan Iveta</item>
      <item>Mirjan Vlahović</item>
      <item>Angelika Milić</item>
      <item>Ivana Batur</item>
    </izvorni_sadrzaj>
    <derivirana_varijabla naziv="DomainObject.Predmet.StrankaListFormated_1">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item>Zlatko Crlenjak</item>
      <item>Zlatko Mihaljević</item>
      <item>Vinko Matić</item>
      <item>Marko Puškarić</item>
      <item>Marko Perica</item>
      <item>Željko Meštrović</item>
      <item>Zdravko Božićević</item>
      <item>Nikola Blažević</item>
      <item>Krunoslav Vodička</item>
      <item>Josip Tomaško</item>
      <item>Domagoj Ivanović</item>
      <item>Štefica Šimunić</item>
      <item>Martin Jeanty</item>
      <item>Gordana Delić</item>
      <item>Mira Lučić</item>
      <item>Vesna Kantolić</item>
      <item>Berislav Tatarin</item>
      <item>Dragica Poje</item>
      <item>Marijan Orešković</item>
      <item>Vladimir Škrinjar</item>
      <item>Julije Katančević</item>
      <item>Mladenka Perić</item>
      <item>Goran Drmić</item>
      <item>Tomo Kovačić</item>
      <item>Darko Malenica</item>
      <item>Iva Milić</item>
      <item>Dino Šabanović</item>
      <item>Vanda Škrabić</item>
      <item>Alma Klepac</item>
      <item>Danica Kustura</item>
      <item>Sandra Šolaja</item>
      <item>Mirela Goluža</item>
      <item>Snježana Kozina</item>
      <item>Pero Perić</item>
      <item>Danijel Knežević</item>
      <item>Danijel Plašč</item>
      <item>Ruža Mijoč</item>
      <item>Tamara Kos</item>
      <item>Miljenko Jonjić</item>
      <item>FBS PROMET d.o.o.</item>
      <item>Pero Grgić</item>
      <item>Stjepan Filipović-Grčić</item>
      <item>Ante Vučetić</item>
      <item>Danijela Kovač</item>
      <item>GDS-ELEKTRONIKA d.o.o.</item>
      <item>Lidija Kovač</item>
      <item>Marko Boroša</item>
      <item>Kristijan Iveta</item>
      <item>Mirjan Vlahović</item>
      <item>Angelika Milić</item>
      <item>Ivana Batur</item>
    </derivirana_varijabla>
  </DomainObject.Predmet.StrankaListFormated>
  <DomainObject.Predmet.StrankaListFormatedOIB>
    <izvorni_sadrzaj>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 OIB 18882221726</item>
      <item>EDO SANTINI</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 OIB 88537568821</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item>Elvis Haušić, OIB 24987201979</item>
      <item>Ante Ivanda</item>
      <item>Svjetlana Pravdić, OIB 05855663643</item>
      <item>Zorica Majetić, OIB 47720702542</item>
      <item>Siniša Mali, OIB 39511962189</item>
      <item>Michelle Mihelčić, OIB 71990269554</item>
      <item>Tomislav Divjak, OIB 05785026986</item>
      <item>Aida Tatić, OIB 52584204636</item>
      <item>Zora Stipić, OIB 16411769781</item>
      <item>FANEI d.o.o. za trgovinu i usluge, OIB 17769855631</item>
      <item>Tanja Perković, OIB 89933839294</item>
      <item>Ana Ježovita, OIB 92342490870</item>
      <item>Vladimir Vrhovec, OIB 16020876940</item>
      <item>Dragica Koketi, OIB 79018335967</item>
      <item>Ivan Marković</item>
      <item>Tea Klarić, OIB 16190429665</item>
      <item>Marko Lupić, OIB 88187665968</item>
      <item>Dijana Peša, OIB 60948785857</item>
      <item>Marijana Petković, OIB 69478442761</item>
      <item>Julija Kordić, OIB 53714061174</item>
      <item>Željko Piler, OIB 61843813267</item>
      <item>Amelija Udženija, OIB 40223655731</item>
      <item>Damir Sremić, OIB 42569288033</item>
      <item>Vjekoslav Markulin</item>
      <item>Janessia Renee Jeanty, OIB 48288784274</item>
      <item>Biserka Kralj, OIB 45531667642</item>
      <item>Leon Dubnjaković, OIB 51422054307</item>
      <item>Antonijo Majdandžić, OIB 25767056876</item>
      <item>Nikša Rebić, OIB 30198591923</item>
      <item>Denis Klepac, OIB 07924862150</item>
      <item>Ivana Bušetinčan, OIB 47805477376</item>
      <item>Slaven Pokrivko, OIB 43172870031</item>
      <item>Verica Šimić, OIB 53152879584</item>
      <item>ANTARES CENTAR društvo s ograničenom odgovornošću za trgovinu i usluge, OIB 59257844467</item>
      <item>Štefica Kostenjak, OIB 79925870618</item>
      <item>Mirela Caganić, OIB 51878057364</item>
      <item>Krunoslav Kovač, OIB 54432256951</item>
      <item>Filip Piškulić, OIB 03140538854</item>
      <item>PROMETNICE ZAGREB d.o.o. za graditeljstvo, OIB 28111148974</item>
      <item>Ljubica Vidak</item>
      <item>Darko Pereković, OIB 35217712921</item>
      <item>1712 ANALIZA društvo s ograničenom odgovornošću za savjetovanje i usluge, OIB 90370483663</item>
      <item>LETOVI d.o.o. za trgovinu i usluge, OIB 69197482588</item>
      <item>MARIJA ŠIMIĆ</item>
      <item>Martina Santini, OIB 65983894527</item>
      <item>Josip Stipić, OIB 98726807555</item>
      <item>Zlatko Crlenjak, OIB 56488948023</item>
      <item>Zlatko Mihaljević, OIB 12071388451</item>
      <item>Vinko Matić</item>
      <item>Marko Puškarić</item>
      <item>Marko Perica, OIB 35428999919</item>
      <item>Željko Meštrović, OIB 51891267765</item>
      <item>Zdravko Božićević</item>
      <item>Nikola Blažević</item>
      <item>Krunoslav Vodička, OIB 11757803661</item>
      <item>Josip Tomaško</item>
      <item>Domagoj Ivanović</item>
      <item>Štefica Šimunić, OIB 45080150832</item>
      <item>Martin Jeanty, OIB 89563647431</item>
      <item>Gordana Delić, OIB 13912851989</item>
      <item>Mira Lučić, OIB 19119019929</item>
      <item>Vesna Kantolić, OIB 24676219563</item>
      <item>Berislav Tatarin, OIB 67628383001</item>
      <item>Dragica Poje, OIB 56918905871</item>
      <item>Marijan Orešković, OIB 45726810634</item>
      <item>Vladimir Škrinjar, OIB 11748842767</item>
      <item>Julije Katančević, OIB 67533907764</item>
      <item>Mladenka Perić, OIB 07885130952</item>
      <item>Goran Drmić, OIB 13649545354</item>
      <item>Tomo Kovačić, OIB 85971202104</item>
      <item>Darko Malenica, OIB 64161388618</item>
      <item>Iva Milić, OIB 06724124708</item>
      <item>Dino Šabanović, OIB 80636200510</item>
      <item>Vanda Škrabić, OIB 31600971149</item>
      <item>Alma Klepac, OIB 20525854329</item>
      <item>Danica Kustura, OIB 76567166713</item>
      <item>Sandra Šolaja, OIB 77653658560</item>
      <item>Mirela Goluža, OIB 48897068802</item>
      <item>Snježana Kozina, OIB 00275092255</item>
      <item>Pero Perić</item>
      <item>Danijel Knežević</item>
      <item>Danijel Plašč, OIB 41904615935</item>
      <item>Ruža Mijoč, OIB 82141783140</item>
      <item>Tamara Kos, OIB 76651048416</item>
      <item>Miljenko Jonjić, OIB 47130890315</item>
      <item>FBS PROMET d.o.o., OIB 02310382331</item>
      <item>Pero Grgić</item>
      <item>Stjepan Filipović-Grčić, OIB 11852545853</item>
      <item>Ante Vučetić, OIB 98547341104</item>
      <item>Danijela Kovač, OIB 85007284033</item>
      <item>GDS-ELEKTRONIKA d.o.o., OIB 15305179755</item>
      <item>Lidija Kovač, OIB 66546134535</item>
      <item>Marko Boroša, OIB 86666503073</item>
      <item>Kristijan Iveta, OIB 48150024520</item>
      <item>Mirjan Vlahović, OIB 10277772819</item>
      <item>Angelika Milić, OIB 97027699023</item>
      <item>Ivana Batur, OIB 24216617204</item>
    </izvorni_sadrzaj>
    <derivirana_varijabla naziv="DomainObject.Predmet.StrankaListFormatedOIB_1">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 OIB 18882221726</item>
      <item>EDO SANTINI</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 OIB 88537568821</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item>Elvis Haušić, OIB 24987201979</item>
      <item>Ante Ivanda</item>
      <item>Svjetlana Pravdić, OIB 05855663643</item>
      <item>Zorica Majetić, OIB 47720702542</item>
      <item>Siniša Mali, OIB 39511962189</item>
      <item>Michelle Mihelčić, OIB 71990269554</item>
      <item>Tomislav Divjak, OIB 05785026986</item>
      <item>Aida Tatić, OIB 52584204636</item>
      <item>Zora Stipić, OIB 16411769781</item>
      <item>FANEI d.o.o. za trgovinu i usluge, OIB 17769855631</item>
      <item>Tanja Perković, OIB 89933839294</item>
      <item>Ana Ježovita, OIB 92342490870</item>
      <item>Vladimir Vrhovec, OIB 16020876940</item>
      <item>Dragica Koketi, OIB 79018335967</item>
      <item>Ivan Marković</item>
      <item>Tea Klarić, OIB 16190429665</item>
      <item>Marko Lupić, OIB 88187665968</item>
      <item>Dijana Peša, OIB 60948785857</item>
      <item>Marijana Petković, OIB 69478442761</item>
      <item>Julija Kordić, OIB 53714061174</item>
      <item>Željko Piler, OIB 61843813267</item>
      <item>Amelija Udženija, OIB 40223655731</item>
      <item>Damir Sremić, OIB 42569288033</item>
      <item>Vjekoslav Markulin</item>
      <item>Janessia Renee Jeanty, OIB 48288784274</item>
      <item>Biserka Kralj, OIB 45531667642</item>
      <item>Leon Dubnjaković, OIB 51422054307</item>
      <item>Antonijo Majdandžić, OIB 25767056876</item>
      <item>Nikša Rebić, OIB 30198591923</item>
      <item>Denis Klepac, OIB 07924862150</item>
      <item>Ivana Bušetinčan, OIB 47805477376</item>
      <item>Slaven Pokrivko, OIB 43172870031</item>
      <item>Verica Šimić, OIB 53152879584</item>
      <item>ANTARES CENTAR društvo s ograničenom odgovornošću za trgovinu i usluge, OIB 59257844467</item>
      <item>Štefica Kostenjak, OIB 79925870618</item>
      <item>Mirela Caganić, OIB 51878057364</item>
      <item>Krunoslav Kovač, OIB 54432256951</item>
      <item>Filip Piškulić, OIB 03140538854</item>
      <item>PROMETNICE ZAGREB d.o.o. za graditeljstvo, OIB 28111148974</item>
      <item>Ljubica Vidak</item>
      <item>Darko Pereković, OIB 35217712921</item>
      <item>1712 ANALIZA društvo s ograničenom odgovornošću za savjetovanje i usluge, OIB 90370483663</item>
      <item>LETOVI d.o.o. za trgovinu i usluge, OIB 69197482588</item>
      <item>MARIJA ŠIMIĆ</item>
      <item>Martina Santini, OIB 65983894527</item>
      <item>Josip Stipić, OIB 98726807555</item>
      <item>Zlatko Crlenjak, OIB 56488948023</item>
      <item>Zlatko Mihaljević, OIB 12071388451</item>
      <item>Vinko Matić</item>
      <item>Marko Puškarić</item>
      <item>Marko Perica, OIB 35428999919</item>
      <item>Željko Meštrović, OIB 51891267765</item>
      <item>Zdravko Božićević</item>
      <item>Nikola Blažević</item>
      <item>Krunoslav Vodička, OIB 11757803661</item>
      <item>Josip Tomaško</item>
      <item>Domagoj Ivanović</item>
      <item>Štefica Šimunić, OIB 45080150832</item>
      <item>Martin Jeanty, OIB 89563647431</item>
      <item>Gordana Delić, OIB 13912851989</item>
      <item>Mira Lučić, OIB 19119019929</item>
      <item>Vesna Kantolić, OIB 24676219563</item>
      <item>Berislav Tatarin, OIB 67628383001</item>
      <item>Dragica Poje, OIB 56918905871</item>
      <item>Marijan Orešković, OIB 45726810634</item>
      <item>Vladimir Škrinjar, OIB 11748842767</item>
      <item>Julije Katančević, OIB 67533907764</item>
      <item>Mladenka Perić, OIB 07885130952</item>
      <item>Goran Drmić, OIB 13649545354</item>
      <item>Tomo Kovačić, OIB 85971202104</item>
      <item>Darko Malenica, OIB 64161388618</item>
      <item>Iva Milić, OIB 06724124708</item>
      <item>Dino Šabanović, OIB 80636200510</item>
      <item>Vanda Škrabić, OIB 31600971149</item>
      <item>Alma Klepac, OIB 20525854329</item>
      <item>Danica Kustura, OIB 76567166713</item>
      <item>Sandra Šolaja, OIB 77653658560</item>
      <item>Mirela Goluža, OIB 48897068802</item>
      <item>Snježana Kozina, OIB 00275092255</item>
      <item>Pero Perić</item>
      <item>Danijel Knežević</item>
      <item>Danijel Plašč, OIB 41904615935</item>
      <item>Ruža Mijoč, OIB 82141783140</item>
      <item>Tamara Kos, OIB 76651048416</item>
      <item>Miljenko Jonjić, OIB 47130890315</item>
      <item>FBS PROMET d.o.o., OIB 02310382331</item>
      <item>Pero Grgić</item>
      <item>Stjepan Filipović-Grčić, OIB 11852545853</item>
      <item>Ante Vučetić, OIB 98547341104</item>
      <item>Danijela Kovač, OIB 85007284033</item>
      <item>GDS-ELEKTRONIKA d.o.o., OIB 15305179755</item>
      <item>Lidija Kovač, OIB 66546134535</item>
      <item>Marko Boroša, OIB 86666503073</item>
      <item>Kristijan Iveta, OIB 48150024520</item>
      <item>Mirjan Vlahović, OIB 10277772819</item>
      <item>Angelika Milić, OIB 97027699023</item>
      <item>Ivana Batur, OIB 24216617204</item>
    </derivirana_varijabla>
  </DomainObject.Predmet.StrankaListFormatedOIB>
  <DomainObject.Predmet.StrankaListFormatedWithAdress>
    <izvorni_sadrzaj>
      <item>ZAGREBAČKA BANKA DIONIČKO DRUŠTVO, Paromlinska Cesta 2, 10000 Zagreb</item>
      <item>MARTINA KOVAČEVIĆ</item>
      <item>IVAN KOČIĆ</item>
      <item>DARIO GRGUREVIĆ</item>
      <item>Ranko Simić, Naselje Slavonija II 2/6, 35000 Slavonski Brod</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 Lavoslava Ružičke 19, 32270 Županja</item>
      <item>DRAGO ČOSIĆ</item>
      <item>HRVOJE KAVELJEVIĆ</item>
      <item>DAMIR PETRIČEVIĆ</item>
      <item>BEZ LIMITA d.o.o. za trgovinu i usluge, 8. Podbrežje 24, 10000 Zagreb</item>
      <item>EDO SANTINI</item>
      <item>IVAN KOREN</item>
      <item>Asmir Cepić, Korčulanska Ulica 3 B, 10000 Zagreb</item>
      <item>Davor Labaš</item>
      <item>Nevenka Boroša</item>
      <item>Ante Butić, Ulica Prkoških Domoljuba 4, 23223 Prkos</item>
      <item>Sandra Špiranović, Josipa Kozarca 4, 35000 Slavonski Brod</item>
      <item>Vlasta Ivanović, Ilirskog Preporoda 44, 32270 Županja</item>
      <item>Tihomir Poljak</item>
      <item>Mario Škrabić, Bartola Kašića 16, 20236 Nova Mokošica</item>
      <item>ZIV-TICA d.o.o. za projektiranje, nadzor i usluge, Bezdanska ulica 33, 10000 Zagreb</item>
      <item>Maridos mauel caffe d.o.o.</item>
      <item>Ivana Ivanda Rožić, Jaruščica 9, 10000 Zagreb</item>
      <item>Siniša Špoljarević, Jaruščica 11, 10000 Zagreb</item>
      <item>Tomislav Galić, Jarušćica 11, 10000 Zagreb</item>
      <item>Dubravka Pavičić Mati, Jaruščica 7 A, 10000 Zagreb</item>
      <item>Domagoj Matić, Dragovoljaca Hos-a 46, 32000 Vukovar</item>
      <item>Neven Gotovac, Trnava Iv. 55, 10000 Zagreb</item>
      <item>Josip Birin, Jaruščica 11, 10000 Zagreb</item>
      <item>ARSENIUS  d.o.o. za usluge, Jaruščica 11, 10000 Zagreb</item>
      <item>Ivana Sičanica, Jaruščica 11, 10000 Zagreb</item>
      <item>Marko Gverić</item>
      <item>Marinko Vidović, Josipa Hlišića 107, 35000 Slavonski Brod</item>
      <item>Branimir Kos, Otona Ivekovića 31, 32270 Županja</item>
      <item>Daniela Škifić, Jaruščica 5, 10000 Zagreb</item>
      <item>Miroslav Dubovečak, Nikole Bonifačića 21, 10410 Velika Gorica</item>
      <item>HELENA KLJAIĆ</item>
      <item>IVAN MIHALJ</item>
      <item>RENATO BONDŽA</item>
      <item>DAVOR INŽENJERING, društvo s ograničenom odgovornošću za inženjering, unutarnju i vanjsku trgovinu, Gundulićeve Dubravke 28, 10000 Zagreb</item>
      <item>Hrvoje Matić, Primorska Ulica 22, 10000 Zagreb</item>
      <item>Robert Vučinić, Vi. Oranički Odvojak 2, 10000 Zagreb</item>
      <item>Josip Bokanović, J.jurja Strossmayera 46, 31431 Čepin</item>
      <item>Nataša Vučinić, Donje Svetice 46 A, 10000 Zagreb</item>
      <item>Ivana Šipić, JARUŠĆICA 5, 10000 Zagreb</item>
      <item>Emir Cepić, Bukovačka Cesta 107 A, 10000 Zagreb</item>
      <item>Jurica Stanić, ULICA SVETOG KRIŽA 47 (ranije: VIROVITICA, SVETOG KRIŽA, 47), 33000 Milanovac</item>
      <item>Dječji vrtić MAZA, Marinići 80/b, 51216 Viškovo</item>
      <item>Ivan Bender</item>
      <item>Mario Tirić</item>
      <item>Marijan Sulimanec, Ulica Milovana Kovačevića 9, 10000 Zagreb</item>
      <item>Denis Grgurević, Jaruščica 9, 10000 Zagreb</item>
      <item>Karlo Cesarec</item>
      <item>Ana Cesarec</item>
      <item>Marija Prskalo</item>
      <item>Renata Maček, Naserov Trg 1, 10000 Zagreb</item>
      <item>Ornela Krezić, Dr.franje Tuđmana 28, 22300 Knin</item>
      <item>Zvonimir Ergović, Vladimira Nazora 75, 35257 Lužani</item>
      <item>Vjekoslav Pavičić, Ljutomerska Ulica 6, 10000 Zagreb</item>
      <item>Dalibor Šarić, Jelenovac 4, 10000 Zagreb</item>
      <item>Anamarija Brozović, Okruglica 3, 47300 Hreljin Ogulinski</item>
      <item>Mario Pasanec, Ulica Braće Domany 8, 10000 Zagreb</item>
      <item>Omer Aličelebić, Jaruščica 5, 10000 Zagreb</item>
      <item>Alvin Eljazović, Karlovačka Cesta 119 C, 10000 Zagreb</item>
      <item>Kata Hrgovčić, Trg Kralja Zvonimira 5, 32270 Županja</item>
      <item>OPERETA d.o.o. za promet nekretnina, Božidara Magovca 63, 10000 Zagreb</item>
      <item>GENOM VITA d.o.o. za analizu, proizvodnju i usluge, Graščica 7 E , 10000 Zagreb</item>
      <item>Nataša Roginek, Ulica Gabrijele Horvat 10, 42000 Varaždin</item>
      <item>Ivan Malenica, Luša 5, 22000 Šibenik</item>
      <item>Ivan Kobaš, Josipa Jurja Strossmayera 14, 32270 Županja</item>
      <item>Marina Šošić, Veslačka Ulica 2, 10000 Zagreb</item>
      <item>MIKUŠ-PAG d.o.o. za projektiranje arhitekture, građenje, nadzor, dizajn, građevinsko vještačenje (osim sudskog), trgovinu i poslovanje nekretninama, Vojnovićeva 25V, 10000 Zagreb</item>
      <item>Medius Nekretnine j.d.o.o. za poslovanje nekretninama, Ulica Ante Topić-Mimare 40, 10000 Zagreb</item>
      <item>Elvis Haušić, Stubička Ulica 531, 10298 Donja Bistra</item>
      <item>Ante Ivanda</item>
      <item>Svjetlana Pravdić, Jaruščica 5, 10000 Zagreb</item>
      <item>Zorica Majetić, Njemačka 7, 34000 Požega</item>
      <item>Siniša Mali, Jaruščica 9, 10000 Zagreb</item>
      <item>Michelle Mihelčić, Brdina 16, 51000 Rijeka</item>
      <item>Tomislav Divjak, Ulica Platana 45, 10000 Zagreb</item>
      <item>Aida Tatić, Jaruščica 11, 10000 Zagreb</item>
      <item>Zora Stipić, Nemira X 18, 21310 Omiš</item>
      <item>FANEI d.o.o. za trgovinu i usluge, Savski gaj 3. put 18, 10000 Zagreb</item>
      <item>Tanja Perković, VINJANI DONJI 439 A (ranije: DONJI VINJANI, DONJI VINJANI, 0), 21260 Donji Vinjani</item>
      <item>Ana Ježovita, Jaruščica 9, 10000 Zagreb</item>
      <item>Vladimir Vrhovec, Oreškovićeva Ulica 6 C2, 10000 Zagreb</item>
      <item>Dragica Koketi, Ulica Grada Vukovara 35 A, 10000 Zagreb</item>
      <item>Ivan Marković, Selska cesta 179, 10000 Zagreb</item>
      <item>Tea Klarić, Cesta Dr.franje Tuđmana 977, 21217 Kaštel Štafilić</item>
      <item>Marko Lupić, Brdo 6, 51000 Rijeka</item>
      <item>Dijana Peša, Ulica Grada Chicaga 7, 10000 Zagreb</item>
      <item>Marijana Petković, Trg Kralja Tomislava 33, 10410 Velika Gorica</item>
      <item>Julija Kordić, Jaruščica 11, 10000 Zagreb</item>
      <item>Željko Piler, Jaruščica 11, 10000 Zagreb</item>
      <item>Amelija Udženija, Jaruščica 11, 10000 Zagreb</item>
      <item>Damir Sremić, Lanište 10 B, 10000 Zagreb</item>
      <item>Vjekoslav Markulin</item>
      <item>Janessia Renee Jeanty, Avenija Dubrovnik 5 B, 10000 Zagreb</item>
      <item>Biserka Kralj, Jaruščica 11, 10000 Zagreb</item>
      <item>Leon Dubnjaković, Jaruščica 5, 10000 Zagreb</item>
      <item>Antonijo Majdandžić, Put U Čučev Gaj 15, 10257 Donji Trpuci</item>
      <item>Nikša Rebić, Vinjani Donji 108, 21260 Donji Vinjani</item>
      <item>Denis Klepac, Ulica Drage Gervaisa 4, 10000 Zagreb</item>
      <item>Ivana Bušetinčan, Jaruščica 11, 10000 Zagreb</item>
      <item>Slaven Pokrivko, Kralja Zvonimira 100, 33520 Slatina</item>
      <item>Verica Šimić, Zelena 18, 34000 Požega</item>
      <item>ANTARES CENTAR društvo s ograničenom odgovornošću za trgovinu i usluge, Heinzelova 62/a, 10000 Zagreb</item>
      <item>Štefica Kostenjak, Strmečka Cesta 88, 10020 Strmec</item>
      <item>Mirela Caganić, Mičevečka 8, 10410 Mičevec</item>
      <item>Krunoslav Kovač, Ulica Sviba 14, 10431 Sveta Nedelja</item>
      <item>Filip Piškulić, Nova Krasa 30, 51250 Novi Vinodolski</item>
      <item>PROMETNICE ZAGREB d.o.o. za graditeljstvo, Gundulićeve Dubravke 28, 10000 Zagreb</item>
      <item>Ljubica Vidak</item>
      <item>Darko Pereković, Kraljevečki Brijegi 105, 10257 Kupinečki Kraljevec</item>
      <item>1712 ANALIZA društvo s ograničenom odgovornošću za savjetovanje i usluge, Andrije Žaje 63, 10000 Zagreb</item>
      <item>LETOVI d.o.o. za trgovinu i usluge, Kranjčevićeva 53, 10000 Zagreb</item>
      <item>MARIJA ŠIMIĆ</item>
      <item>Martina Santini, Jarušćica 5a, 10000 Zagreb</item>
      <item>Josip Stipić, Nemira X 18, 21310 Omiš</item>
      <item>Zlatko Crlenjak, Čremušnica 150 A, 44410 Čremušnica</item>
      <item>Zlatko Mihaljević, Jaruščica 9, 10000 Zagreb</item>
      <item>Vinko Matić, Trg bana J. Jelačića 2, 20340 Ploče</item>
      <item>Marko Puškarić, Ulica Karla Metikoša 9, 10000 Zagreb</item>
      <item>Marko Perica, Jaruščica 9, 10000 Zagreb</item>
      <item>Željko Meštrović, Jaruščica 11, 10000 Zagreb</item>
      <item>Zdravko Božićević</item>
      <item>Nikola Blažević, Ščitarjevska 13, 10410 Novo Čiče</item>
      <item>Krunoslav Vodička, Jaruščica 9, 10000 Zagreb</item>
      <item>Josip Tomaško</item>
      <item>Domagoj Ivanović</item>
      <item>Štefica Šimunić, Pukovnika Predraga Matanovića 50, 44250 Petrinja</item>
      <item>Martin Jeanty, Avenija Dubrovnik 5 B, 10000 Zagreb</item>
      <item>Gordana Delić, Lanište 12, 10000 Zagreb</item>
      <item>Mira Lučić, Ulica Vile Velebita 40, 10000 Zagreb</item>
      <item>Vesna Kantolić, Ulica Matije Gupca 26, 10298 Bukovje Bistransko</item>
      <item>Berislav Tatarin, Mostarska 44 B, 31000 Osijek</item>
      <item>Dragica Poje, Matije Gupca 95, 49210 Zabok</item>
      <item>Marijan Orešković, Ulica Svetog Mateja 3, 53000 Lički Osik</item>
      <item>Vladimir Škrinjar, Ulica Miroslava Krleže 2, 48000 Koprivnica</item>
      <item>Julije Katančević, Jaruščica 9, 10000 Zagreb</item>
      <item>Mladenka Perić, Jaruščica 11, 10000 Zagreb</item>
      <item>Goran Drmić, Anina Ulica 83, 10000 Zagreb</item>
      <item>Tomo Kovačić, Vladimira Nazora 9, 10451 Pisarovina</item>
      <item>Darko Malenica, Kauzlarićev Prilaz 13, 10000 Zagreb</item>
      <item>Iva Milić, Jaruščica 9, 10000 Zagreb</item>
      <item>Dino Šabanović, Ivšićev Prilaz 5, 10000 Zagreb</item>
      <item>Vanda Škrabić, Bartola Kašića 16, 20236 Nova Mokošica</item>
      <item>Alma Klepac, Ulica Drage Stipca 4, 10000 Zagreb</item>
      <item>Danica Kustura, Svetošimunska Cesta 84, 10000 Zagreb</item>
      <item>Sandra Šolaja, Ulica Antuna Nemčića 11, 10000 Zagreb</item>
      <item>Mirela Goluža, Ulica Andrije Kačića Miošića 3, 20350 Metković</item>
      <item>Snježana Kozina, Zagrebačka Cesta 35, 49000 Krapina</item>
      <item>Pero Perić, Jaruščica 17B, 10000 Zagreb</item>
      <item>Danijel Knežević, Ul. Stjepana Bencekovića 33a, 10000 Zagreb</item>
      <item>Danijel Plašč, Jaruščica 9, 10000 Zagreb</item>
      <item>Ruža Mijoč, Vrlika 43 B, 43500 Daruvar</item>
      <item>Tamara Kos, Otona Ivekovića 31, 32270 Županja</item>
      <item>Miljenko Jonjić, Ulica Mate Kvešteka 17, 10340 Vrbovec</item>
      <item>FBS PROMET d.o.o., Stankovo 8, 10450 Stankovo</item>
      <item>Pero Grgić, Miljanovac 92, 43541 Sirač</item>
      <item>Stjepan Filipović-Grčić, Ulica Huberta Pettana 15, 10360 Sesvete</item>
      <item>Ante Vučetić, TOROVI IV 17 (ranije: VIR, TOROVI, 27), 23234 Vir</item>
      <item>Danijela Kovač, Jaruščica 11, 10000 Zagreb</item>
      <item>GDS-ELEKTRONIKA d.o.o., Šišićeva 10, 10000 Zagreb</item>
      <item>Lidija Kovač, Jaruščica 11, 10000 Zagreb</item>
      <item>Marko Boroša, Jaruščica 5 A, 10000 Zagreb</item>
      <item>Kristijan Iveta, Slavenskoga Ulica 13, 10000 Zagreb</item>
      <item>Mirjan Vlahović, Ulica Antuna Bauera 2, 10000 Zagreb</item>
      <item>Angelika Milić, Jaruščica 9, 10000 Zagreb</item>
      <item>Ivana Batur, Vladimira Nazora 8, 10451 Pisarovina</item>
    </izvorni_sadrzaj>
    <derivirana_varijabla naziv="DomainObject.Predmet.StrankaListFormatedWithAdress_1">
      <item>ZAGREBAČKA BANKA DIONIČKO DRUŠTVO, Paromlinska Cesta 2, 10000 Zagreb</item>
      <item>MARTINA KOVAČEVIĆ</item>
      <item>IVAN KOČIĆ</item>
      <item>DARIO GRGUREVIĆ</item>
      <item>Ranko Simić, Naselje Slavonija II 2/6, 35000 Slavonski Brod</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 Lavoslava Ružičke 19, 32270 Županja</item>
      <item>DRAGO ČOSIĆ</item>
      <item>HRVOJE KAVELJEVIĆ</item>
      <item>DAMIR PETRIČEVIĆ</item>
      <item>BEZ LIMITA d.o.o. za trgovinu i usluge, 8. Podbrežje 24, 10000 Zagreb</item>
      <item>EDO SANTINI</item>
      <item>IVAN KOREN</item>
      <item>Asmir Cepić, Korčulanska Ulica 3 B, 10000 Zagreb</item>
      <item>Davor Labaš</item>
      <item>Nevenka Boroša</item>
      <item>Ante Butić, Ulica Prkoških Domoljuba 4, 23223 Prkos</item>
      <item>Sandra Špiranović, Josipa Kozarca 4, 35000 Slavonski Brod</item>
      <item>Vlasta Ivanović, Ilirskog Preporoda 44, 32270 Županja</item>
      <item>Tihomir Poljak</item>
      <item>Mario Škrabić, Bartola Kašića 16, 20236 Nova Mokošica</item>
      <item>ZIV-TICA d.o.o. za projektiranje, nadzor i usluge, Bezdanska ulica 33, 10000 Zagreb</item>
      <item>Maridos mauel caffe d.o.o.</item>
      <item>Ivana Ivanda Rožić, Jaruščica 9, 10000 Zagreb</item>
      <item>Siniša Špoljarević, Jaruščica 11, 10000 Zagreb</item>
      <item>Tomislav Galić, Jarušćica 11, 10000 Zagreb</item>
      <item>Dubravka Pavičić Mati, Jaruščica 7 A, 10000 Zagreb</item>
      <item>Domagoj Matić, Dragovoljaca Hos-a 46, 32000 Vukovar</item>
      <item>Neven Gotovac, Trnava Iv. 55, 10000 Zagreb</item>
      <item>Josip Birin, Jaruščica 11, 10000 Zagreb</item>
      <item>ARSENIUS  d.o.o. za usluge, Jaruščica 11, 10000 Zagreb</item>
      <item>Ivana Sičanica, Jaruščica 11, 10000 Zagreb</item>
      <item>Marko Gverić</item>
      <item>Marinko Vidović, Josipa Hlišića 107, 35000 Slavonski Brod</item>
      <item>Branimir Kos, Otona Ivekovića 31, 32270 Županja</item>
      <item>Daniela Škifić, Jaruščica 5, 10000 Zagreb</item>
      <item>Miroslav Dubovečak, Nikole Bonifačića 21, 10410 Velika Gorica</item>
      <item>HELENA KLJAIĆ</item>
      <item>IVAN MIHALJ</item>
      <item>RENATO BONDŽA</item>
      <item>DAVOR INŽENJERING, društvo s ograničenom odgovornošću za inženjering, unutarnju i vanjsku trgovinu, Gundulićeve Dubravke 28, 10000 Zagreb</item>
      <item>Hrvoje Matić, Primorska Ulica 22, 10000 Zagreb</item>
      <item>Robert Vučinić, Vi. Oranički Odvojak 2, 10000 Zagreb</item>
      <item>Josip Bokanović, J.jurja Strossmayera 46, 31431 Čepin</item>
      <item>Nataša Vučinić, Donje Svetice 46 A, 10000 Zagreb</item>
      <item>Ivana Šipić, JARUŠĆICA 5, 10000 Zagreb</item>
      <item>Emir Cepić, Bukovačka Cesta 107 A, 10000 Zagreb</item>
      <item>Jurica Stanić, ULICA SVETOG KRIŽA 47 (ranije: VIROVITICA, SVETOG KRIŽA, 47), 33000 Milanovac</item>
      <item>Dječji vrtić MAZA, Marinići 80/b, 51216 Viškovo</item>
      <item>Ivan Bender</item>
      <item>Mario Tirić</item>
      <item>Marijan Sulimanec, Ulica Milovana Kovačevića 9, 10000 Zagreb</item>
      <item>Denis Grgurević, Jaruščica 9, 10000 Zagreb</item>
      <item>Karlo Cesarec</item>
      <item>Ana Cesarec</item>
      <item>Marija Prskalo</item>
      <item>Renata Maček, Naserov Trg 1, 10000 Zagreb</item>
      <item>Ornela Krezić, Dr.franje Tuđmana 28, 22300 Knin</item>
      <item>Zvonimir Ergović, Vladimira Nazora 75, 35257 Lužani</item>
      <item>Vjekoslav Pavičić, Ljutomerska Ulica 6, 10000 Zagreb</item>
      <item>Dalibor Šarić, Jelenovac 4, 10000 Zagreb</item>
      <item>Anamarija Brozović, Okruglica 3, 47300 Hreljin Ogulinski</item>
      <item>Mario Pasanec, Ulica Braće Domany 8, 10000 Zagreb</item>
      <item>Omer Aličelebić, Jaruščica 5, 10000 Zagreb</item>
      <item>Alvin Eljazović, Karlovačka Cesta 119 C, 10000 Zagreb</item>
      <item>Kata Hrgovčić, Trg Kralja Zvonimira 5, 32270 Županja</item>
      <item>OPERETA d.o.o. za promet nekretnina, Božidara Magovca 63, 10000 Zagreb</item>
      <item>GENOM VITA d.o.o. za analizu, proizvodnju i usluge, Graščica 7 E , 10000 Zagreb</item>
      <item>Nataša Roginek, Ulica Gabrijele Horvat 10, 42000 Varaždin</item>
      <item>Ivan Malenica, Luša 5, 22000 Šibenik</item>
      <item>Ivan Kobaš, Josipa Jurja Strossmayera 14, 32270 Županja</item>
      <item>Marina Šošić, Veslačka Ulica 2, 10000 Zagreb</item>
      <item>MIKUŠ-PAG d.o.o. za projektiranje arhitekture, građenje, nadzor, dizajn, građevinsko vještačenje (osim sudskog), trgovinu i poslovanje nekretninama, Vojnovićeva 25V, 10000 Zagreb</item>
      <item>Medius Nekretnine j.d.o.o. za poslovanje nekretninama, Ulica Ante Topić-Mimare 40, 10000 Zagreb</item>
      <item>Elvis Haušić, Stubička Ulica 531, 10298 Donja Bistra</item>
      <item>Ante Ivanda</item>
      <item>Svjetlana Pravdić, Jaruščica 5, 10000 Zagreb</item>
      <item>Zorica Majetić, Njemačka 7, 34000 Požega</item>
      <item>Siniša Mali, Jaruščica 9, 10000 Zagreb</item>
      <item>Michelle Mihelčić, Brdina 16, 51000 Rijeka</item>
      <item>Tomislav Divjak, Ulica Platana 45, 10000 Zagreb</item>
      <item>Aida Tatić, Jaruščica 11, 10000 Zagreb</item>
      <item>Zora Stipić, Nemira X 18, 21310 Omiš</item>
      <item>FANEI d.o.o. za trgovinu i usluge, Savski gaj 3. put 18, 10000 Zagreb</item>
      <item>Tanja Perković, VINJANI DONJI 439 A (ranije: DONJI VINJANI, DONJI VINJANI, 0), 21260 Donji Vinjani</item>
      <item>Ana Ježovita, Jaruščica 9, 10000 Zagreb</item>
      <item>Vladimir Vrhovec, Oreškovićeva Ulica 6 C2, 10000 Zagreb</item>
      <item>Dragica Koketi, Ulica Grada Vukovara 35 A, 10000 Zagreb</item>
      <item>Ivan Marković, Selska cesta 179, 10000 Zagreb</item>
      <item>Tea Klarić, Cesta Dr.franje Tuđmana 977, 21217 Kaštel Štafilić</item>
      <item>Marko Lupić, Brdo 6, 51000 Rijeka</item>
      <item>Dijana Peša, Ulica Grada Chicaga 7, 10000 Zagreb</item>
      <item>Marijana Petković, Trg Kralja Tomislava 33, 10410 Velika Gorica</item>
      <item>Julija Kordić, Jaruščica 11, 10000 Zagreb</item>
      <item>Željko Piler, Jaruščica 11, 10000 Zagreb</item>
      <item>Amelija Udženija, Jaruščica 11, 10000 Zagreb</item>
      <item>Damir Sremić, Lanište 10 B, 10000 Zagreb</item>
      <item>Vjekoslav Markulin</item>
      <item>Janessia Renee Jeanty, Avenija Dubrovnik 5 B, 10000 Zagreb</item>
      <item>Biserka Kralj, Jaruščica 11, 10000 Zagreb</item>
      <item>Leon Dubnjaković, Jaruščica 5, 10000 Zagreb</item>
      <item>Antonijo Majdandžić, Put U Čučev Gaj 15, 10257 Donji Trpuci</item>
      <item>Nikša Rebić, Vinjani Donji 108, 21260 Donji Vinjani</item>
      <item>Denis Klepac, Ulica Drage Gervaisa 4, 10000 Zagreb</item>
      <item>Ivana Bušetinčan, Jaruščica 11, 10000 Zagreb</item>
      <item>Slaven Pokrivko, Kralja Zvonimira 100, 33520 Slatina</item>
      <item>Verica Šimić, Zelena 18, 34000 Požega</item>
      <item>ANTARES CENTAR društvo s ograničenom odgovornošću za trgovinu i usluge, Heinzelova 62/a, 10000 Zagreb</item>
      <item>Štefica Kostenjak, Strmečka Cesta 88, 10020 Strmec</item>
      <item>Mirela Caganić, Mičevečka 8, 10410 Mičevec</item>
      <item>Krunoslav Kovač, Ulica Sviba 14, 10431 Sveta Nedelja</item>
      <item>Filip Piškulić, Nova Krasa 30, 51250 Novi Vinodolski</item>
      <item>PROMETNICE ZAGREB d.o.o. za graditeljstvo, Gundulićeve Dubravke 28, 10000 Zagreb</item>
      <item>Ljubica Vidak</item>
      <item>Darko Pereković, Kraljevečki Brijegi 105, 10257 Kupinečki Kraljevec</item>
      <item>1712 ANALIZA društvo s ograničenom odgovornošću za savjetovanje i usluge, Andrije Žaje 63, 10000 Zagreb</item>
      <item>LETOVI d.o.o. za trgovinu i usluge, Kranjčevićeva 53, 10000 Zagreb</item>
      <item>MARIJA ŠIMIĆ</item>
      <item>Martina Santini, Jarušćica 5a, 10000 Zagreb</item>
      <item>Josip Stipić, Nemira X 18, 21310 Omiš</item>
      <item>Zlatko Crlenjak, Čremušnica 150 A, 44410 Čremušnica</item>
      <item>Zlatko Mihaljević, Jaruščica 9, 10000 Zagreb</item>
      <item>Vinko Matić, Trg bana J. Jelačića 2, 20340 Ploče</item>
      <item>Marko Puškarić, Ulica Karla Metikoša 9, 10000 Zagreb</item>
      <item>Marko Perica, Jaruščica 9, 10000 Zagreb</item>
      <item>Željko Meštrović, Jaruščica 11, 10000 Zagreb</item>
      <item>Zdravko Božićević</item>
      <item>Nikola Blažević, Ščitarjevska 13, 10410 Novo Čiče</item>
      <item>Krunoslav Vodička, Jaruščica 9, 10000 Zagreb</item>
      <item>Josip Tomaško</item>
      <item>Domagoj Ivanović</item>
      <item>Štefica Šimunić, Pukovnika Predraga Matanovića 50, 44250 Petrinja</item>
      <item>Martin Jeanty, Avenija Dubrovnik 5 B, 10000 Zagreb</item>
      <item>Gordana Delić, Lanište 12, 10000 Zagreb</item>
      <item>Mira Lučić, Ulica Vile Velebita 40, 10000 Zagreb</item>
      <item>Vesna Kantolić, Ulica Matije Gupca 26, 10298 Bukovje Bistransko</item>
      <item>Berislav Tatarin, Mostarska 44 B, 31000 Osijek</item>
      <item>Dragica Poje, Matije Gupca 95, 49210 Zabok</item>
      <item>Marijan Orešković, Ulica Svetog Mateja 3, 53000 Lički Osik</item>
      <item>Vladimir Škrinjar, Ulica Miroslava Krleže 2, 48000 Koprivnica</item>
      <item>Julije Katančević, Jaruščica 9, 10000 Zagreb</item>
      <item>Mladenka Perić, Jaruščica 11, 10000 Zagreb</item>
      <item>Goran Drmić, Anina Ulica 83, 10000 Zagreb</item>
      <item>Tomo Kovačić, Vladimira Nazora 9, 10451 Pisarovina</item>
      <item>Darko Malenica, Kauzlarićev Prilaz 13, 10000 Zagreb</item>
      <item>Iva Milić, Jaruščica 9, 10000 Zagreb</item>
      <item>Dino Šabanović, Ivšićev Prilaz 5, 10000 Zagreb</item>
      <item>Vanda Škrabić, Bartola Kašića 16, 20236 Nova Mokošica</item>
      <item>Alma Klepac, Ulica Drage Stipca 4, 10000 Zagreb</item>
      <item>Danica Kustura, Svetošimunska Cesta 84, 10000 Zagreb</item>
      <item>Sandra Šolaja, Ulica Antuna Nemčića 11, 10000 Zagreb</item>
      <item>Mirela Goluža, Ulica Andrije Kačića Miošića 3, 20350 Metković</item>
      <item>Snježana Kozina, Zagrebačka Cesta 35, 49000 Krapina</item>
      <item>Pero Perić, Jaruščica 17B, 10000 Zagreb</item>
      <item>Danijel Knežević, Ul. Stjepana Bencekovića 33a, 10000 Zagreb</item>
      <item>Danijel Plašč, Jaruščica 9, 10000 Zagreb</item>
      <item>Ruža Mijoč, Vrlika 43 B, 43500 Daruvar</item>
      <item>Tamara Kos, Otona Ivekovića 31, 32270 Županja</item>
      <item>Miljenko Jonjić, Ulica Mate Kvešteka 17, 10340 Vrbovec</item>
      <item>FBS PROMET d.o.o., Stankovo 8, 10450 Stankovo</item>
      <item>Pero Grgić, Miljanovac 92, 43541 Sirač</item>
      <item>Stjepan Filipović-Grčić, Ulica Huberta Pettana 15, 10360 Sesvete</item>
      <item>Ante Vučetić, TOROVI IV 17 (ranije: VIR, TOROVI, 27), 23234 Vir</item>
      <item>Danijela Kovač, Jaruščica 11, 10000 Zagreb</item>
      <item>GDS-ELEKTRONIKA d.o.o., Šišićeva 10, 10000 Zagreb</item>
      <item>Lidija Kovač, Jaruščica 11, 10000 Zagreb</item>
      <item>Marko Boroša, Jaruščica 5 A, 10000 Zagreb</item>
      <item>Kristijan Iveta, Slavenskoga Ulica 13, 10000 Zagreb</item>
      <item>Mirjan Vlahović, Ulica Antuna Bauera 2, 10000 Zagreb</item>
      <item>Angelika Milić, Jaruščica 9, 10000 Zagreb</item>
      <item>Ivana Batur, Vladimira Nazora 8, 10451 Pisarovina</item>
    </derivirana_varijabla>
  </DomainObject.Predmet.StrankaListFormatedWithAdress>
  <DomainObject.Predmet.StrankaListFormatedWithAdressOIB>
    <izvorni_sadrzaj>
      <item>ZAGREBAČKA BANKA DIONIČKO DRUŠTVO, OIB 92963223473, Paromlinska Cesta 2, 10000 Zagreb</item>
      <item>MARTINA KOVAČEVIĆ</item>
      <item>IVAN KOČIĆ</item>
      <item>DARIO GRGUREVIĆ</item>
      <item>Ranko Simić, Naselje Slavonija II 2/6, 35000 Slavonski Brod</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 Lavoslava Ružičke 19, 32270 Županja</item>
      <item>DRAGO ČOSIĆ</item>
      <item>HRVOJE KAVELJEVIĆ</item>
      <item>DAMIR PETRIČEVIĆ</item>
      <item>BEZ LIMITA d.o.o. za trgovinu i usluge, OIB 18882221726, 8. Podbrežje 24, 10000 Zagreb</item>
      <item>EDO SANTINI</item>
      <item>IVAN KOREN</item>
      <item>Asmir Cepić, OIB 32293079463, Korčulanska Ulica 3 B, 10000 Zagreb</item>
      <item>Davor Labaš</item>
      <item>Nevenka Boroša</item>
      <item>Ante Butić, OIB 57026221338, Ulica Prkoških Domoljuba 4, 23223 Prkos</item>
      <item>Sandra Špiranović, OIB 25129881801, Josipa Kozarca 4, 35000 Slavonski Brod</item>
      <item>Vlasta Ivanović, OIB 92656673320, Ilirskog Preporoda 44, 32270 Županja</item>
      <item>Tihomir Poljak</item>
      <item>Mario Škrabić, OIB 95784846387, Bartola Kašića 16, 20236 Nova Mokošica</item>
      <item>ZIV-TICA d.o.o. za projektiranje, nadzor i usluge, OIB 12485381173, Bezdanska ulica 33, 10000 Zagreb</item>
      <item>Maridos mauel caffe d.o.o., OIB 23474501692</item>
      <item>Ivana Ivanda Rožić, OIB 64707534997, Jaruščica 9, 10000 Zagreb</item>
      <item>Siniša Špoljarević, OIB 70946521371, Jaruščica 11, 10000 Zagreb</item>
      <item>Tomislav Galić, Jarušćica 11, 10000 Zagreb</item>
      <item>Dubravka Pavičić Mati, OIB 15572857597, Jaruščica 7 A, 10000 Zagreb</item>
      <item>Domagoj Matić, OIB 86625388786, Dragovoljaca Hos-a 46, 32000 Vukovar</item>
      <item>Neven Gotovac, OIB 45597607192, Trnava Iv. 55, 10000 Zagreb</item>
      <item>Josip Birin, OIB 51210834036, Jaruščica 11, 10000 Zagreb</item>
      <item>ARSENIUS  d.o.o. za usluge, OIB 74301282336, Jaruščica 11, 10000 Zagreb</item>
      <item>Ivana Sičanica, OIB 65392851741, Jaruščica 11, 10000 Zagreb</item>
      <item>Marko Gverić</item>
      <item>Marinko Vidović, OIB 40308912683, Josipa Hlišića 107, 35000 Slavonski Brod</item>
      <item>Branimir Kos, OIB 24560619907, Otona Ivekovića 31, 32270 Županja</item>
      <item>Daniela Škifić, OIB 19066557067, Jaruščica 5, 10000 Zagreb</item>
      <item>Miroslav Dubovečak, OIB 89318526118, Nikole Bonifačića 21, 10410 Velika Gorica</item>
      <item>HELENA KLJAIĆ</item>
      <item>IVAN MIHALJ</item>
      <item>RENATO BONDŽA</item>
      <item>DAVOR INŽENJERING, društvo s ograničenom odgovornošću za inženjering, unutarnju i vanjsku trgovinu, OIB 58385626415, Gundulićeve Dubravke 28, 10000 Zagreb</item>
      <item>Hrvoje Matić, OIB 64455377856, Primorska Ulica 22, 10000 Zagreb</item>
      <item>Robert Vučinić, OIB 59681574736, Vi. Oranički Odvojak 2, 10000 Zagreb</item>
      <item>Josip Bokanović, OIB 35529252486, J.jurja Strossmayera 46, 31431 Čepin</item>
      <item>Nataša Vučinić, OIB 47633508069, Donje Svetice 46 A, 10000 Zagreb</item>
      <item>Ivana Šipić, OIB 59632358961, JARUŠĆICA 5, 10000 Zagreb</item>
      <item>Emir Cepić, OIB 77453360495, Bukovačka Cesta 107 A, 10000 Zagreb</item>
      <item>Jurica Stanić, OIB 71810519879, ULICA SVETOG KRIŽA 47 (ranije: VIROVITICA, SVETOG KRIŽA, 47), 33000 Milanovac</item>
      <item>Dječji vrtić MAZA, OIB 30842777910, Marinići 80/b, 51216 Viškovo</item>
      <item>Ivan Bender</item>
      <item>Mario Tirić</item>
      <item>Marijan Sulimanec, OIB 74877412410, Ulica Milovana Kovačevića 9, 10000 Zagreb</item>
      <item>Denis Grgurević, OIB 97456606913, Jaruščica 9, 10000 Zagreb</item>
      <item>Karlo Cesarec, OIB 88537568821</item>
      <item>Ana Cesarec</item>
      <item>Marija Prskalo</item>
      <item>Renata Maček, OIB 63706626532, Naserov Trg 1, 10000 Zagreb</item>
      <item>Ornela Krezić, OIB 58354754793, Dr.franje Tuđmana 28, 22300 Knin</item>
      <item>Zvonimir Ergović, OIB 65754584759, Vladimira Nazora 75, 35257 Lužani</item>
      <item>Vjekoslav Pavičić, OIB 93476312830, Ljutomerska Ulica 6, 10000 Zagreb</item>
      <item>Dalibor Šarić, OIB 49120553188, Jelenovac 4, 10000 Zagreb</item>
      <item>Anamarija Brozović, OIB 45799490959, Okruglica 3, 47300 Hreljin Ogulinski</item>
      <item>Mario Pasanec, OIB 74320405583, Ulica Braće Domany 8, 10000 Zagreb</item>
      <item>Omer Aličelebić, OIB 34919322902, Jaruščica 5, 10000 Zagreb</item>
      <item>Alvin Eljazović, OIB 27897649088, Karlovačka Cesta 119 C, 10000 Zagreb</item>
      <item>Kata Hrgovčić, OIB 99657616359, Trg Kralja Zvonimira 5, 32270 Županja</item>
      <item>OPERETA d.o.o. za promet nekretnina, OIB 24059421894, Božidara Magovca 63, 10000 Zagreb</item>
      <item>GENOM VITA d.o.o. za analizu, proizvodnju i usluge, OIB 20873720425, Graščica 7 E , 10000 Zagreb</item>
      <item>Nataša Roginek, OIB 39178905596, Ulica Gabrijele Horvat 10, 42000 Varaždin</item>
      <item>Ivan Malenica, Luša 5, 22000 Šibenik</item>
      <item>Ivan Kobaš, OIB 56416784963, Josipa Jurja Strossmayera 14, 32270 Županja</item>
      <item>Marina Šošić, OIB 64699227995, Veslačka Ulica 2, 10000 Zagreb</item>
      <item>MIKUŠ-PAG d.o.o. za projektiranje arhitekture, građenje, nadzor, dizajn, građevinsko vještačenje (osim sudskog), trgovinu i poslovanje nekretninama, OIB 44975546345, Vojnovićeva 25V, 10000 Zagreb</item>
      <item>Medius Nekretnine j.d.o.o. za poslovanje nekretninama, OIB 92551788039, Ulica Ante Topić-Mimare 40, 10000 Zagreb</item>
      <item>Elvis Haušić, OIB 24987201979, Stubička Ulica 531, 10298 Donja Bistra</item>
      <item>Ante Ivanda</item>
      <item>Svjetlana Pravdić, OIB 05855663643, Jaruščica 5, 10000 Zagreb</item>
      <item>Zorica Majetić, OIB 47720702542, Njemačka 7, 34000 Požega</item>
      <item>Siniša Mali, OIB 39511962189, Jaruščica 9, 10000 Zagreb</item>
      <item>Michelle Mihelčić, OIB 71990269554, Brdina 16, 51000 Rijeka</item>
      <item>Tomislav Divjak, OIB 05785026986, Ulica Platana 45, 10000 Zagreb</item>
      <item>Aida Tatić, OIB 52584204636, Jaruščica 11, 10000 Zagreb</item>
      <item>Zora Stipić, OIB 16411769781, Nemira X 18, 21310 Omiš</item>
      <item>FANEI d.o.o. za trgovinu i usluge, OIB 17769855631, Savski gaj 3. put 18, 10000 Zagreb</item>
      <item>Tanja Perković, OIB 89933839294, VINJANI DONJI 439 A (ranije: DONJI VINJANI, DONJI VINJANI, 0), 21260 Donji Vinjani</item>
      <item>Ana Ježovita, OIB 92342490870, Jaruščica 9, 10000 Zagreb</item>
      <item>Vladimir Vrhovec, OIB 16020876940, Oreškovićeva Ulica 6 C2, 10000 Zagreb</item>
      <item>Dragica Koketi, OIB 79018335967, Ulica Grada Vukovara 35 A, 10000 Zagreb</item>
      <item>Ivan Marković, Selska cesta 179, 10000 Zagreb</item>
      <item>Tea Klarić, OIB 16190429665, Cesta Dr.franje Tuđmana 977, 21217 Kaštel Štafilić</item>
      <item>Marko Lupić, OIB 88187665968, Brdo 6, 51000 Rijeka</item>
      <item>Dijana Peša, OIB 60948785857, Ulica Grada Chicaga 7, 10000 Zagreb</item>
      <item>Marijana Petković, OIB 69478442761, Trg Kralja Tomislava 33, 10410 Velika Gorica</item>
      <item>Julija Kordić, OIB 53714061174, Jaruščica 11, 10000 Zagreb</item>
      <item>Željko Piler, OIB 61843813267, Jaruščica 11, 10000 Zagreb</item>
      <item>Amelija Udženija, OIB 40223655731, Jaruščica 11, 10000 Zagreb</item>
      <item>Damir Sremić, OIB 42569288033, Lanište 10 B, 10000 Zagreb</item>
      <item>Vjekoslav Markulin</item>
      <item>Janessia Renee Jeanty, OIB 48288784274, Avenija Dubrovnik 5 B, 10000 Zagreb</item>
      <item>Biserka Kralj, OIB 45531667642, Jaruščica 11, 10000 Zagreb</item>
      <item>Leon Dubnjaković, OIB 51422054307, Jaruščica 5, 10000 Zagreb</item>
      <item>Antonijo Majdandžić, OIB 25767056876, Put U Čučev Gaj 15, 10257 Donji Trpuci</item>
      <item>Nikša Rebić, OIB 30198591923, Vinjani Donji 108, 21260 Donji Vinjani</item>
      <item>Denis Klepac, OIB 07924862150, Ulica Drage Gervaisa 4, 10000 Zagreb</item>
      <item>Ivana Bušetinčan, OIB 47805477376, Jaruščica 11, 10000 Zagreb</item>
      <item>Slaven Pokrivko, OIB 43172870031, Kralja Zvonimira 100, 33520 Slatina</item>
      <item>Verica Šimić, OIB 53152879584, Zelena 18, 34000 Požega</item>
      <item>ANTARES CENTAR društvo s ograničenom odgovornošću za trgovinu i usluge, OIB 59257844467, Heinzelova 62/a, 10000 Zagreb</item>
      <item>Štefica Kostenjak, OIB 79925870618, Strmečka Cesta 88, 10020 Strmec</item>
      <item>Mirela Caganić, OIB 51878057364, Mičevečka 8, 10410 Mičevec</item>
      <item>Krunoslav Kovač, OIB 54432256951, Ulica Sviba 14, 10431 Sveta Nedelja</item>
      <item>Filip Piškulić, OIB 03140538854, Nova Krasa 30, 51250 Novi Vinodolski</item>
      <item>PROMETNICE ZAGREB d.o.o. za graditeljstvo, OIB 28111148974, Gundulićeve Dubravke 28, 10000 Zagreb</item>
      <item>Ljubica Vidak</item>
      <item>Darko Pereković, OIB 35217712921, Kraljevečki Brijegi 105, 10257 Kupinečki Kraljevec</item>
      <item>1712 ANALIZA društvo s ograničenom odgovornošću za savjetovanje i usluge, OIB 90370483663, Andrije Žaje 63, 10000 Zagreb</item>
      <item>LETOVI d.o.o. za trgovinu i usluge, OIB 69197482588, Kranjčevićeva 53, 10000 Zagreb</item>
      <item>MARIJA ŠIMIĆ</item>
      <item>Martina Santini, OIB 65983894527, Jarušćica 5a, 10000 Zagreb</item>
      <item>Josip Stipić, OIB 98726807555, Nemira X 18, 21310 Omiš</item>
      <item>Zlatko Crlenjak, OIB 56488948023, Čremušnica 150 A, 44410 Čremušnica</item>
      <item>Zlatko Mihaljević, OIB 12071388451, Jaruščica 9, 10000 Zagreb</item>
      <item>Vinko Matić, Trg bana J. Jelačića 2, 20340 Ploče</item>
      <item>Marko Puškarić, Ulica Karla Metikoša 9, 10000 Zagreb</item>
      <item>Marko Perica, OIB 35428999919, Jaruščica 9, 10000 Zagreb</item>
      <item>Željko Meštrović, OIB 51891267765, Jaruščica 11, 10000 Zagreb</item>
      <item>Zdravko Božićević</item>
      <item>Nikola Blažević, Ščitarjevska 13, 10410 Novo Čiče</item>
      <item>Krunoslav Vodička, OIB 11757803661, Jaruščica 9, 10000 Zagreb</item>
      <item>Josip Tomaško</item>
      <item>Domagoj Ivanović</item>
      <item>Štefica Šimunić, OIB 45080150832, Pukovnika Predraga Matanovića 50, 44250 Petrinja</item>
      <item>Martin Jeanty, OIB 89563647431, Avenija Dubrovnik 5 B, 10000 Zagreb</item>
      <item>Gordana Delić, OIB 13912851989, Lanište 12, 10000 Zagreb</item>
      <item>Mira Lučić, OIB 19119019929, Ulica Vile Velebita 40, 10000 Zagreb</item>
      <item>Vesna Kantolić, OIB 24676219563, Ulica Matije Gupca 26, 10298 Bukovje Bistransko</item>
      <item>Berislav Tatarin, OIB 67628383001, Mostarska 44 B, 31000 Osijek</item>
      <item>Dragica Poje, OIB 56918905871, Matije Gupca 95, 49210 Zabok</item>
      <item>Marijan Orešković, OIB 45726810634, Ulica Svetog Mateja 3, 53000 Lički Osik</item>
      <item>Vladimir Škrinjar, OIB 11748842767, Ulica Miroslava Krleže 2, 48000 Koprivnica</item>
      <item>Julije Katančević, OIB 67533907764, Jaruščica 9, 10000 Zagreb</item>
      <item>Mladenka Perić, OIB 07885130952, Jaruščica 11, 10000 Zagreb</item>
      <item>Goran Drmić, OIB 13649545354, Anina Ulica 83, 10000 Zagreb</item>
      <item>Tomo Kovačić, OIB 85971202104, Vladimira Nazora 9, 10451 Pisarovina</item>
      <item>Darko Malenica, OIB 64161388618, Kauzlarićev Prilaz 13, 10000 Zagreb</item>
      <item>Iva Milić, OIB 06724124708, Jaruščica 9, 10000 Zagreb</item>
      <item>Dino Šabanović, OIB 80636200510, Ivšićev Prilaz 5, 10000 Zagreb</item>
      <item>Vanda Škrabić, OIB 31600971149, Bartola Kašića 16, 20236 Nova Mokošica</item>
      <item>Alma Klepac, OIB 20525854329, Ulica Drage Stipca 4, 10000 Zagreb</item>
      <item>Danica Kustura, OIB 76567166713, Svetošimunska Cesta 84, 10000 Zagreb</item>
      <item>Sandra Šolaja, OIB 77653658560, Ulica Antuna Nemčića 11, 10000 Zagreb</item>
      <item>Mirela Goluža, OIB 48897068802, Ulica Andrije Kačića Miošića 3, 20350 Metković</item>
      <item>Snježana Kozina, OIB 00275092255, Zagrebačka Cesta 35, 49000 Krapina</item>
      <item>Pero Perić, Jaruščica 17B, 10000 Zagreb</item>
      <item>Danijel Knežević, Ul. Stjepana Bencekovića 33a, 10000 Zagreb</item>
      <item>Danijel Plašč, OIB 41904615935, Jaruščica 9, 10000 Zagreb</item>
      <item>Ruža Mijoč, OIB 82141783140, Vrlika 43 B, 43500 Daruvar</item>
      <item>Tamara Kos, OIB 76651048416, Otona Ivekovića 31, 32270 Županja</item>
      <item>Miljenko Jonjić, OIB 47130890315, Ulica Mate Kvešteka 17, 10340 Vrbovec</item>
      <item>FBS PROMET d.o.o., OIB 02310382331, Stankovo 8, 10450 Stankovo</item>
      <item>Pero Grgić, Miljanovac 92, 43541 Sirač</item>
      <item>Stjepan Filipović-Grčić, OIB 11852545853, Ulica Huberta Pettana 15, 10360 Sesvete</item>
      <item>Ante Vučetić, OIB 98547341104, TOROVI IV 17 (ranije: VIR, TOROVI, 27), 23234 Vir</item>
      <item>Danijela Kovač, OIB 85007284033, Jaruščica 11, 10000 Zagreb</item>
      <item>GDS-ELEKTRONIKA d.o.o., OIB 15305179755, Šišićeva 10, 10000 Zagreb</item>
      <item>Lidija Kovač, OIB 66546134535, Jaruščica 11, 10000 Zagreb</item>
      <item>Marko Boroša, OIB 86666503073, Jaruščica 5 A, 10000 Zagreb</item>
      <item>Kristijan Iveta, OIB 48150024520, Slavenskoga Ulica 13, 10000 Zagreb</item>
      <item>Mirjan Vlahović, OIB 10277772819, Ulica Antuna Bauera 2, 10000 Zagreb</item>
      <item>Angelika Milić, OIB 97027699023, Jaruščica 9, 10000 Zagreb</item>
      <item>Ivana Batur, OIB 24216617204, Vladimira Nazora 8, 10451 Pisarovina</item>
    </izvorni_sadrzaj>
    <derivirana_varijabla naziv="DomainObject.Predmet.StrankaListFormatedWithAdressOIB_1">
      <item>ZAGREBAČKA BANKA DIONIČKO DRUŠTVO, OIB 92963223473, Paromlinska Cesta 2, 10000 Zagreb</item>
      <item>MARTINA KOVAČEVIĆ</item>
      <item>IVAN KOČIĆ</item>
      <item>DARIO GRGUREVIĆ</item>
      <item>Ranko Simić, Naselje Slavonija II 2/6, 35000 Slavonski Brod</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 Lavoslava Ružičke 19, 32270 Županja</item>
      <item>DRAGO ČOSIĆ</item>
      <item>HRVOJE KAVELJEVIĆ</item>
      <item>DAMIR PETRIČEVIĆ</item>
      <item>BEZ LIMITA d.o.o. za trgovinu i usluge, OIB 18882221726, 8. Podbrežje 24, 10000 Zagreb</item>
      <item>EDO SANTINI</item>
      <item>IVAN KOREN</item>
      <item>Asmir Cepić, OIB 32293079463, Korčulanska Ulica 3 B, 10000 Zagreb</item>
      <item>Davor Labaš</item>
      <item>Nevenka Boroša</item>
      <item>Ante Butić, OIB 57026221338, Ulica Prkoških Domoljuba 4, 23223 Prkos</item>
      <item>Sandra Špiranović, OIB 25129881801, Josipa Kozarca 4, 35000 Slavonski Brod</item>
      <item>Vlasta Ivanović, OIB 92656673320, Ilirskog Preporoda 44, 32270 Županja</item>
      <item>Tihomir Poljak</item>
      <item>Mario Škrabić, OIB 95784846387, Bartola Kašića 16, 20236 Nova Mokošica</item>
      <item>ZIV-TICA d.o.o. za projektiranje, nadzor i usluge, OIB 12485381173, Bezdanska ulica 33, 10000 Zagreb</item>
      <item>Maridos mauel caffe d.o.o., OIB 23474501692</item>
      <item>Ivana Ivanda Rožić, OIB 64707534997, Jaruščica 9, 10000 Zagreb</item>
      <item>Siniša Špoljarević, OIB 70946521371, Jaruščica 11, 10000 Zagreb</item>
      <item>Tomislav Galić, Jarušćica 11, 10000 Zagreb</item>
      <item>Dubravka Pavičić Mati, OIB 15572857597, Jaruščica 7 A, 10000 Zagreb</item>
      <item>Domagoj Matić, OIB 86625388786, Dragovoljaca Hos-a 46, 32000 Vukovar</item>
      <item>Neven Gotovac, OIB 45597607192, Trnava Iv. 55, 10000 Zagreb</item>
      <item>Josip Birin, OIB 51210834036, Jaruščica 11, 10000 Zagreb</item>
      <item>ARSENIUS  d.o.o. za usluge, OIB 74301282336, Jaruščica 11, 10000 Zagreb</item>
      <item>Ivana Sičanica, OIB 65392851741, Jaruščica 11, 10000 Zagreb</item>
      <item>Marko Gverić</item>
      <item>Marinko Vidović, OIB 40308912683, Josipa Hlišića 107, 35000 Slavonski Brod</item>
      <item>Branimir Kos, OIB 24560619907, Otona Ivekovića 31, 32270 Županja</item>
      <item>Daniela Škifić, OIB 19066557067, Jaruščica 5, 10000 Zagreb</item>
      <item>Miroslav Dubovečak, OIB 89318526118, Nikole Bonifačića 21, 10410 Velika Gorica</item>
      <item>HELENA KLJAIĆ</item>
      <item>IVAN MIHALJ</item>
      <item>RENATO BONDŽA</item>
      <item>DAVOR INŽENJERING, društvo s ograničenom odgovornošću za inženjering, unutarnju i vanjsku trgovinu, OIB 58385626415, Gundulićeve Dubravke 28, 10000 Zagreb</item>
      <item>Hrvoje Matić, OIB 64455377856, Primorska Ulica 22, 10000 Zagreb</item>
      <item>Robert Vučinić, OIB 59681574736, Vi. Oranički Odvojak 2, 10000 Zagreb</item>
      <item>Josip Bokanović, OIB 35529252486, J.jurja Strossmayera 46, 31431 Čepin</item>
      <item>Nataša Vučinić, OIB 47633508069, Donje Svetice 46 A, 10000 Zagreb</item>
      <item>Ivana Šipić, OIB 59632358961, JARUŠĆICA 5, 10000 Zagreb</item>
      <item>Emir Cepić, OIB 77453360495, Bukovačka Cesta 107 A, 10000 Zagreb</item>
      <item>Jurica Stanić, OIB 71810519879, ULICA SVETOG KRIŽA 47 (ranije: VIROVITICA, SVETOG KRIŽA, 47), 33000 Milanovac</item>
      <item>Dječji vrtić MAZA, OIB 30842777910, Marinići 80/b, 51216 Viškovo</item>
      <item>Ivan Bender</item>
      <item>Mario Tirić</item>
      <item>Marijan Sulimanec, OIB 74877412410, Ulica Milovana Kovačevića 9, 10000 Zagreb</item>
      <item>Denis Grgurević, OIB 97456606913, Jaruščica 9, 10000 Zagreb</item>
      <item>Karlo Cesarec, OIB 88537568821</item>
      <item>Ana Cesarec</item>
      <item>Marija Prskalo</item>
      <item>Renata Maček, OIB 63706626532, Naserov Trg 1, 10000 Zagreb</item>
      <item>Ornela Krezić, OIB 58354754793, Dr.franje Tuđmana 28, 22300 Knin</item>
      <item>Zvonimir Ergović, OIB 65754584759, Vladimira Nazora 75, 35257 Lužani</item>
      <item>Vjekoslav Pavičić, OIB 93476312830, Ljutomerska Ulica 6, 10000 Zagreb</item>
      <item>Dalibor Šarić, OIB 49120553188, Jelenovac 4, 10000 Zagreb</item>
      <item>Anamarija Brozović, OIB 45799490959, Okruglica 3, 47300 Hreljin Ogulinski</item>
      <item>Mario Pasanec, OIB 74320405583, Ulica Braće Domany 8, 10000 Zagreb</item>
      <item>Omer Aličelebić, OIB 34919322902, Jaruščica 5, 10000 Zagreb</item>
      <item>Alvin Eljazović, OIB 27897649088, Karlovačka Cesta 119 C, 10000 Zagreb</item>
      <item>Kata Hrgovčić, OIB 99657616359, Trg Kralja Zvonimira 5, 32270 Županja</item>
      <item>OPERETA d.o.o. za promet nekretnina, OIB 24059421894, Božidara Magovca 63, 10000 Zagreb</item>
      <item>GENOM VITA d.o.o. za analizu, proizvodnju i usluge, OIB 20873720425, Graščica 7 E , 10000 Zagreb</item>
      <item>Nataša Roginek, OIB 39178905596, Ulica Gabrijele Horvat 10, 42000 Varaždin</item>
      <item>Ivan Malenica, Luša 5, 22000 Šibenik</item>
      <item>Ivan Kobaš, OIB 56416784963, Josipa Jurja Strossmayera 14, 32270 Županja</item>
      <item>Marina Šošić, OIB 64699227995, Veslačka Ulica 2, 10000 Zagreb</item>
      <item>MIKUŠ-PAG d.o.o. za projektiranje arhitekture, građenje, nadzor, dizajn, građevinsko vještačenje (osim sudskog), trgovinu i poslovanje nekretninama, OIB 44975546345, Vojnovićeva 25V, 10000 Zagreb</item>
      <item>Medius Nekretnine j.d.o.o. za poslovanje nekretninama, OIB 92551788039, Ulica Ante Topić-Mimare 40, 10000 Zagreb</item>
      <item>Elvis Haušić, OIB 24987201979, Stubička Ulica 531, 10298 Donja Bistra</item>
      <item>Ante Ivanda</item>
      <item>Svjetlana Pravdić, OIB 05855663643, Jaruščica 5, 10000 Zagreb</item>
      <item>Zorica Majetić, OIB 47720702542, Njemačka 7, 34000 Požega</item>
      <item>Siniša Mali, OIB 39511962189, Jaruščica 9, 10000 Zagreb</item>
      <item>Michelle Mihelčić, OIB 71990269554, Brdina 16, 51000 Rijeka</item>
      <item>Tomislav Divjak, OIB 05785026986, Ulica Platana 45, 10000 Zagreb</item>
      <item>Aida Tatić, OIB 52584204636, Jaruščica 11, 10000 Zagreb</item>
      <item>Zora Stipić, OIB 16411769781, Nemira X 18, 21310 Omiš</item>
      <item>FANEI d.o.o. za trgovinu i usluge, OIB 17769855631, Savski gaj 3. put 18, 10000 Zagreb</item>
      <item>Tanja Perković, OIB 89933839294, VINJANI DONJI 439 A (ranije: DONJI VINJANI, DONJI VINJANI, 0), 21260 Donji Vinjani</item>
      <item>Ana Ježovita, OIB 92342490870, Jaruščica 9, 10000 Zagreb</item>
      <item>Vladimir Vrhovec, OIB 16020876940, Oreškovićeva Ulica 6 C2, 10000 Zagreb</item>
      <item>Dragica Koketi, OIB 79018335967, Ulica Grada Vukovara 35 A, 10000 Zagreb</item>
      <item>Ivan Marković, Selska cesta 179, 10000 Zagreb</item>
      <item>Tea Klarić, OIB 16190429665, Cesta Dr.franje Tuđmana 977, 21217 Kaštel Štafilić</item>
      <item>Marko Lupić, OIB 88187665968, Brdo 6, 51000 Rijeka</item>
      <item>Dijana Peša, OIB 60948785857, Ulica Grada Chicaga 7, 10000 Zagreb</item>
      <item>Marijana Petković, OIB 69478442761, Trg Kralja Tomislava 33, 10410 Velika Gorica</item>
      <item>Julija Kordić, OIB 53714061174, Jaruščica 11, 10000 Zagreb</item>
      <item>Željko Piler, OIB 61843813267, Jaruščica 11, 10000 Zagreb</item>
      <item>Amelija Udženija, OIB 40223655731, Jaruščica 11, 10000 Zagreb</item>
      <item>Damir Sremić, OIB 42569288033, Lanište 10 B, 10000 Zagreb</item>
      <item>Vjekoslav Markulin</item>
      <item>Janessia Renee Jeanty, OIB 48288784274, Avenija Dubrovnik 5 B, 10000 Zagreb</item>
      <item>Biserka Kralj, OIB 45531667642, Jaruščica 11, 10000 Zagreb</item>
      <item>Leon Dubnjaković, OIB 51422054307, Jaruščica 5, 10000 Zagreb</item>
      <item>Antonijo Majdandžić, OIB 25767056876, Put U Čučev Gaj 15, 10257 Donji Trpuci</item>
      <item>Nikša Rebić, OIB 30198591923, Vinjani Donji 108, 21260 Donji Vinjani</item>
      <item>Denis Klepac, OIB 07924862150, Ulica Drage Gervaisa 4, 10000 Zagreb</item>
      <item>Ivana Bušetinčan, OIB 47805477376, Jaruščica 11, 10000 Zagreb</item>
      <item>Slaven Pokrivko, OIB 43172870031, Kralja Zvonimira 100, 33520 Slatina</item>
      <item>Verica Šimić, OIB 53152879584, Zelena 18, 34000 Požega</item>
      <item>ANTARES CENTAR društvo s ograničenom odgovornošću za trgovinu i usluge, OIB 59257844467, Heinzelova 62/a, 10000 Zagreb</item>
      <item>Štefica Kostenjak, OIB 79925870618, Strmečka Cesta 88, 10020 Strmec</item>
      <item>Mirela Caganić, OIB 51878057364, Mičevečka 8, 10410 Mičevec</item>
      <item>Krunoslav Kovač, OIB 54432256951, Ulica Sviba 14, 10431 Sveta Nedelja</item>
      <item>Filip Piškulić, OIB 03140538854, Nova Krasa 30, 51250 Novi Vinodolski</item>
      <item>PROMETNICE ZAGREB d.o.o. za graditeljstvo, OIB 28111148974, Gundulićeve Dubravke 28, 10000 Zagreb</item>
      <item>Ljubica Vidak</item>
      <item>Darko Pereković, OIB 35217712921, Kraljevečki Brijegi 105, 10257 Kupinečki Kraljevec</item>
      <item>1712 ANALIZA društvo s ograničenom odgovornošću za savjetovanje i usluge, OIB 90370483663, Andrije Žaje 63, 10000 Zagreb</item>
      <item>LETOVI d.o.o. za trgovinu i usluge, OIB 69197482588, Kranjčevićeva 53, 10000 Zagreb</item>
      <item>MARIJA ŠIMIĆ</item>
      <item>Martina Santini, OIB 65983894527, Jarušćica 5a, 10000 Zagreb</item>
      <item>Josip Stipić, OIB 98726807555, Nemira X 18, 21310 Omiš</item>
      <item>Zlatko Crlenjak, OIB 56488948023, Čremušnica 150 A, 44410 Čremušnica</item>
      <item>Zlatko Mihaljević, OIB 12071388451, Jaruščica 9, 10000 Zagreb</item>
      <item>Vinko Matić, Trg bana J. Jelačića 2, 20340 Ploče</item>
      <item>Marko Puškarić, Ulica Karla Metikoša 9, 10000 Zagreb</item>
      <item>Marko Perica, OIB 35428999919, Jaruščica 9, 10000 Zagreb</item>
      <item>Željko Meštrović, OIB 51891267765, Jaruščica 11, 10000 Zagreb</item>
      <item>Zdravko Božićević</item>
      <item>Nikola Blažević, Ščitarjevska 13, 10410 Novo Čiče</item>
      <item>Krunoslav Vodička, OIB 11757803661, Jaruščica 9, 10000 Zagreb</item>
      <item>Josip Tomaško</item>
      <item>Domagoj Ivanović</item>
      <item>Štefica Šimunić, OIB 45080150832, Pukovnika Predraga Matanovića 50, 44250 Petrinja</item>
      <item>Martin Jeanty, OIB 89563647431, Avenija Dubrovnik 5 B, 10000 Zagreb</item>
      <item>Gordana Delić, OIB 13912851989, Lanište 12, 10000 Zagreb</item>
      <item>Mira Lučić, OIB 19119019929, Ulica Vile Velebita 40, 10000 Zagreb</item>
      <item>Vesna Kantolić, OIB 24676219563, Ulica Matije Gupca 26, 10298 Bukovje Bistransko</item>
      <item>Berislav Tatarin, OIB 67628383001, Mostarska 44 B, 31000 Osijek</item>
      <item>Dragica Poje, OIB 56918905871, Matije Gupca 95, 49210 Zabok</item>
      <item>Marijan Orešković, OIB 45726810634, Ulica Svetog Mateja 3, 53000 Lički Osik</item>
      <item>Vladimir Škrinjar, OIB 11748842767, Ulica Miroslava Krleže 2, 48000 Koprivnica</item>
      <item>Julije Katančević, OIB 67533907764, Jaruščica 9, 10000 Zagreb</item>
      <item>Mladenka Perić, OIB 07885130952, Jaruščica 11, 10000 Zagreb</item>
      <item>Goran Drmić, OIB 13649545354, Anina Ulica 83, 10000 Zagreb</item>
      <item>Tomo Kovačić, OIB 85971202104, Vladimira Nazora 9, 10451 Pisarovina</item>
      <item>Darko Malenica, OIB 64161388618, Kauzlarićev Prilaz 13, 10000 Zagreb</item>
      <item>Iva Milić, OIB 06724124708, Jaruščica 9, 10000 Zagreb</item>
      <item>Dino Šabanović, OIB 80636200510, Ivšićev Prilaz 5, 10000 Zagreb</item>
      <item>Vanda Škrabić, OIB 31600971149, Bartola Kašića 16, 20236 Nova Mokošica</item>
      <item>Alma Klepac, OIB 20525854329, Ulica Drage Stipca 4, 10000 Zagreb</item>
      <item>Danica Kustura, OIB 76567166713, Svetošimunska Cesta 84, 10000 Zagreb</item>
      <item>Sandra Šolaja, OIB 77653658560, Ulica Antuna Nemčića 11, 10000 Zagreb</item>
      <item>Mirela Goluža, OIB 48897068802, Ulica Andrije Kačića Miošića 3, 20350 Metković</item>
      <item>Snježana Kozina, OIB 00275092255, Zagrebačka Cesta 35, 49000 Krapina</item>
      <item>Pero Perić, Jaruščica 17B, 10000 Zagreb</item>
      <item>Danijel Knežević, Ul. Stjepana Bencekovića 33a, 10000 Zagreb</item>
      <item>Danijel Plašč, OIB 41904615935, Jaruščica 9, 10000 Zagreb</item>
      <item>Ruža Mijoč, OIB 82141783140, Vrlika 43 B, 43500 Daruvar</item>
      <item>Tamara Kos, OIB 76651048416, Otona Ivekovića 31, 32270 Županja</item>
      <item>Miljenko Jonjić, OIB 47130890315, Ulica Mate Kvešteka 17, 10340 Vrbovec</item>
      <item>FBS PROMET d.o.o., OIB 02310382331, Stankovo 8, 10450 Stankovo</item>
      <item>Pero Grgić, Miljanovac 92, 43541 Sirač</item>
      <item>Stjepan Filipović-Grčić, OIB 11852545853, Ulica Huberta Pettana 15, 10360 Sesvete</item>
      <item>Ante Vučetić, OIB 98547341104, TOROVI IV 17 (ranije: VIR, TOROVI, 27), 23234 Vir</item>
      <item>Danijela Kovač, OIB 85007284033, Jaruščica 11, 10000 Zagreb</item>
      <item>GDS-ELEKTRONIKA d.o.o., OIB 15305179755, Šišićeva 10, 10000 Zagreb</item>
      <item>Lidija Kovač, OIB 66546134535, Jaruščica 11, 10000 Zagreb</item>
      <item>Marko Boroša, OIB 86666503073, Jaruščica 5 A, 10000 Zagreb</item>
      <item>Kristijan Iveta, OIB 48150024520, Slavenskoga Ulica 13, 10000 Zagreb</item>
      <item>Mirjan Vlahović, OIB 10277772819, Ulica Antuna Bauera 2, 10000 Zagreb</item>
      <item>Angelika Milić, OIB 97027699023, Jaruščica 9, 10000 Zagreb</item>
      <item>Ivana Batur, OIB 24216617204, Vladimira Nazora 8, 10451 Pisarovina</item>
    </derivirana_varijabla>
  </DomainObject.Predmet.StrankaListFormatedWithAdressOIB>
  <DomainObject.Predmet.StrankaListNazivFormated>
    <izvorni_sadrzaj>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item>Zlatko Crlenjak</item>
      <item>Zlatko Mihaljević</item>
      <item>Vinko Matić</item>
      <item>Marko Puškarić</item>
      <item>Marko Perica</item>
      <item>Željko Meštrović</item>
      <item>Zdravko Božićević</item>
      <item>Nikola Blažević</item>
      <item>Krunoslav Vodička</item>
      <item>Josip Tomaško</item>
      <item>Domagoj Ivanović</item>
      <item>Štefica Šimunić</item>
      <item>Martin Jeanty</item>
      <item>Gordana Delić</item>
      <item>Mira Lučić</item>
      <item>Vesna Kantolić</item>
      <item>Berislav Tatarin</item>
      <item>Dragica Poje</item>
      <item>Marijan Orešković</item>
      <item>Vladimir Škrinjar</item>
      <item>Julije Katančević</item>
      <item>Mladenka Perić</item>
      <item>Goran Drmić</item>
      <item>Tomo Kovačić</item>
      <item>Darko Malenica</item>
      <item>Iva Milić</item>
      <item>Dino Šabanović</item>
      <item>Vanda Škrabić</item>
      <item>Alma Klepac</item>
      <item>Danica Kustura</item>
      <item>Sandra Šolaja</item>
      <item>Mirela Goluža</item>
      <item>Snježana Kozina</item>
      <item>Pero Perić</item>
      <item>Danijel Knežević</item>
      <item>Danijel Plašč</item>
      <item>Ruža Mijoč</item>
      <item>Tamara Kos</item>
      <item>Miljenko Jonjić</item>
      <item>FBS PROMET d.o.o.</item>
      <item>Pero Grgić</item>
      <item>Stjepan Filipović-Grčić</item>
      <item>Ante Vučetić</item>
      <item>Danijela Kovač</item>
      <item>GDS-ELEKTRONIKA d.o.o.</item>
      <item>Lidija Kovač</item>
      <item>Marko Boroša</item>
      <item>Kristijan Iveta</item>
      <item>Mirjan Vlahović</item>
      <item>Angelika Milić</item>
      <item>Ivana Batur</item>
    </izvorni_sadrzaj>
    <derivirana_varijabla naziv="DomainObject.Predmet.StrankaListNazivFormated_1">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item>Zlatko Crlenjak</item>
      <item>Zlatko Mihaljević</item>
      <item>Vinko Matić</item>
      <item>Marko Puškarić</item>
      <item>Marko Perica</item>
      <item>Željko Meštrović</item>
      <item>Zdravko Božićević</item>
      <item>Nikola Blažević</item>
      <item>Krunoslav Vodička</item>
      <item>Josip Tomaško</item>
      <item>Domagoj Ivanović</item>
      <item>Štefica Šimunić</item>
      <item>Martin Jeanty</item>
      <item>Gordana Delić</item>
      <item>Mira Lučić</item>
      <item>Vesna Kantolić</item>
      <item>Berislav Tatarin</item>
      <item>Dragica Poje</item>
      <item>Marijan Orešković</item>
      <item>Vladimir Škrinjar</item>
      <item>Julije Katančević</item>
      <item>Mladenka Perić</item>
      <item>Goran Drmić</item>
      <item>Tomo Kovačić</item>
      <item>Darko Malenica</item>
      <item>Iva Milić</item>
      <item>Dino Šabanović</item>
      <item>Vanda Škrabić</item>
      <item>Alma Klepac</item>
      <item>Danica Kustura</item>
      <item>Sandra Šolaja</item>
      <item>Mirela Goluža</item>
      <item>Snježana Kozina</item>
      <item>Pero Perić</item>
      <item>Danijel Knežević</item>
      <item>Danijel Plašč</item>
      <item>Ruža Mijoč</item>
      <item>Tamara Kos</item>
      <item>Miljenko Jonjić</item>
      <item>FBS PROMET d.o.o.</item>
      <item>Pero Grgić</item>
      <item>Stjepan Filipović-Grčić</item>
      <item>Ante Vučetić</item>
      <item>Danijela Kovač</item>
      <item>GDS-ELEKTRONIKA d.o.o.</item>
      <item>Lidija Kovač</item>
      <item>Marko Boroša</item>
      <item>Kristijan Iveta</item>
      <item>Mirjan Vlahović</item>
      <item>Angelika Milić</item>
      <item>Ivana Batur</item>
    </derivirana_varijabla>
  </DomainObject.Predmet.StrankaListNazivFormated>
  <DomainObject.Predmet.StrankaListNazivFormatedOIB>
    <izvorni_sadrzaj>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 OIB 18882221726</item>
      <item>EDO SANTINI</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 OIB 88537568821</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item>Elvis Haušić, OIB 24987201979</item>
      <item>Ante Ivanda</item>
      <item>Svjetlana Pravdić, OIB 05855663643</item>
      <item>Zorica Majetić, OIB 47720702542</item>
      <item>Siniša Mali, OIB 39511962189</item>
      <item>Michelle Mihelčić, OIB 71990269554</item>
      <item>Tomislav Divjak, OIB 05785026986</item>
      <item>Aida Tatić, OIB 52584204636</item>
      <item>Zora Stipić, OIB 16411769781</item>
      <item>FANEI d.o.o. za trgovinu i usluge, OIB 17769855631</item>
      <item>Tanja Perković, OIB 89933839294</item>
      <item>Ana Ježovita, OIB 92342490870</item>
      <item>Vladimir Vrhovec, OIB 16020876940</item>
      <item>Dragica Koketi, OIB 79018335967</item>
      <item>Ivan Marković</item>
      <item>Tea Klarić, OIB 16190429665</item>
      <item>Marko Lupić, OIB 88187665968</item>
      <item>Dijana Peša, OIB 60948785857</item>
      <item>Marijana Petković, OIB 69478442761</item>
      <item>Julija Kordić, OIB 53714061174</item>
      <item>Željko Piler, OIB 61843813267</item>
      <item>Amelija Udženija, OIB 40223655731</item>
      <item>Damir Sremić, OIB 42569288033</item>
      <item>Vjekoslav Markulin</item>
      <item>Janessia Renee Jeanty, OIB 48288784274</item>
      <item>Biserka Kralj, OIB 45531667642</item>
      <item>Leon Dubnjaković, OIB 51422054307</item>
      <item>Antonijo Majdandžić, OIB 25767056876</item>
      <item>Nikša Rebić, OIB 30198591923</item>
      <item>Denis Klepac, OIB 07924862150</item>
      <item>Ivana Bušetinčan, OIB 47805477376</item>
      <item>Slaven Pokrivko, OIB 43172870031</item>
      <item>Verica Šimić, OIB 53152879584</item>
      <item>ANTARES CENTAR društvo s ograničenom odgovornošću za trgovinu i usluge, OIB 59257844467</item>
      <item>Štefica Kostenjak, OIB 79925870618</item>
      <item>Mirela Caganić, OIB 51878057364</item>
      <item>Krunoslav Kovač, OIB 54432256951</item>
      <item>Filip Piškulić, OIB 03140538854</item>
      <item>PROMETNICE ZAGREB d.o.o. za graditeljstvo, OIB 28111148974</item>
      <item>Ljubica Vidak</item>
      <item>Darko Pereković, OIB 35217712921</item>
      <item>1712 ANALIZA društvo s ograničenom odgovornošću za savjetovanje i usluge, OIB 90370483663</item>
      <item>LETOVI d.o.o. za trgovinu i usluge, OIB 69197482588</item>
      <item>MARIJA ŠIMIĆ</item>
      <item>Martina Santini, OIB 65983894527</item>
      <item>Josip Stipić, OIB 98726807555</item>
      <item>Zlatko Crlenjak, OIB 56488948023</item>
      <item>Zlatko Mihaljević, OIB 12071388451</item>
      <item>Vinko Matić</item>
      <item>Marko Puškarić</item>
      <item>Marko Perica, OIB 35428999919</item>
      <item>Željko Meštrović, OIB 51891267765</item>
      <item>Zdravko Božićević</item>
      <item>Nikola Blažević</item>
      <item>Krunoslav Vodička, OIB 11757803661</item>
      <item>Josip Tomaško</item>
      <item>Domagoj Ivanović</item>
      <item>Štefica Šimunić, OIB 45080150832</item>
      <item>Martin Jeanty, OIB 89563647431</item>
      <item>Gordana Delić, OIB 13912851989</item>
      <item>Mira Lučić, OIB 19119019929</item>
      <item>Vesna Kantolić, OIB 24676219563</item>
      <item>Berislav Tatarin, OIB 67628383001</item>
      <item>Dragica Poje, OIB 56918905871</item>
      <item>Marijan Orešković, OIB 45726810634</item>
      <item>Vladimir Škrinjar, OIB 11748842767</item>
      <item>Julije Katančević, OIB 67533907764</item>
      <item>Mladenka Perić, OIB 07885130952</item>
      <item>Goran Drmić, OIB 13649545354</item>
      <item>Tomo Kovačić, OIB 85971202104</item>
      <item>Darko Malenica, OIB 64161388618</item>
      <item>Iva Milić, OIB 06724124708</item>
      <item>Dino Šabanović, OIB 80636200510</item>
      <item>Vanda Škrabić, OIB 31600971149</item>
      <item>Alma Klepac, OIB 20525854329</item>
      <item>Danica Kustura, OIB 76567166713</item>
      <item>Sandra Šolaja, OIB 77653658560</item>
      <item>Mirela Goluža, OIB 48897068802</item>
      <item>Snježana Kozina, OIB 00275092255</item>
      <item>Pero Perić</item>
      <item>Danijel Knežević</item>
      <item>Danijel Plašč, OIB 41904615935</item>
      <item>Ruža Mijoč, OIB 82141783140</item>
      <item>Tamara Kos, OIB 76651048416</item>
      <item>Miljenko Jonjić, OIB 47130890315</item>
      <item>FBS PROMET d.o.o., OIB 02310382331</item>
      <item>Pero Grgić</item>
      <item>Stjepan Filipović-Grčić, OIB 11852545853</item>
      <item>Ante Vučetić, OIB 98547341104</item>
      <item>Danijela Kovač, OIB 85007284033</item>
      <item>GDS-ELEKTRONIKA d.o.o., OIB 15305179755</item>
      <item>Lidija Kovač, OIB 66546134535</item>
      <item>Marko Boroša, OIB 86666503073</item>
      <item>Kristijan Iveta, OIB 48150024520</item>
      <item>Mirjan Vlahović, OIB 10277772819</item>
      <item>Angelika Milić, OIB 97027699023</item>
      <item>Ivana Batur, OIB 24216617204</item>
    </izvorni_sadrzaj>
    <derivirana_varijabla naziv="DomainObject.Predmet.StrankaListNazivFormatedOIB_1">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 OIB 18882221726</item>
      <item>EDO SANTINI</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 OIB 88537568821</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item>Elvis Haušić, OIB 24987201979</item>
      <item>Ante Ivanda</item>
      <item>Svjetlana Pravdić, OIB 05855663643</item>
      <item>Zorica Majetić, OIB 47720702542</item>
      <item>Siniša Mali, OIB 39511962189</item>
      <item>Michelle Mihelčić, OIB 71990269554</item>
      <item>Tomislav Divjak, OIB 05785026986</item>
      <item>Aida Tatić, OIB 52584204636</item>
      <item>Zora Stipić, OIB 16411769781</item>
      <item>FANEI d.o.o. za trgovinu i usluge, OIB 17769855631</item>
      <item>Tanja Perković, OIB 89933839294</item>
      <item>Ana Ježovita, OIB 92342490870</item>
      <item>Vladimir Vrhovec, OIB 16020876940</item>
      <item>Dragica Koketi, OIB 79018335967</item>
      <item>Ivan Marković</item>
      <item>Tea Klarić, OIB 16190429665</item>
      <item>Marko Lupić, OIB 88187665968</item>
      <item>Dijana Peša, OIB 60948785857</item>
      <item>Marijana Petković, OIB 69478442761</item>
      <item>Julija Kordić, OIB 53714061174</item>
      <item>Željko Piler, OIB 61843813267</item>
      <item>Amelija Udženija, OIB 40223655731</item>
      <item>Damir Sremić, OIB 42569288033</item>
      <item>Vjekoslav Markulin</item>
      <item>Janessia Renee Jeanty, OIB 48288784274</item>
      <item>Biserka Kralj, OIB 45531667642</item>
      <item>Leon Dubnjaković, OIB 51422054307</item>
      <item>Antonijo Majdandžić, OIB 25767056876</item>
      <item>Nikša Rebić, OIB 30198591923</item>
      <item>Denis Klepac, OIB 07924862150</item>
      <item>Ivana Bušetinčan, OIB 47805477376</item>
      <item>Slaven Pokrivko, OIB 43172870031</item>
      <item>Verica Šimić, OIB 53152879584</item>
      <item>ANTARES CENTAR društvo s ograničenom odgovornošću za trgovinu i usluge, OIB 59257844467</item>
      <item>Štefica Kostenjak, OIB 79925870618</item>
      <item>Mirela Caganić, OIB 51878057364</item>
      <item>Krunoslav Kovač, OIB 54432256951</item>
      <item>Filip Piškulić, OIB 03140538854</item>
      <item>PROMETNICE ZAGREB d.o.o. za graditeljstvo, OIB 28111148974</item>
      <item>Ljubica Vidak</item>
      <item>Darko Pereković, OIB 35217712921</item>
      <item>1712 ANALIZA društvo s ograničenom odgovornošću za savjetovanje i usluge, OIB 90370483663</item>
      <item>LETOVI d.o.o. za trgovinu i usluge, OIB 69197482588</item>
      <item>MARIJA ŠIMIĆ</item>
      <item>Martina Santini, OIB 65983894527</item>
      <item>Josip Stipić, OIB 98726807555</item>
      <item>Zlatko Crlenjak, OIB 56488948023</item>
      <item>Zlatko Mihaljević, OIB 12071388451</item>
      <item>Vinko Matić</item>
      <item>Marko Puškarić</item>
      <item>Marko Perica, OIB 35428999919</item>
      <item>Željko Meštrović, OIB 51891267765</item>
      <item>Zdravko Božićević</item>
      <item>Nikola Blažević</item>
      <item>Krunoslav Vodička, OIB 11757803661</item>
      <item>Josip Tomaško</item>
      <item>Domagoj Ivanović</item>
      <item>Štefica Šimunić, OIB 45080150832</item>
      <item>Martin Jeanty, OIB 89563647431</item>
      <item>Gordana Delić, OIB 13912851989</item>
      <item>Mira Lučić, OIB 19119019929</item>
      <item>Vesna Kantolić, OIB 24676219563</item>
      <item>Berislav Tatarin, OIB 67628383001</item>
      <item>Dragica Poje, OIB 56918905871</item>
      <item>Marijan Orešković, OIB 45726810634</item>
      <item>Vladimir Škrinjar, OIB 11748842767</item>
      <item>Julije Katančević, OIB 67533907764</item>
      <item>Mladenka Perić, OIB 07885130952</item>
      <item>Goran Drmić, OIB 13649545354</item>
      <item>Tomo Kovačić, OIB 85971202104</item>
      <item>Darko Malenica, OIB 64161388618</item>
      <item>Iva Milić, OIB 06724124708</item>
      <item>Dino Šabanović, OIB 80636200510</item>
      <item>Vanda Škrabić, OIB 31600971149</item>
      <item>Alma Klepac, OIB 20525854329</item>
      <item>Danica Kustura, OIB 76567166713</item>
      <item>Sandra Šolaja, OIB 77653658560</item>
      <item>Mirela Goluža, OIB 48897068802</item>
      <item>Snježana Kozina, OIB 00275092255</item>
      <item>Pero Perić</item>
      <item>Danijel Knežević</item>
      <item>Danijel Plašč, OIB 41904615935</item>
      <item>Ruža Mijoč, OIB 82141783140</item>
      <item>Tamara Kos, OIB 76651048416</item>
      <item>Miljenko Jonjić, OIB 47130890315</item>
      <item>FBS PROMET d.o.o., OIB 02310382331</item>
      <item>Pero Grgić</item>
      <item>Stjepan Filipović-Grčić, OIB 11852545853</item>
      <item>Ante Vučetić, OIB 98547341104</item>
      <item>Danijela Kovač, OIB 85007284033</item>
      <item>GDS-ELEKTRONIKA d.o.o., OIB 15305179755</item>
      <item>Lidija Kovač, OIB 66546134535</item>
      <item>Marko Boroša, OIB 86666503073</item>
      <item>Kristijan Iveta, OIB 48150024520</item>
      <item>Mirjan Vlahović, OIB 10277772819</item>
      <item>Angelika Milić, OIB 97027699023</item>
      <item>Ivana Batur, OIB 24216617204</item>
    </derivirana_varijabla>
  </DomainObject.Predmet.StrankaListNazivFormatedOIB>
  <DomainObject.Predmet.ProtuStrankaListFormated>
    <izvorni_sadrzaj>
      <item>JARUŠČICA PROJEKT  d.o.o. za poslovanje nekretninama</item>
    </izvorni_sadrzaj>
    <derivirana_varijabla naziv="DomainObject.Predmet.ProtuStrankaListFormated_1">
      <item>JARUŠČICA PROJEKT  d.o.o. za poslovanje nekretninama</item>
    </derivirana_varijabla>
  </DomainObject.Predmet.ProtuStrankaListFormated>
  <DomainObject.Predmet.ProtuStrankaListFormatedOIB>
    <izvorni_sadrzaj>
      <item>JARUŠČICA PROJEKT  d.o.o. za poslovanje nekretninama, OIB 02217546383</item>
    </izvorni_sadrzaj>
    <derivirana_varijabla naziv="DomainObject.Predmet.ProtuStrankaListFormatedOIB_1">
      <item>JARUŠČICA PROJEKT  d.o.o. za poslovanje nekretninama, OIB 02217546383</item>
    </derivirana_varijabla>
  </DomainObject.Predmet.ProtuStrankaListFormatedOIB>
  <DomainObject.Predmet.ProtuStrankaListFormatedWithAdress>
    <izvorni_sadrzaj>
      <item>JARUŠČICA PROJEKT  d.o.o. za poslovanje nekretninama, Jarušćica 7, 10000 Zagreb</item>
    </izvorni_sadrzaj>
    <derivirana_varijabla naziv="DomainObject.Predmet.ProtuStrankaListFormatedWithAdress_1">
      <item>JARUŠČICA PROJEKT  d.o.o. za poslovanje nekretninama, Jarušćica 7, 10000 Zagreb</item>
    </derivirana_varijabla>
  </DomainObject.Predmet.ProtuStrankaListFormatedWithAdress>
  <DomainObject.Predmet.ProtuStrankaListFormatedWithAdressOIB>
    <izvorni_sadrzaj>
      <item>JARUŠČICA PROJEKT  d.o.o. za poslovanje nekretninama, OIB 02217546383, Jarušćica 7, 10000 Zagreb</item>
    </izvorni_sadrzaj>
    <derivirana_varijabla naziv="DomainObject.Predmet.ProtuStrankaListFormatedWithAdressOIB_1">
      <item>JARUŠČICA PROJEKT  d.o.o. za poslovanje nekretninama, OIB 02217546383, Jarušćica 7, 10000 Zagreb</item>
    </derivirana_varijabla>
  </DomainObject.Predmet.ProtuStrankaListFormatedWithAdressOIB>
  <DomainObject.Predmet.ProtuStrankaListNazivFormated>
    <izvorni_sadrzaj>
      <item>JARUŠČICA PROJEKT  d.o.o. za poslovanje nekretninama</item>
    </izvorni_sadrzaj>
    <derivirana_varijabla naziv="DomainObject.Predmet.ProtuStrankaListNazivFormated_1">
      <item>JARUŠČICA PROJEKT  d.o.o. za poslovanje nekretninama</item>
    </derivirana_varijabla>
  </DomainObject.Predmet.ProtuStrankaListNazivFormated>
  <DomainObject.Predmet.ProtuStrankaListNazivFormatedOIB>
    <izvorni_sadrzaj>
      <item>JARUŠČICA PROJEKT  d.o.o. za poslovanje nekretninama, OIB 02217546383</item>
    </izvorni_sadrzaj>
    <derivirana_varijabla naziv="DomainObject.Predmet.ProtuStrankaListNazivFormatedOIB_1">
      <item>JARUŠČICA PROJEKT  d.o.o. za poslovanje nekretninama, OIB 02217546383</item>
    </derivirana_varijabla>
  </DomainObject.Predmet.ProtuStrankaListNazivFormatedOIB>
  <DomainObject.Predmet.OstaliListFormated>
    <izvorni_sadrzaj>
      <item>Zvonimir Barun, odvjetnik</item>
      <item>Antun Crlenjak</item>
      <item>Mirjana Zuzija</item>
      <item>OD SAUCHA &amp; ARAS</item>
      <item>Zdravko Božičević</item>
    </izvorni_sadrzaj>
    <derivirana_varijabla naziv="DomainObject.Predmet.OstaliListFormated_1">
      <item>Zvonimir Barun, odvjetnik</item>
      <item>Antun Crlenjak</item>
      <item>Mirjana Zuzija</item>
      <item>OD SAUCHA &amp; ARAS</item>
      <item>Zdravko Božičević</item>
    </derivirana_varijabla>
  </DomainObject.Predmet.OstaliListFormated>
  <DomainObject.Predmet.OstaliListFormatedOIB>
    <izvorni_sadrzaj>
      <item>Zvonimir Barun, odvjetnik</item>
      <item>Antun Crlenjak</item>
      <item>Mirjana Zuzija, OIB 26497768352</item>
      <item>OD SAUCHA &amp; ARAS, OIB 21494913156</item>
      <item>Zdravko Božičević</item>
    </izvorni_sadrzaj>
    <derivirana_varijabla naziv="DomainObject.Predmet.OstaliListFormatedOIB_1">
      <item>Zvonimir Barun, odvjetnik</item>
      <item>Antun Crlenjak</item>
      <item>Mirjana Zuzija, OIB 26497768352</item>
      <item>OD SAUCHA &amp; ARAS, OIB 21494913156</item>
      <item>Zdravko Božičević</item>
    </derivirana_varijabla>
  </DomainObject.Predmet.OstaliListFormatedOIB>
  <DomainObject.Predmet.OstaliListFormatedWithAdress>
    <izvorni_sadrzaj>
      <item>Zvonimir Barun, odvjetnik, Trg hrvatskih velikana 4, 10000 Zagreb</item>
      <item>Antun Crlenjak, 10000 Zagreb</item>
      <item>Mirjana Zuzija, Slavka Kolara 25, 10410 Velika Gorica</item>
      <item>OD SAUCHA &amp; ARAS, Gundulićeva 20, 10000 Zagreb</item>
      <item>Zdravko Božičević</item>
    </izvorni_sadrzaj>
    <derivirana_varijabla naziv="DomainObject.Predmet.OstaliListFormatedWithAdress_1">
      <item>Zvonimir Barun, odvjetnik, Trg hrvatskih velikana 4, 10000 Zagreb</item>
      <item>Antun Crlenjak, 10000 Zagreb</item>
      <item>Mirjana Zuzija, Slavka Kolara 25, 10410 Velika Gorica</item>
      <item>OD SAUCHA &amp; ARAS, Gundulićeva 20, 10000 Zagreb</item>
      <item>Zdravko Božičević</item>
    </derivirana_varijabla>
  </DomainObject.Predmet.OstaliListFormatedWithAdress>
  <DomainObject.Predmet.OstaliListFormatedWithAdressOIB>
    <izvorni_sadrzaj>
      <item>Zvonimir Barun, odvjetnik, Trg hrvatskih velikana 4, 10000 Zagreb</item>
      <item>Antun Crlenjak, 10000 Zagreb</item>
      <item>Mirjana Zuzija, OIB 26497768352, Slavka Kolara 25, 10410 Velika Gorica</item>
      <item>OD SAUCHA &amp; ARAS, OIB 21494913156, Gundulićeva 20, 10000 Zagreb</item>
      <item>Zdravko Božičević</item>
    </izvorni_sadrzaj>
    <derivirana_varijabla naziv="DomainObject.Predmet.OstaliListFormatedWithAdressOIB_1">
      <item>Zvonimir Barun, odvjetnik, Trg hrvatskih velikana 4, 10000 Zagreb</item>
      <item>Antun Crlenjak, 10000 Zagreb</item>
      <item>Mirjana Zuzija, OIB 26497768352, Slavka Kolara 25, 10410 Velika Gorica</item>
      <item>OD SAUCHA &amp; ARAS, OIB 21494913156, Gundulićeva 20, 10000 Zagreb</item>
      <item>Zdravko Božičević</item>
    </derivirana_varijabla>
  </DomainObject.Predmet.OstaliListFormatedWithAdressOIB>
  <DomainObject.Predmet.OstaliListNazivFormated>
    <izvorni_sadrzaj>
      <item>Zvonimir Barun, odvjetnik</item>
      <item>Antun Crlenjak</item>
      <item>Mirjana Zuzija</item>
      <item>OD SAUCHA &amp; ARAS</item>
      <item>Zdravko Božičević</item>
    </izvorni_sadrzaj>
    <derivirana_varijabla naziv="DomainObject.Predmet.OstaliListNazivFormated_1">
      <item>Zvonimir Barun, odvjetnik</item>
      <item>Antun Crlenjak</item>
      <item>Mirjana Zuzija</item>
      <item>OD SAUCHA &amp; ARAS</item>
      <item>Zdravko Božičević</item>
    </derivirana_varijabla>
  </DomainObject.Predmet.OstaliListNazivFormated>
  <DomainObject.Predmet.OstaliListNazivFormatedOIB>
    <izvorni_sadrzaj>
      <item>Zvonimir Barun, odvjetnik</item>
      <item>Antun Crlenjak</item>
      <item>Mirjana Zuzija, OIB 26497768352</item>
      <item>OD SAUCHA &amp; ARAS, OIB 21494913156</item>
      <item>Zdravko Božičević</item>
    </izvorni_sadrzaj>
    <derivirana_varijabla naziv="DomainObject.Predmet.OstaliListNazivFormatedOIB_1">
      <item>Zvonimir Barun, odvjetnik</item>
      <item>Antun Crlenjak</item>
      <item>Mirjana Zuzija, OIB 26497768352</item>
      <item>OD SAUCHA &amp; ARAS, OIB 21494913156</item>
      <item>Zdravko Božičević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listopada 2018.</izvorni_sadrzaj>
    <derivirana_varijabla naziv="DomainObject.Datum_1">9. listopada 2018.</derivirana_varijabla>
  </DomainObject.Datum>
  <DomainObject.PoslovniBrojDokumenta>
    <izvorni_sadrzaj>St-1094/2012-945</izvorni_sadrzaj>
    <derivirana_varijabla naziv="DomainObject.PoslovniBrojDokumenta_1">St-1094/2012-945</derivirana_varijabla>
  </DomainObject.PoslovniBrojDokumenta>
  <DomainObject.Predmet.StrankaIDrugi>
    <izvorni_sadrzaj>ZAGREBAČKA BANKA DIONIČKO DRUŠTVO i dr.</izvorni_sadrzaj>
    <derivirana_varijabla naziv="DomainObject.Predmet.StrankaIDrugi_1">ZAGREBAČKA BANKA DIONIČKO DRUŠTVO i dr.</derivirana_varijabla>
  </DomainObject.Predmet.StrankaIDrugi>
  <DomainObject.Predmet.ProtustrankaIDrugi>
    <izvorni_sadrzaj>JARUŠČICA PROJEKT  d.o.o. za poslovanje nekretninama</izvorni_sadrzaj>
    <derivirana_varijabla naziv="DomainObject.Predmet.ProtustrankaIDrugi_1">JARUŠČICA PROJEKT  d.o.o. za poslovanje nekretninama</derivirana_varijabla>
  </DomainObject.Predmet.ProtustrankaIDrugi>
  <DomainObject.Predmet.StrankaIDrugiAdressOIB>
    <izvorni_sadrzaj>ZAGREBAČKA BANKA DIONIČKO DRUŠTVO, OIB 92963223473, Paromlinska Cesta 2, 10000 Zagreb i dr.</izvorni_sadrzaj>
    <derivirana_varijabla naziv="DomainObject.Predmet.StrankaIDrugiAdressOIB_1">ZAGREBAČKA BANKA DIONIČKO DRUŠTVO, OIB 92963223473, Paromlinska Cesta 2, 10000 Zagreb i dr.</derivirana_varijabla>
  </DomainObject.Predmet.StrankaIDrugiAdressOIB>
  <DomainObject.Predmet.ProtustrankaIDrugiAdressOIB>
    <izvorni_sadrzaj>JARUŠČICA PROJEKT  d.o.o. za poslovanje nekretninama, OIB 02217546383, Jarušćica 7, 10000 Zagreb</izvorni_sadrzaj>
    <derivirana_varijabla naziv="DomainObject.Predmet.ProtustrankaIDrugiAdressOIB_1">JARUŠČICA PROJEKT  d.o.o. za poslovanje nekretninama, OIB 02217546383, Jarušćica 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JARUŠČICA PROJEKT  d.o.o. za poslovanje nekretninama</item>
      <item>ZAGREBAČKA BANKA DIONIČKO DRUŠTVO</item>
      <item>Zvonimir Barun, odvjetnik</item>
      <item>Antun Crlenjak</item>
      <item>Mirjana Zuzija</item>
      <item>MARTINA KOVAČEVIĆ</item>
      <item>IVAN KOČIĆ</item>
      <item>DARIO GRGUREVIĆ</item>
      <item>Ranko Simić</item>
      <item>LUKA VLADIKA</item>
      <item>SANDI KRIŽMAN</item>
      <item>IVANA BEKIĆ BALEN</item>
      <item>JOSIPA BEKIĆ MRKUS</item>
      <item>MARIJA BATAK</item>
      <item>ZORAN WOLF</item>
      <item>IRENA PIŠKOR</item>
      <item>OD SAUCHA &amp; ARAS</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item>Zlatko Crlenjak</item>
      <item>Zlatko Mihaljević</item>
      <item>Vinko Matić</item>
      <item>Marko Puškarić</item>
      <item>Marko Perica</item>
      <item>Željko Meštrović</item>
      <item>Zdravko Božićević</item>
      <item>Nikola Blažević</item>
      <item>Krunoslav Vodička</item>
      <item>Josip Tomaško</item>
      <item>Domagoj Ivanović</item>
      <item>Štefica Šimunić</item>
      <item>Martin Jeanty</item>
      <item>Gordana Delić</item>
      <item>Mira Lučić</item>
      <item>Vesna Kantolić</item>
      <item>Berislav Tatarin</item>
      <item>Dragica Poje</item>
      <item>Marijan Orešković</item>
      <item>Vladimir Škrinjar</item>
      <item>Julije Katančević</item>
      <item>Mladenka Perić</item>
      <item>Goran Drmić</item>
      <item>Tomo Kovačić</item>
      <item>Darko Malenica</item>
      <item>Iva Milić</item>
      <item>Dino Šabanović</item>
      <item>Vanda Škrabić</item>
      <item>Alma Klepac</item>
      <item>Danica Kustura</item>
      <item>Sandra Šolaja</item>
      <item>Mirela Goluža</item>
      <item>Snježana Kozina</item>
      <item>Pero Perić</item>
      <item>Danijel Knežević</item>
      <item>Danijel Plašč</item>
      <item>Ruža Mijoč</item>
      <item>Tamara Kos</item>
      <item>Miljenko Jonjić</item>
      <item>FBS PROMET d.o.o.</item>
      <item>Pero Grgić</item>
      <item>Stjepan Filipović-Grčić</item>
      <item>Ante Vučetić</item>
      <item>Danijela Kovač</item>
      <item>GDS-ELEKTRONIKA d.o.o.</item>
      <item>Lidija Kovač</item>
      <item>Marko Boroša</item>
      <item>Kristijan Iveta</item>
      <item>Mirjan Vlahović</item>
      <item>Zdravko Božičević</item>
      <item>Angelika Milić</item>
      <item>Ivana Batur</item>
    </izvorni_sadrzaj>
    <derivirana_varijabla naziv="DomainObject.Predmet.SudioniciListNaziv_1">
      <item>JARUŠČICA PROJEKT  d.o.o. za poslovanje nekretninama</item>
      <item>ZAGREBAČKA BANKA DIONIČKO DRUŠTVO</item>
      <item>Zvonimir Barun, odvjetnik</item>
      <item>Antun Crlenjak</item>
      <item>Mirjana Zuzija</item>
      <item>MARTINA KOVAČEVIĆ</item>
      <item>IVAN KOČIĆ</item>
      <item>DARIO GRGUREVIĆ</item>
      <item>Ranko Simić</item>
      <item>LUKA VLADIKA</item>
      <item>SANDI KRIŽMAN</item>
      <item>IVANA BEKIĆ BALEN</item>
      <item>JOSIPA BEKIĆ MRKUS</item>
      <item>MARIJA BATAK</item>
      <item>ZORAN WOLF</item>
      <item>IRENA PIŠKOR</item>
      <item>OD SAUCHA &amp; ARAS</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item>Zlatko Crlenjak</item>
      <item>Zlatko Mihaljević</item>
      <item>Vinko Matić</item>
      <item>Marko Puškarić</item>
      <item>Marko Perica</item>
      <item>Željko Meštrović</item>
      <item>Zdravko Božićević</item>
      <item>Nikola Blažević</item>
      <item>Krunoslav Vodička</item>
      <item>Josip Tomaško</item>
      <item>Domagoj Ivanović</item>
      <item>Štefica Šimunić</item>
      <item>Martin Jeanty</item>
      <item>Gordana Delić</item>
      <item>Mira Lučić</item>
      <item>Vesna Kantolić</item>
      <item>Berislav Tatarin</item>
      <item>Dragica Poje</item>
      <item>Marijan Orešković</item>
      <item>Vladimir Škrinjar</item>
      <item>Julije Katančević</item>
      <item>Mladenka Perić</item>
      <item>Goran Drmić</item>
      <item>Tomo Kovačić</item>
      <item>Darko Malenica</item>
      <item>Iva Milić</item>
      <item>Dino Šabanović</item>
      <item>Vanda Škrabić</item>
      <item>Alma Klepac</item>
      <item>Danica Kustura</item>
      <item>Sandra Šolaja</item>
      <item>Mirela Goluža</item>
      <item>Snježana Kozina</item>
      <item>Pero Perić</item>
      <item>Danijel Knežević</item>
      <item>Danijel Plašč</item>
      <item>Ruža Mijoč</item>
      <item>Tamara Kos</item>
      <item>Miljenko Jonjić</item>
      <item>FBS PROMET d.o.o.</item>
      <item>Pero Grgić</item>
      <item>Stjepan Filipović-Grčić</item>
      <item>Ante Vučetić</item>
      <item>Danijela Kovač</item>
      <item>GDS-ELEKTRONIKA d.o.o.</item>
      <item>Lidija Kovač</item>
      <item>Marko Boroša</item>
      <item>Kristijan Iveta</item>
      <item>Mirjan Vlahović</item>
      <item>Zdravko Božičević</item>
      <item>Angelika Milić</item>
      <item>Ivana Batur</item>
    </derivirana_varijabla>
  </DomainObject.Predmet.SudioniciListNaziv>
  <DomainObject.Predmet.SudioniciListAdressOIB>
    <izvorni_sadrzaj>
      <item>JARUŠČICA PROJEKT  d.o.o. za poslovanje nekretninama, OIB 02217546383, Jarušćica 7,10000 Zagreb</item>
      <item>ZAGREBAČKA BANKA DIONIČKO DRUŠTVO, OIB 92963223473, Paromlinska Cesta 2,10000 Zagreb</item>
      <item>Zvonimir Barun, odvjetnik, Trg hrvatskih velikana 4,10000 Zagreb</item>
      <item>Antun Crlenjak, 10000 Zagreb</item>
      <item>Mirjana Zuzija, OIB 26497768352, Slavka Kolara 25,10410 Velika Gorica</item>
      <item>MARTINA KOVAČEVIĆ</item>
      <item>IVAN KOČIĆ</item>
      <item>DARIO GRGUREVIĆ</item>
      <item>Ranko Simić, Naselje Slavonija II 2/6,35000 Slavonski Brod</item>
      <item>LUKA VLADIKA</item>
      <item>SANDI KRIŽMAN, OIB 36232038528</item>
      <item>IVANA BEKIĆ BALEN, OIB 47425676996</item>
      <item>JOSIPA BEKIĆ MRKUS</item>
      <item>MARIJA BATAK</item>
      <item>ZORAN WOLF</item>
      <item>IRENA PIŠKOR</item>
      <item>OD SAUCHA &amp; ARAS, OIB 21494913156, Gundulićeva 20,10000 Zagreb</item>
      <item>SABINA PERIŠIĆ</item>
      <item>DRAGA VRATARIĆ</item>
      <item>IGOR PEREKOVIĆ</item>
      <item>Mara Bekić</item>
      <item>JOSIPA BEKIĆ MRKUS</item>
      <item>ŽELJKO KUPREŠAK, Lavoslava Ružičke 19,32270 Županja</item>
      <item>DRAGO ČOSIĆ</item>
      <item>HRVOJE KAVELJEVIĆ</item>
      <item>DAMIR PETRIČEVIĆ</item>
      <item>BEZ LIMITA d.o.o. za trgovinu i usluge, OIB 18882221726, 8. Podbrežje 24,10000 Zagreb</item>
      <item>EDO SANTINI</item>
      <item>IVAN KOREN</item>
      <item>Asmir Cepić, OIB 32293079463, Korčulanska Ulica 3 B,10000 Zagreb</item>
      <item>Davor Labaš</item>
      <item>Nevenka Boroša</item>
      <item>Ante Butić, OIB 57026221338, Ulica Prkoških Domoljuba 4,23223 Prkos</item>
      <item>Sandra Špiranović, OIB 25129881801, Josipa Kozarca 4,35000 Slavonski Brod</item>
      <item>Vlasta Ivanović, OIB 92656673320, Ilirskog Preporoda 44,32270 Županja</item>
      <item>Tihomir Poljak</item>
      <item>Mario Škrabić, OIB 95784846387, Bartola Kašića 16,20236 Nova Mokošica</item>
      <item>ZIV-TICA d.o.o. za projektiranje, nadzor i usluge, OIB 12485381173, Bezdanska ulica 33,10000 Zagreb</item>
      <item>Maridos mauel caffe d.o.o., OIB 23474501692</item>
      <item>Ivana Ivanda Rožić, OIB 64707534997, Jaruščica 9,10000 Zagreb</item>
      <item>Siniša Špoljarević, OIB 70946521371, Jaruščica 11,10000 Zagreb</item>
      <item>Tomislav Galić, Jarušćica 11,10000 Zagreb</item>
      <item>Dubravka Pavičić Mati, OIB 15572857597, Jaruščica 7 A,10000 Zagreb</item>
      <item>Domagoj Matić, OIB 86625388786, Dragovoljaca Hos-a 46,32000 Vukovar</item>
      <item>Neven Gotovac, OIB 45597607192, Trnava Iv. 55,10000 Zagreb</item>
      <item>Josip Birin, OIB 51210834036, Jaruščica 11,10000 Zagreb</item>
      <item>ARSENIUS  d.o.o. za usluge, OIB 74301282336, Jaruščica 11,10000 Zagreb</item>
      <item>Ivana Sičanica, OIB 65392851741, Jaruščica 11,10000 Zagreb</item>
      <item>Marko Gverić</item>
      <item>Marinko Vidović, OIB 40308912683, Josipa Hlišića 107,35000 Slavonski Brod</item>
      <item>Branimir Kos, OIB 24560619907, Otona Ivekovića 31,32270 Županja</item>
      <item>Daniela Škifić, OIB 19066557067, Jaruščica 5,10000 Zagreb</item>
      <item>Miroslav Dubovečak, OIB 89318526118, Nikole Bonifačića 21,10410 Velika Gorica</item>
      <item>HELENA KLJAIĆ</item>
      <item>IVAN MIHALJ</item>
      <item>RENATO BONDŽA</item>
      <item>DAVOR INŽENJERING, društvo s ograničenom odgovornošću za inženjering, unutarnju i vanjsku trgovinu, OIB 58385626415, Gundulićeve Dubravke 28,10000 Zagreb</item>
      <item>Hrvoje Matić, OIB 64455377856, Primorska Ulica 22,10000 Zagreb</item>
      <item>Robert Vučinić, OIB 59681574736, Vi. Oranički Odvojak 2,10000 Zagreb</item>
      <item>Josip Bokanović, OIB 35529252486, J.jurja Strossmayera 46,31431 Čepin</item>
      <item>Nataša Vučinić, OIB 47633508069, Donje Svetice 46 A,10000 Zagreb</item>
      <item>Ivana Šipić, OIB 59632358961, JARUŠĆICA 5,10000 Zagreb</item>
      <item>Emir Cepić, OIB 77453360495, Bukovačka Cesta 107 A,10000 Zagreb</item>
      <item>Jurica Stanić, OIB 71810519879, ULICA SVETOG KRIŽA 47 (ranije: VIROVITICA, SVETOG KRIŽA, 47),33000 Milanovac</item>
      <item>Dječji vrtić MAZA, OIB 30842777910, Marinići 80/b,51216 Viškovo</item>
      <item>Ivan Bender</item>
      <item>Mario Tirić</item>
      <item>Marijan Sulimanec, OIB 74877412410, Ulica Milovana Kovačevića 9,10000 Zagreb</item>
      <item>Denis Grgurević, OIB 97456606913, Jaruščica 9,10000 Zagreb</item>
      <item>Karlo Cesarec, OIB 88537568821</item>
      <item>Ana Cesarec</item>
      <item>Marija Prskalo</item>
      <item>Renata Maček, OIB 63706626532, Naserov Trg 1,10000 Zagreb</item>
      <item>Ornela Krezić, OIB 58354754793, Dr.franje Tuđmana 28,22300 Knin</item>
      <item>Zvonimir Ergović, OIB 65754584759, Vladimira Nazora 75,35257 Lužani</item>
      <item>Vjekoslav Pavičić, OIB 93476312830, Ljutomerska Ulica 6,10000 Zagreb</item>
      <item>Dalibor Šarić, OIB 49120553188, Jelenovac 4,10000 Zagreb</item>
      <item>Anamarija Brozović, OIB 45799490959, Okruglica 3,47300 Hreljin Ogulinski</item>
      <item>Mario Pasanec, OIB 74320405583, Ulica Braće Domany 8,10000 Zagreb</item>
      <item>Omer Aličelebić, OIB 34919322902, Jaruščica 5,10000 Zagreb</item>
      <item>Alvin Eljazović, OIB 27897649088, Karlovačka Cesta 119 C,10000 Zagreb</item>
      <item>Kata Hrgovčić, OIB 99657616359, Trg Kralja Zvonimira 5,32270 Županja</item>
      <item>OPERETA d.o.o. za promet nekretnina, OIB 24059421894, Božidara Magovca 63,10000 Zagreb</item>
      <item>GENOM VITA d.o.o. za analizu, proizvodnju i usluge, OIB 20873720425, Graščica 7 E ,10000 Zagreb</item>
      <item>Nataša Roginek, OIB 39178905596, Ulica Gabrijele Horvat 10,42000 Varaždin</item>
      <item>Ivan Malenica, Luša 5,22000 Šibenik</item>
      <item>Ivan Kobaš, OIB 56416784963, Josipa Jurja Strossmayera 14,32270 Županja</item>
      <item>Marina Šošić, OIB 64699227995, Veslačka Ulica 2,10000 Zagreb</item>
      <item>MIKUŠ-PAG d.o.o. za projektiranje arhitekture, građenje, nadzor, dizajn, građevinsko vještačenje (osim sudskog), trgovinu i poslovanje nekretninama, OIB 44975546345, Vojnovićeva 25V,10000 Zagreb</item>
      <item>Medius Nekretnine j.d.o.o. za poslovanje nekretninama, OIB 92551788039, Ulica Ante Topić-Mimare 40,10000 Zagreb</item>
      <item>Elvis Haušić, OIB 24987201979, Stubička Ulica 531,10298 Donja Bistra</item>
      <item>Ante Ivanda</item>
      <item>Svjetlana Pravdić, OIB 05855663643, Jaruščica 5,10000 Zagreb</item>
      <item>Zorica Majetić, OIB 47720702542, Njemačka 7,34000 Požega</item>
      <item>Siniša Mali, OIB 39511962189, Jaruščica 9,10000 Zagreb</item>
      <item>Michelle Mihelčić, OIB 71990269554, Brdina 16,51000 Rijeka</item>
      <item>Tomislav Divjak, OIB 05785026986, Ulica Platana 45,10000 Zagreb</item>
      <item>Aida Tatić, OIB 52584204636, Jaruščica 11,10000 Zagreb</item>
      <item>Zora Stipić, OIB 16411769781, Nemira X 18,21310 Omiš</item>
      <item>FANEI d.o.o. za trgovinu i usluge, OIB 17769855631, Savski gaj 3. put 18,10000 Zagreb</item>
      <item>Tanja Perković, OIB 89933839294, VINJANI DONJI 439 A (ranije: DONJI VINJANI, DONJI VINJANI, 0),21260 Donji Vinjani</item>
      <item>Ana Ježovita, OIB 92342490870, Jaruščica 9,10000 Zagreb</item>
      <item>Vladimir Vrhovec, OIB 16020876940, Oreškovićeva Ulica 6 C2,10000 Zagreb</item>
      <item>Dragica Koketi, OIB 79018335967, Ulica Grada Vukovara 35 A,10000 Zagreb</item>
      <item>Ivan Marković, Selska cesta 179,10000 Zagreb</item>
      <item>Tea Klarić, OIB 16190429665, Cesta Dr.franje Tuđmana 977,21217 Kaštel Štafilić</item>
      <item>Marko Lupić, OIB 88187665968, Brdo 6,51000 Rijeka</item>
      <item>Dijana Peša, OIB 60948785857, Ulica Grada Chicaga 7,10000 Zagreb</item>
      <item>Marijana Petković, OIB 69478442761, Trg Kralja Tomislava 33,10410 Velika Gorica</item>
      <item>Julija Kordić, OIB 53714061174, Jaruščica 11,10000 Zagreb</item>
      <item>Željko Piler, OIB 61843813267, Jaruščica 11,10000 Zagreb</item>
      <item>Amelija Udženija, OIB 40223655731, Jaruščica 11,10000 Zagreb</item>
      <item>Damir Sremić, OIB 42569288033, Lanište 10 B,10000 Zagreb</item>
      <item>Vjekoslav Markulin</item>
      <item>Janessia Renee Jeanty, OIB 48288784274, Avenija Dubrovnik 5 B,10000 Zagreb</item>
      <item>Biserka Kralj, OIB 45531667642, Jaruščica 11,10000 Zagreb</item>
      <item>Leon Dubnjaković, OIB 51422054307, Jaruščica 5,10000 Zagreb</item>
      <item>Antonijo Majdandžić, OIB 25767056876, Put U Čučev Gaj 15,10257 Donji Trpuci</item>
      <item>Nikša Rebić, OIB 30198591923, Vinjani Donji 108,21260 Donji Vinjani</item>
      <item>Denis Klepac, OIB 07924862150, Ulica Drage Gervaisa 4,10000 Zagreb</item>
      <item>Ivana Bušetinčan, OIB 47805477376, Jaruščica 11,10000 Zagreb</item>
      <item>Slaven Pokrivko, OIB 43172870031, Kralja Zvonimira 100,33520 Slatina</item>
      <item>Verica Šimić, OIB 53152879584, Zelena 18,34000 Požega</item>
      <item>ANTARES CENTAR društvo s ograničenom odgovornošću za trgovinu i usluge, OIB 59257844467, Heinzelova 62/a,10000 Zagreb</item>
      <item>Štefica Kostenjak, OIB 79925870618, Strmečka Cesta 88,10020 Strmec</item>
      <item>Mirela Caganić, OIB 51878057364, Mičevečka 8,10410 Mičevec</item>
      <item>Krunoslav Kovač, OIB 54432256951, Ulica Sviba 14,10431 Sveta Nedelja</item>
      <item>Filip Piškulić, OIB 03140538854, Nova Krasa 30,51250 Novi Vinodolski</item>
      <item>PROMETNICE ZAGREB d.o.o. za graditeljstvo, OIB 28111148974, Gundulićeve Dubravke 28,10000 Zagreb</item>
      <item>Ljubica Vidak</item>
      <item>Darko Pereković, OIB 35217712921, Kraljevečki Brijegi 105,10257 Kupinečki Kraljevec</item>
      <item>1712 ANALIZA društvo s ograničenom odgovornošću za savjetovanje i usluge, OIB 90370483663, Andrije Žaje 63,10000 Zagreb</item>
      <item>LETOVI d.o.o. za trgovinu i usluge, OIB 69197482588, Kranjčevićeva 53,10000 Zagreb</item>
      <item>MARIJA ŠIMIĆ</item>
      <item>Martina Santini, OIB 65983894527, Jarušćica 5a,10000 Zagreb</item>
      <item>Josip Stipić, OIB 98726807555, Nemira X 18,21310 Omiš</item>
      <item>Zlatko Crlenjak, OIB 56488948023, Čremušnica 150 A,44410 Čremušnica</item>
      <item>Zlatko Mihaljević, OIB 12071388451, Jaruščica 9,10000 Zagreb</item>
      <item>Vinko Matić, Trg bana J. Jelačića 2,20340 Ploče</item>
      <item>Marko Puškarić, Ulica Karla Metikoša 9,10000 Zagreb</item>
      <item>Marko Perica, OIB 35428999919, Jaruščica 9,10000 Zagreb</item>
      <item>Željko Meštrović, OIB 51891267765, Jaruščica 11,10000 Zagreb</item>
      <item>Zdravko Božićević</item>
      <item>Nikola Blažević, Ščitarjevska 13,10410 Novo Čiče</item>
      <item>Krunoslav Vodička, OIB 11757803661, Jaruščica 9,10000 Zagreb</item>
      <item>Josip Tomaško</item>
      <item>Domagoj Ivanović</item>
      <item>Štefica Šimunić, OIB 45080150832, Pukovnika Predraga Matanovića 50,44250 Petrinja</item>
      <item>Martin Jeanty, OIB 89563647431, Avenija Dubrovnik 5 B,10000 Zagreb</item>
      <item>Gordana Delić, OIB 13912851989, Lanište 12,10000 Zagreb</item>
      <item>Mira Lučić, OIB 19119019929, Ulica Vile Velebita 40,10000 Zagreb</item>
      <item>Vesna Kantolić, OIB 24676219563, Ulica Matije Gupca 26,10298 Bukovje Bistransko</item>
      <item>Berislav Tatarin, OIB 67628383001, Mostarska 44 B,31000 Osijek</item>
      <item>Dragica Poje, OIB 56918905871, Matije Gupca 95,49210 Zabok</item>
      <item>Marijan Orešković, OIB 45726810634, Ulica Svetog Mateja 3,53000 Lički Osik</item>
      <item>Vladimir Škrinjar, OIB 11748842767, Ulica Miroslava Krleže 2,48000 Koprivnica</item>
      <item>Julije Katančević, OIB 67533907764, Jaruščica 9,10000 Zagreb</item>
      <item>Mladenka Perić, OIB 07885130952, Jaruščica 11,10000 Zagreb</item>
      <item>Goran Drmić, OIB 13649545354, Anina Ulica 83,10000 Zagreb</item>
      <item>Tomo Kovačić, OIB 85971202104, Vladimira Nazora 9,10451 Pisarovina</item>
      <item>Darko Malenica, OIB 64161388618, Kauzlarićev Prilaz 13,10000 Zagreb</item>
      <item>Iva Milić, OIB 06724124708, Jaruščica 9,10000 Zagreb</item>
      <item>Dino Šabanović, OIB 80636200510, Ivšićev Prilaz 5,10000 Zagreb</item>
      <item>Vanda Škrabić, OIB 31600971149, Bartola Kašića 16,20236 Nova Mokošica</item>
      <item>Alma Klepac, OIB 20525854329, Ulica Drage Stipca 4,10000 Zagreb</item>
      <item>Danica Kustura, OIB 76567166713, Svetošimunska Cesta 84,10000 Zagreb</item>
      <item>Sandra Šolaja, OIB 77653658560, Ulica Antuna Nemčića 11,10000 Zagreb</item>
      <item>Mirela Goluža, OIB 48897068802, Ulica Andrije Kačića Miošića 3,20350 Metković</item>
      <item>Snježana Kozina, OIB 00275092255, Zagrebačka Cesta 35,49000 Krapina</item>
      <item>Pero Perić, Jaruščica 17B,10000 Zagreb</item>
      <item>Danijel Knežević, Ul. Stjepana Bencekovića 33a,10000 Zagreb</item>
      <item>Danijel Plašč, OIB 41904615935, Jaruščica 9,10000 Zagreb</item>
      <item>Ruža Mijoč, OIB 82141783140, Vrlika 43 B,43500 Daruvar</item>
      <item>Tamara Kos, OIB 76651048416, Otona Ivekovića 31,32270 Županja</item>
      <item>Miljenko Jonjić, OIB 47130890315, Ulica Mate Kvešteka 17,10340 Vrbovec</item>
      <item>FBS PROMET d.o.o., OIB 02310382331, Stankovo 8,10450 Stankovo</item>
      <item>Pero Grgić, Miljanovac 92,43541 Sirač</item>
      <item>Stjepan Filipović-Grčić, OIB 11852545853, Ulica Huberta Pettana 15,10360 Sesvete</item>
      <item>Ante Vučetić, OIB 98547341104, TOROVI IV 17 (ranije: VIR, TOROVI, 27),23234 Vir</item>
      <item>Danijela Kovač, OIB 85007284033, Jaruščica 11,10000 Zagreb</item>
      <item>GDS-ELEKTRONIKA d.o.o., OIB 15305179755, Šišićeva 10,10000 Zagreb</item>
      <item>Lidija Kovač, OIB 66546134535, Jaruščica 11,10000 Zagreb</item>
      <item>Marko Boroša, OIB 86666503073, Jaruščica 5 A,10000 Zagreb</item>
      <item>Kristijan Iveta, OIB 48150024520, Slavenskoga Ulica 13,10000 Zagreb</item>
      <item>Mirjan Vlahović, OIB 10277772819, Ulica Antuna Bauera 2,10000 Zagreb</item>
      <item>Zdravko Božičević</item>
      <item>Angelika Milić, OIB 97027699023, Jaruščica 9,10000 Zagreb</item>
      <item>Ivana Batur, OIB 24216617204, Vladimira Nazora 8,10451 Pisarovina</item>
    </izvorni_sadrzaj>
    <derivirana_varijabla naziv="DomainObject.Predmet.SudioniciListAdressOIB_1">
      <item>JARUŠČICA PROJEKT  d.o.o. za poslovanje nekretninama, OIB 02217546383, Jarušćica 7,10000 Zagreb</item>
      <item>ZAGREBAČKA BANKA DIONIČKO DRUŠTVO, OIB 92963223473, Paromlinska Cesta 2,10000 Zagreb</item>
      <item>Zvonimir Barun, odvjetnik, Trg hrvatskih velikana 4,10000 Zagreb</item>
      <item>Antun Crlenjak, 10000 Zagreb</item>
      <item>Mirjana Zuzija, OIB 26497768352, Slavka Kolara 25,10410 Velika Gorica</item>
      <item>MARTINA KOVAČEVIĆ</item>
      <item>IVAN KOČIĆ</item>
      <item>DARIO GRGUREVIĆ</item>
      <item>Ranko Simić, Naselje Slavonija II 2/6,35000 Slavonski Brod</item>
      <item>LUKA VLADIKA</item>
      <item>SANDI KRIŽMAN, OIB 36232038528</item>
      <item>IVANA BEKIĆ BALEN, OIB 47425676996</item>
      <item>JOSIPA BEKIĆ MRKUS</item>
      <item>MARIJA BATAK</item>
      <item>ZORAN WOLF</item>
      <item>IRENA PIŠKOR</item>
      <item>OD SAUCHA &amp; ARAS, OIB 21494913156, Gundulićeva 20,10000 Zagreb</item>
      <item>SABINA PERIŠIĆ</item>
      <item>DRAGA VRATARIĆ</item>
      <item>IGOR PEREKOVIĆ</item>
      <item>Mara Bekić</item>
      <item>JOSIPA BEKIĆ MRKUS</item>
      <item>ŽELJKO KUPREŠAK, Lavoslava Ružičke 19,32270 Županja</item>
      <item>DRAGO ČOSIĆ</item>
      <item>HRVOJE KAVELJEVIĆ</item>
      <item>DAMIR PETRIČEVIĆ</item>
      <item>BEZ LIMITA d.o.o. za trgovinu i usluge, OIB 18882221726, 8. Podbrežje 24,10000 Zagreb</item>
      <item>EDO SANTINI</item>
      <item>IVAN KOREN</item>
      <item>Asmir Cepić, OIB 32293079463, Korčulanska Ulica 3 B,10000 Zagreb</item>
      <item>Davor Labaš</item>
      <item>Nevenka Boroša</item>
      <item>Ante Butić, OIB 57026221338, Ulica Prkoških Domoljuba 4,23223 Prkos</item>
      <item>Sandra Špiranović, OIB 25129881801, Josipa Kozarca 4,35000 Slavonski Brod</item>
      <item>Vlasta Ivanović, OIB 92656673320, Ilirskog Preporoda 44,32270 Županja</item>
      <item>Tihomir Poljak</item>
      <item>Mario Škrabić, OIB 95784846387, Bartola Kašića 16,20236 Nova Mokošica</item>
      <item>ZIV-TICA d.o.o. za projektiranje, nadzor i usluge, OIB 12485381173, Bezdanska ulica 33,10000 Zagreb</item>
      <item>Maridos mauel caffe d.o.o., OIB 23474501692</item>
      <item>Ivana Ivanda Rožić, OIB 64707534997, Jaruščica 9,10000 Zagreb</item>
      <item>Siniša Špoljarević, OIB 70946521371, Jaruščica 11,10000 Zagreb</item>
      <item>Tomislav Galić, Jarušćica 11,10000 Zagreb</item>
      <item>Dubravka Pavičić Mati, OIB 15572857597, Jaruščica 7 A,10000 Zagreb</item>
      <item>Domagoj Matić, OIB 86625388786, Dragovoljaca Hos-a 46,32000 Vukovar</item>
      <item>Neven Gotovac, OIB 45597607192, Trnava Iv. 55,10000 Zagreb</item>
      <item>Josip Birin, OIB 51210834036, Jaruščica 11,10000 Zagreb</item>
      <item>ARSENIUS  d.o.o. za usluge, OIB 74301282336, Jaruščica 11,10000 Zagreb</item>
      <item>Ivana Sičanica, OIB 65392851741, Jaruščica 11,10000 Zagreb</item>
      <item>Marko Gverić</item>
      <item>Marinko Vidović, OIB 40308912683, Josipa Hlišića 107,35000 Slavonski Brod</item>
      <item>Branimir Kos, OIB 24560619907, Otona Ivekovića 31,32270 Županja</item>
      <item>Daniela Škifić, OIB 19066557067, Jaruščica 5,10000 Zagreb</item>
      <item>Miroslav Dubovečak, OIB 89318526118, Nikole Bonifačića 21,10410 Velika Gorica</item>
      <item>HELENA KLJAIĆ</item>
      <item>IVAN MIHALJ</item>
      <item>RENATO BONDŽA</item>
      <item>DAVOR INŽENJERING, društvo s ograničenom odgovornošću za inženjering, unutarnju i vanjsku trgovinu, OIB 58385626415, Gundulićeve Dubravke 28,10000 Zagreb</item>
      <item>Hrvoje Matić, OIB 64455377856, Primorska Ulica 22,10000 Zagreb</item>
      <item>Robert Vučinić, OIB 59681574736, Vi. Oranički Odvojak 2,10000 Zagreb</item>
      <item>Josip Bokanović, OIB 35529252486, J.jurja Strossmayera 46,31431 Čepin</item>
      <item>Nataša Vučinić, OIB 47633508069, Donje Svetice 46 A,10000 Zagreb</item>
      <item>Ivana Šipić, OIB 59632358961, JARUŠĆICA 5,10000 Zagreb</item>
      <item>Emir Cepić, OIB 77453360495, Bukovačka Cesta 107 A,10000 Zagreb</item>
      <item>Jurica Stanić, OIB 71810519879, ULICA SVETOG KRIŽA 47 (ranije: VIROVITICA, SVETOG KRIŽA, 47),33000 Milanovac</item>
      <item>Dječji vrtić MAZA, OIB 30842777910, Marinići 80/b,51216 Viškovo</item>
      <item>Ivan Bender</item>
      <item>Mario Tirić</item>
      <item>Marijan Sulimanec, OIB 74877412410, Ulica Milovana Kovačevića 9,10000 Zagreb</item>
      <item>Denis Grgurević, OIB 97456606913, Jaruščica 9,10000 Zagreb</item>
      <item>Karlo Cesarec, OIB 88537568821</item>
      <item>Ana Cesarec</item>
      <item>Marija Prskalo</item>
      <item>Renata Maček, OIB 63706626532, Naserov Trg 1,10000 Zagreb</item>
      <item>Ornela Krezić, OIB 58354754793, Dr.franje Tuđmana 28,22300 Knin</item>
      <item>Zvonimir Ergović, OIB 65754584759, Vladimira Nazora 75,35257 Lužani</item>
      <item>Vjekoslav Pavičić, OIB 93476312830, Ljutomerska Ulica 6,10000 Zagreb</item>
      <item>Dalibor Šarić, OIB 49120553188, Jelenovac 4,10000 Zagreb</item>
      <item>Anamarija Brozović, OIB 45799490959, Okruglica 3,47300 Hreljin Ogulinski</item>
      <item>Mario Pasanec, OIB 74320405583, Ulica Braće Domany 8,10000 Zagreb</item>
      <item>Omer Aličelebić, OIB 34919322902, Jaruščica 5,10000 Zagreb</item>
      <item>Alvin Eljazović, OIB 27897649088, Karlovačka Cesta 119 C,10000 Zagreb</item>
      <item>Kata Hrgovčić, OIB 99657616359, Trg Kralja Zvonimira 5,32270 Županja</item>
      <item>OPERETA d.o.o. za promet nekretnina, OIB 24059421894, Božidara Magovca 63,10000 Zagreb</item>
      <item>GENOM VITA d.o.o. za analizu, proizvodnju i usluge, OIB 20873720425, Graščica 7 E ,10000 Zagreb</item>
      <item>Nataša Roginek, OIB 39178905596, Ulica Gabrijele Horvat 10,42000 Varaždin</item>
      <item>Ivan Malenica, Luša 5,22000 Šibenik</item>
      <item>Ivan Kobaš, OIB 56416784963, Josipa Jurja Strossmayera 14,32270 Županja</item>
      <item>Marina Šošić, OIB 64699227995, Veslačka Ulica 2,10000 Zagreb</item>
      <item>MIKUŠ-PAG d.o.o. za projektiranje arhitekture, građenje, nadzor, dizajn, građevinsko vještačenje (osim sudskog), trgovinu i poslovanje nekretninama, OIB 44975546345, Vojnovićeva 25V,10000 Zagreb</item>
      <item>Medius Nekretnine j.d.o.o. za poslovanje nekretninama, OIB 92551788039, Ulica Ante Topić-Mimare 40,10000 Zagreb</item>
      <item>Elvis Haušić, OIB 24987201979, Stubička Ulica 531,10298 Donja Bistra</item>
      <item>Ante Ivanda</item>
      <item>Svjetlana Pravdić, OIB 05855663643, Jaruščica 5,10000 Zagreb</item>
      <item>Zorica Majetić, OIB 47720702542, Njemačka 7,34000 Požega</item>
      <item>Siniša Mali, OIB 39511962189, Jaruščica 9,10000 Zagreb</item>
      <item>Michelle Mihelčić, OIB 71990269554, Brdina 16,51000 Rijeka</item>
      <item>Tomislav Divjak, OIB 05785026986, Ulica Platana 45,10000 Zagreb</item>
      <item>Aida Tatić, OIB 52584204636, Jaruščica 11,10000 Zagreb</item>
      <item>Zora Stipić, OIB 16411769781, Nemira X 18,21310 Omiš</item>
      <item>FANEI d.o.o. za trgovinu i usluge, OIB 17769855631, Savski gaj 3. put 18,10000 Zagreb</item>
      <item>Tanja Perković, OIB 89933839294, VINJANI DONJI 439 A (ranije: DONJI VINJANI, DONJI VINJANI, 0),21260 Donji Vinjani</item>
      <item>Ana Ježovita, OIB 92342490870, Jaruščica 9,10000 Zagreb</item>
      <item>Vladimir Vrhovec, OIB 16020876940, Oreškovićeva Ulica 6 C2,10000 Zagreb</item>
      <item>Dragica Koketi, OIB 79018335967, Ulica Grada Vukovara 35 A,10000 Zagreb</item>
      <item>Ivan Marković, Selska cesta 179,10000 Zagreb</item>
      <item>Tea Klarić, OIB 16190429665, Cesta Dr.franje Tuđmana 977,21217 Kaštel Štafilić</item>
      <item>Marko Lupić, OIB 88187665968, Brdo 6,51000 Rijeka</item>
      <item>Dijana Peša, OIB 60948785857, Ulica Grada Chicaga 7,10000 Zagreb</item>
      <item>Marijana Petković, OIB 69478442761, Trg Kralja Tomislava 33,10410 Velika Gorica</item>
      <item>Julija Kordić, OIB 53714061174, Jaruščica 11,10000 Zagreb</item>
      <item>Željko Piler, OIB 61843813267, Jaruščica 11,10000 Zagreb</item>
      <item>Amelija Udženija, OIB 40223655731, Jaruščica 11,10000 Zagreb</item>
      <item>Damir Sremić, OIB 42569288033, Lanište 10 B,10000 Zagreb</item>
      <item>Vjekoslav Markulin</item>
      <item>Janessia Renee Jeanty, OIB 48288784274, Avenija Dubrovnik 5 B,10000 Zagreb</item>
      <item>Biserka Kralj, OIB 45531667642, Jaruščica 11,10000 Zagreb</item>
      <item>Leon Dubnjaković, OIB 51422054307, Jaruščica 5,10000 Zagreb</item>
      <item>Antonijo Majdandžić, OIB 25767056876, Put U Čučev Gaj 15,10257 Donji Trpuci</item>
      <item>Nikša Rebić, OIB 30198591923, Vinjani Donji 108,21260 Donji Vinjani</item>
      <item>Denis Klepac, OIB 07924862150, Ulica Drage Gervaisa 4,10000 Zagreb</item>
      <item>Ivana Bušetinčan, OIB 47805477376, Jaruščica 11,10000 Zagreb</item>
      <item>Slaven Pokrivko, OIB 43172870031, Kralja Zvonimira 100,33520 Slatina</item>
      <item>Verica Šimić, OIB 53152879584, Zelena 18,34000 Požega</item>
      <item>ANTARES CENTAR društvo s ograničenom odgovornošću za trgovinu i usluge, OIB 59257844467, Heinzelova 62/a,10000 Zagreb</item>
      <item>Štefica Kostenjak, OIB 79925870618, Strmečka Cesta 88,10020 Strmec</item>
      <item>Mirela Caganić, OIB 51878057364, Mičevečka 8,10410 Mičevec</item>
      <item>Krunoslav Kovač, OIB 54432256951, Ulica Sviba 14,10431 Sveta Nedelja</item>
      <item>Filip Piškulić, OIB 03140538854, Nova Krasa 30,51250 Novi Vinodolski</item>
      <item>PROMETNICE ZAGREB d.o.o. za graditeljstvo, OIB 28111148974, Gundulićeve Dubravke 28,10000 Zagreb</item>
      <item>Ljubica Vidak</item>
      <item>Darko Pereković, OIB 35217712921, Kraljevečki Brijegi 105,10257 Kupinečki Kraljevec</item>
      <item>1712 ANALIZA društvo s ograničenom odgovornošću za savjetovanje i usluge, OIB 90370483663, Andrije Žaje 63,10000 Zagreb</item>
      <item>LETOVI d.o.o. za trgovinu i usluge, OIB 69197482588, Kranjčevićeva 53,10000 Zagreb</item>
      <item>MARIJA ŠIMIĆ</item>
      <item>Martina Santini, OIB 65983894527, Jarušćica 5a,10000 Zagreb</item>
      <item>Josip Stipić, OIB 98726807555, Nemira X 18,21310 Omiš</item>
      <item>Zlatko Crlenjak, OIB 56488948023, Čremušnica 150 A,44410 Čremušnica</item>
      <item>Zlatko Mihaljević, OIB 12071388451, Jaruščica 9,10000 Zagreb</item>
      <item>Vinko Matić, Trg bana J. Jelačića 2,20340 Ploče</item>
      <item>Marko Puškarić, Ulica Karla Metikoša 9,10000 Zagreb</item>
      <item>Marko Perica, OIB 35428999919, Jaruščica 9,10000 Zagreb</item>
      <item>Željko Meštrović, OIB 51891267765, Jaruščica 11,10000 Zagreb</item>
      <item>Zdravko Božićević</item>
      <item>Nikola Blažević, Ščitarjevska 13,10410 Novo Čiče</item>
      <item>Krunoslav Vodička, OIB 11757803661, Jaruščica 9,10000 Zagreb</item>
      <item>Josip Tomaško</item>
      <item>Domagoj Ivanović</item>
      <item>Štefica Šimunić, OIB 45080150832, Pukovnika Predraga Matanovića 50,44250 Petrinja</item>
      <item>Martin Jeanty, OIB 89563647431, Avenija Dubrovnik 5 B,10000 Zagreb</item>
      <item>Gordana Delić, OIB 13912851989, Lanište 12,10000 Zagreb</item>
      <item>Mira Lučić, OIB 19119019929, Ulica Vile Velebita 40,10000 Zagreb</item>
      <item>Vesna Kantolić, OIB 24676219563, Ulica Matije Gupca 26,10298 Bukovje Bistransko</item>
      <item>Berislav Tatarin, OIB 67628383001, Mostarska 44 B,31000 Osijek</item>
      <item>Dragica Poje, OIB 56918905871, Matije Gupca 95,49210 Zabok</item>
      <item>Marijan Orešković, OIB 45726810634, Ulica Svetog Mateja 3,53000 Lički Osik</item>
      <item>Vladimir Škrinjar, OIB 11748842767, Ulica Miroslava Krleže 2,48000 Koprivnica</item>
      <item>Julije Katančević, OIB 67533907764, Jaruščica 9,10000 Zagreb</item>
      <item>Mladenka Perić, OIB 07885130952, Jaruščica 11,10000 Zagreb</item>
      <item>Goran Drmić, OIB 13649545354, Anina Ulica 83,10000 Zagreb</item>
      <item>Tomo Kovačić, OIB 85971202104, Vladimira Nazora 9,10451 Pisarovina</item>
      <item>Darko Malenica, OIB 64161388618, Kauzlarićev Prilaz 13,10000 Zagreb</item>
      <item>Iva Milić, OIB 06724124708, Jaruščica 9,10000 Zagreb</item>
      <item>Dino Šabanović, OIB 80636200510, Ivšićev Prilaz 5,10000 Zagreb</item>
      <item>Vanda Škrabić, OIB 31600971149, Bartola Kašića 16,20236 Nova Mokošica</item>
      <item>Alma Klepac, OIB 20525854329, Ulica Drage Stipca 4,10000 Zagreb</item>
      <item>Danica Kustura, OIB 76567166713, Svetošimunska Cesta 84,10000 Zagreb</item>
      <item>Sandra Šolaja, OIB 77653658560, Ulica Antuna Nemčića 11,10000 Zagreb</item>
      <item>Mirela Goluža, OIB 48897068802, Ulica Andrije Kačića Miošića 3,20350 Metković</item>
      <item>Snježana Kozina, OIB 00275092255, Zagrebačka Cesta 35,49000 Krapina</item>
      <item>Pero Perić, Jaruščica 17B,10000 Zagreb</item>
      <item>Danijel Knežević, Ul. Stjepana Bencekovića 33a,10000 Zagreb</item>
      <item>Danijel Plašč, OIB 41904615935, Jaruščica 9,10000 Zagreb</item>
      <item>Ruža Mijoč, OIB 82141783140, Vrlika 43 B,43500 Daruvar</item>
      <item>Tamara Kos, OIB 76651048416, Otona Ivekovića 31,32270 Županja</item>
      <item>Miljenko Jonjić, OIB 47130890315, Ulica Mate Kvešteka 17,10340 Vrbovec</item>
      <item>FBS PROMET d.o.o., OIB 02310382331, Stankovo 8,10450 Stankovo</item>
      <item>Pero Grgić, Miljanovac 92,43541 Sirač</item>
      <item>Stjepan Filipović-Grčić, OIB 11852545853, Ulica Huberta Pettana 15,10360 Sesvete</item>
      <item>Ante Vučetić, OIB 98547341104, TOROVI IV 17 (ranije: VIR, TOROVI, 27),23234 Vir</item>
      <item>Danijela Kovač, OIB 85007284033, Jaruščica 11,10000 Zagreb</item>
      <item>GDS-ELEKTRONIKA d.o.o., OIB 15305179755, Šišićeva 10,10000 Zagreb</item>
      <item>Lidija Kovač, OIB 66546134535, Jaruščica 11,10000 Zagreb</item>
      <item>Marko Boroša, OIB 86666503073, Jaruščica 5 A,10000 Zagreb</item>
      <item>Kristijan Iveta, OIB 48150024520, Slavenskoga Ulica 13,10000 Zagreb</item>
      <item>Mirjan Vlahović, OIB 10277772819, Ulica Antuna Bauera 2,10000 Zagreb</item>
      <item>Zdravko Božičević</item>
      <item>Angelika Milić, OIB 97027699023, Jaruščica 9,10000 Zagreb</item>
      <item>Ivana Batur, OIB 24216617204, Vladimira Nazora 8,10451 Pisarovina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02217546383</item>
      <item>, OIB 92963223473</item>
      <item>, OIB null</item>
      <item>, OIB null</item>
      <item>, OIB 26497768352</item>
      <item>, OIB null</item>
      <item>, OIB null</item>
      <item>, OIB null</item>
      <item>, OIB null</item>
      <item>, OIB null</item>
      <item>, OIB 36232038528</item>
      <item>, OIB 47425676996</item>
      <item>, OIB null</item>
      <item>, OIB null</item>
      <item>, OIB null</item>
      <item>, OIB null</item>
      <item>, OIB 21494913156</item>
      <item>, OIB null</item>
      <item>, OIB null</item>
      <item>, OIB null</item>
      <item>, OIB null</item>
      <item>, OIB null</item>
      <item>, OIB null</item>
      <item>, OIB null</item>
      <item>, OIB null</item>
      <item>, OIB null</item>
      <item>, OIB 18882221726</item>
      <item>, OIB null</item>
      <item>, OIB null</item>
      <item>, OIB 32293079463</item>
      <item>, OIB null</item>
      <item>, OIB null</item>
      <item>, OIB 57026221338</item>
      <item>, OIB 25129881801</item>
      <item>, OIB 92656673320</item>
      <item>, OIB null</item>
      <item>, OIB 95784846387</item>
      <item>, OIB 12485381173</item>
      <item>, OIB 23474501692</item>
      <item>, OIB 64707534997</item>
      <item>, OIB 70946521371</item>
      <item>, OIB null</item>
      <item>, OIB 15572857597</item>
      <item>, OIB 86625388786</item>
      <item>, OIB 45597607192</item>
      <item>, OIB 51210834036</item>
      <item>, OIB 74301282336</item>
      <item>, OIB 65392851741</item>
      <item>, OIB null</item>
      <item>, OIB 40308912683</item>
      <item>, OIB 24560619907</item>
      <item>, OIB 19066557067</item>
      <item>, OIB 89318526118</item>
      <item>, OIB null</item>
      <item>, OIB null</item>
      <item>, OIB null</item>
      <item>, OIB 58385626415</item>
      <item>, OIB 64455377856</item>
      <item>, OIB 59681574736</item>
      <item>, OIB 35529252486</item>
      <item>, OIB 47633508069</item>
      <item>, OIB 59632358961</item>
      <item>, OIB 77453360495</item>
      <item>, OIB 71810519879</item>
      <item>, OIB 30842777910</item>
      <item>, OIB null</item>
      <item>, OIB null</item>
      <item>, OIB 74877412410</item>
      <item>, OIB 97456606913</item>
      <item>, OIB 88537568821</item>
      <item>, OIB null</item>
      <item>, OIB null</item>
      <item>, OIB 63706626532</item>
      <item>, OIB 58354754793</item>
      <item>, OIB 65754584759</item>
      <item>, OIB 93476312830</item>
      <item>, OIB 49120553188</item>
      <item>, OIB 45799490959</item>
      <item>, OIB 74320405583</item>
      <item>, OIB 34919322902</item>
      <item>, OIB 27897649088</item>
      <item>, OIB 99657616359</item>
      <item>, OIB 24059421894</item>
      <item>, OIB 20873720425</item>
      <item>, OIB 39178905596</item>
      <item>, OIB null</item>
      <item>, OIB 56416784963</item>
      <item>, OIB 64699227995</item>
      <item>, OIB 44975546345</item>
      <item>, OIB 92551788039</item>
      <item>, OIB 24987201979</item>
      <item>, OIB null</item>
      <item>, OIB 05855663643</item>
      <item>, OIB 47720702542</item>
      <item>, OIB 39511962189</item>
      <item>, OIB 71990269554</item>
      <item>, OIB 05785026986</item>
      <item>, OIB 52584204636</item>
      <item>, OIB 16411769781</item>
      <item>, OIB 17769855631</item>
      <item>, OIB 89933839294</item>
      <item>, OIB 92342490870</item>
      <item>, OIB 16020876940</item>
      <item>, OIB 79018335967</item>
      <item>, OIB null</item>
      <item>, OIB 16190429665</item>
      <item>, OIB 88187665968</item>
      <item>, OIB 60948785857</item>
      <item>, OIB 69478442761</item>
      <item>, OIB 53714061174</item>
      <item>, OIB 61843813267</item>
      <item>, OIB 40223655731</item>
      <item>, OIB 42569288033</item>
      <item>, OIB null</item>
      <item>, OIB 48288784274</item>
      <item>, OIB 45531667642</item>
      <item>, OIB 51422054307</item>
      <item>, OIB 25767056876</item>
      <item>, OIB 30198591923</item>
      <item>, OIB 07924862150</item>
      <item>, OIB 47805477376</item>
      <item>, OIB 43172870031</item>
      <item>, OIB 53152879584</item>
      <item>, OIB 59257844467</item>
      <item>, OIB 79925870618</item>
      <item>, OIB 51878057364</item>
      <item>, OIB 54432256951</item>
      <item>, OIB 03140538854</item>
      <item>, OIB 28111148974</item>
      <item>, OIB null</item>
      <item>, OIB 35217712921</item>
      <item>, OIB 90370483663</item>
      <item>, OIB 69197482588</item>
      <item>, OIB null</item>
      <item>, OIB 65983894527</item>
      <item>, OIB 98726807555</item>
      <item>, OIB 56488948023</item>
      <item>, OIB 12071388451</item>
      <item>, OIB null</item>
      <item>, OIB null</item>
      <item>, OIB 35428999919</item>
      <item>, OIB 51891267765</item>
      <item>, OIB null</item>
      <item>, OIB null</item>
      <item>, OIB 11757803661</item>
      <item>, OIB null</item>
      <item>, OIB null</item>
      <item>, OIB 45080150832</item>
      <item>, OIB 89563647431</item>
      <item>, OIB 13912851989</item>
      <item>, OIB 19119019929</item>
      <item>, OIB 24676219563</item>
      <item>, OIB 67628383001</item>
      <item>, OIB 56918905871</item>
      <item>, OIB 45726810634</item>
      <item>, OIB 11748842767</item>
      <item>, OIB 67533907764</item>
      <item>, OIB 07885130952</item>
      <item>, OIB 13649545354</item>
      <item>, OIB 85971202104</item>
      <item>, OIB 64161388618</item>
      <item>, OIB 06724124708</item>
      <item>, OIB 80636200510</item>
      <item>, OIB 31600971149</item>
      <item>, OIB 20525854329</item>
      <item>, OIB 76567166713</item>
      <item>, OIB 77653658560</item>
      <item>, OIB 48897068802</item>
      <item>, OIB 00275092255</item>
      <item>, OIB null</item>
      <item>, OIB null</item>
      <item>, OIB 41904615935</item>
      <item>, OIB 82141783140</item>
      <item>, OIB 76651048416</item>
      <item>, OIB 47130890315</item>
      <item>, OIB 02310382331</item>
      <item>, OIB null</item>
      <item>, OIB 11852545853</item>
      <item>, OIB 98547341104</item>
      <item>, OIB 85007284033</item>
      <item>, OIB 15305179755</item>
      <item>, OIB 66546134535</item>
      <item>, OIB 86666503073</item>
      <item>, OIB 48150024520</item>
      <item>, OIB 10277772819</item>
      <item>, OIB null</item>
      <item>, OIB 97027699023</item>
      <item>, OIB 24216617204</item>
    </izvorni_sadrzaj>
    <derivirana_varijabla naziv="DomainObject.Predmet.SudioniciListNazivOIB_1">
      <item>, OIB 02217546383</item>
      <item>, OIB 92963223473</item>
      <item>, OIB null</item>
      <item>, OIB null</item>
      <item>, OIB 26497768352</item>
      <item>, OIB null</item>
      <item>, OIB null</item>
      <item>, OIB null</item>
      <item>, OIB null</item>
      <item>, OIB null</item>
      <item>, OIB 36232038528</item>
      <item>, OIB 47425676996</item>
      <item>, OIB null</item>
      <item>, OIB null</item>
      <item>, OIB null</item>
      <item>, OIB null</item>
      <item>, OIB 21494913156</item>
      <item>, OIB null</item>
      <item>, OIB null</item>
      <item>, OIB null</item>
      <item>, OIB null</item>
      <item>, OIB null</item>
      <item>, OIB null</item>
      <item>, OIB null</item>
      <item>, OIB null</item>
      <item>, OIB null</item>
      <item>, OIB 18882221726</item>
      <item>, OIB null</item>
      <item>, OIB null</item>
      <item>, OIB 32293079463</item>
      <item>, OIB null</item>
      <item>, OIB null</item>
      <item>, OIB 57026221338</item>
      <item>, OIB 25129881801</item>
      <item>, OIB 92656673320</item>
      <item>, OIB null</item>
      <item>, OIB 95784846387</item>
      <item>, OIB 12485381173</item>
      <item>, OIB 23474501692</item>
      <item>, OIB 64707534997</item>
      <item>, OIB 70946521371</item>
      <item>, OIB null</item>
      <item>, OIB 15572857597</item>
      <item>, OIB 86625388786</item>
      <item>, OIB 45597607192</item>
      <item>, OIB 51210834036</item>
      <item>, OIB 74301282336</item>
      <item>, OIB 65392851741</item>
      <item>, OIB null</item>
      <item>, OIB 40308912683</item>
      <item>, OIB 24560619907</item>
      <item>, OIB 19066557067</item>
      <item>, OIB 89318526118</item>
      <item>, OIB null</item>
      <item>, OIB null</item>
      <item>, OIB null</item>
      <item>, OIB 58385626415</item>
      <item>, OIB 64455377856</item>
      <item>, OIB 59681574736</item>
      <item>, OIB 35529252486</item>
      <item>, OIB 47633508069</item>
      <item>, OIB 59632358961</item>
      <item>, OIB 77453360495</item>
      <item>, OIB 71810519879</item>
      <item>, OIB 30842777910</item>
      <item>, OIB null</item>
      <item>, OIB null</item>
      <item>, OIB 74877412410</item>
      <item>, OIB 97456606913</item>
      <item>, OIB 88537568821</item>
      <item>, OIB null</item>
      <item>, OIB null</item>
      <item>, OIB 63706626532</item>
      <item>, OIB 58354754793</item>
      <item>, OIB 65754584759</item>
      <item>, OIB 93476312830</item>
      <item>, OIB 49120553188</item>
      <item>, OIB 45799490959</item>
      <item>, OIB 74320405583</item>
      <item>, OIB 34919322902</item>
      <item>, OIB 27897649088</item>
      <item>, OIB 99657616359</item>
      <item>, OIB 24059421894</item>
      <item>, OIB 20873720425</item>
      <item>, OIB 39178905596</item>
      <item>, OIB null</item>
      <item>, OIB 56416784963</item>
      <item>, OIB 64699227995</item>
      <item>, OIB 44975546345</item>
      <item>, OIB 92551788039</item>
      <item>, OIB 24987201979</item>
      <item>, OIB null</item>
      <item>, OIB 05855663643</item>
      <item>, OIB 47720702542</item>
      <item>, OIB 39511962189</item>
      <item>, OIB 71990269554</item>
      <item>, OIB 05785026986</item>
      <item>, OIB 52584204636</item>
      <item>, OIB 16411769781</item>
      <item>, OIB 17769855631</item>
      <item>, OIB 89933839294</item>
      <item>, OIB 92342490870</item>
      <item>, OIB 16020876940</item>
      <item>, OIB 79018335967</item>
      <item>, OIB null</item>
      <item>, OIB 16190429665</item>
      <item>, OIB 88187665968</item>
      <item>, OIB 60948785857</item>
      <item>, OIB 69478442761</item>
      <item>, OIB 53714061174</item>
      <item>, OIB 61843813267</item>
      <item>, OIB 40223655731</item>
      <item>, OIB 42569288033</item>
      <item>, OIB null</item>
      <item>, OIB 48288784274</item>
      <item>, OIB 45531667642</item>
      <item>, OIB 51422054307</item>
      <item>, OIB 25767056876</item>
      <item>, OIB 30198591923</item>
      <item>, OIB 07924862150</item>
      <item>, OIB 47805477376</item>
      <item>, OIB 43172870031</item>
      <item>, OIB 53152879584</item>
      <item>, OIB 59257844467</item>
      <item>, OIB 79925870618</item>
      <item>, OIB 51878057364</item>
      <item>, OIB 54432256951</item>
      <item>, OIB 03140538854</item>
      <item>, OIB 28111148974</item>
      <item>, OIB null</item>
      <item>, OIB 35217712921</item>
      <item>, OIB 90370483663</item>
      <item>, OIB 69197482588</item>
      <item>, OIB null</item>
      <item>, OIB 65983894527</item>
      <item>, OIB 98726807555</item>
      <item>, OIB 56488948023</item>
      <item>, OIB 12071388451</item>
      <item>, OIB null</item>
      <item>, OIB null</item>
      <item>, OIB 35428999919</item>
      <item>, OIB 51891267765</item>
      <item>, OIB null</item>
      <item>, OIB null</item>
      <item>, OIB 11757803661</item>
      <item>, OIB null</item>
      <item>, OIB null</item>
      <item>, OIB 45080150832</item>
      <item>, OIB 89563647431</item>
      <item>, OIB 13912851989</item>
      <item>, OIB 19119019929</item>
      <item>, OIB 24676219563</item>
      <item>, OIB 67628383001</item>
      <item>, OIB 56918905871</item>
      <item>, OIB 45726810634</item>
      <item>, OIB 11748842767</item>
      <item>, OIB 67533907764</item>
      <item>, OIB 07885130952</item>
      <item>, OIB 13649545354</item>
      <item>, OIB 85971202104</item>
      <item>, OIB 64161388618</item>
      <item>, OIB 06724124708</item>
      <item>, OIB 80636200510</item>
      <item>, OIB 31600971149</item>
      <item>, OIB 20525854329</item>
      <item>, OIB 76567166713</item>
      <item>, OIB 77653658560</item>
      <item>, OIB 48897068802</item>
      <item>, OIB 00275092255</item>
      <item>, OIB null</item>
      <item>, OIB null</item>
      <item>, OIB 41904615935</item>
      <item>, OIB 82141783140</item>
      <item>, OIB 76651048416</item>
      <item>, OIB 47130890315</item>
      <item>, OIB 02310382331</item>
      <item>, OIB null</item>
      <item>, OIB 11852545853</item>
      <item>, OIB 98547341104</item>
      <item>, OIB 85007284033</item>
      <item>, OIB 15305179755</item>
      <item>, OIB 66546134535</item>
      <item>, OIB 86666503073</item>
      <item>, OIB 48150024520</item>
      <item>, OIB 10277772819</item>
      <item>, OIB null</item>
      <item>, OIB 97027699023</item>
      <item>, OIB 24216617204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Mirjana Zuzija, OIB 26497768352, Slavka Kolara 25, 10410 Velika Gorica</item>
    </izvorni_sadrzaj>
    <derivirana_varijabla naziv="DomainObject.Predmet.StecajniUpraviteljiListAddressOIB_1">
      <item>Mirjana Zuzija, OIB 26497768352, Slavka Kolara 25, 10410 Velika Gorica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13. lipnja 2018.</izvorni_sadrzaj>
    <derivirana_varijabla naziv="DomainObject.Predmet.DatumZadnjeOdrzaneSudskeRadnje_1">13. lipnja 2018.</derivirana_varijabla>
  </DomainObject.Predmet.DatumZadnjeOdrzaneSudskeRadnje>
  <DomainObject.PredzadnjaOdlukaIzPredmeta.DatumDonosenjaOdluke>
    <izvorni_sadrzaj>28. rujna 2018.</izvorni_sadrzaj>
    <derivirana_varijabla naziv="DomainObject.PredzadnjaOdlukaIzPredmeta.DatumDonosenjaOdluke_1">28. rujna 2018.</derivirana_varijabla>
  </DomainObject.PredzadnjaOdlukaIzPredmeta.DatumDonosenjaOdluke>
  <DomainObject.PredzadnjaOdlukaIzPredmeta.Oznaka>
    <izvorni_sadrzaj>St-1094/2012-929</izvorni_sadrzaj>
    <derivirana_varijabla naziv="DomainObject.PredzadnjaOdlukaIzPredmeta.Oznaka_1">St-1094/2012-929</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F1FCB95-F2AB-4BF0-8ADA-093F69B16D3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373</properties:Words>
  <properties:Characters>1974</properties:Characters>
  <properties:Lines>47</properties:Lines>
  <properties:Paragraphs>20</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2681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2018-09-11T12:16:00Z</dcterms:created>
  <dc:creator>Bernardica Novak</dc:creator>
  <cp:lastModifiedBy>Tatjana Slaviček</cp:lastModifiedBy>
  <cp:lastPrinted>2018-10-09T08:26:00Z</cp:lastPrinted>
  <dcterms:modified xmlns:xsi="http://www.w3.org/2001/XMLSchema-instance" xsi:type="dcterms:W3CDTF">2018-10-09T08:26:00Z</dcterms:modified>
  <cp:revision>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St-1094/2012-945 / Odluka - Zaključak (Zak_predaja_u_posjed_Željko_Piler.docx)</vt:lpwstr>
  </prop:property>
  <prop:property name="CC_coloring" pid="4" fmtid="{D5CDD505-2E9C-101B-9397-08002B2CF9AE}">
    <vt:bool>false</vt:bool>
  </prop:property>
  <prop:property name="BrojStranica" pid="5" fmtid="{D5CDD505-2E9C-101B-9397-08002B2CF9AE}">
    <vt:i4>1</vt:i4>
  </prop:property>
</prop:Properties>
</file>