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2239" w14:paraId="2782239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1E77D6" w:rsidP="00560F4A" w:rsidR="001E77D6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Liljani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3964DD">
        <w:rPr>
          <w:rFonts w:eastAsia="MS Mincho"/>
        </w:rPr>
        <w:t>8</w:t>
      </w:r>
      <w:r w:rsidR="00DC18CD" w:rsidRPr="00DC18CD">
        <w:rPr>
          <w:rFonts w:eastAsia="MS Mincho"/>
        </w:rPr>
        <w:t xml:space="preserve">. </w:t>
      </w:r>
      <w:r w:rsidR="003964DD">
        <w:rPr>
          <w:rFonts w:eastAsia="MS Mincho"/>
        </w:rPr>
        <w:t>lipnja 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stečajnog upravitelja i 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C974BF" w:rsidRPr="00C974BF">
        <w:rPr>
          <w:rFonts w:eastAsia="MS Mincho"/>
        </w:rPr>
        <w:t>Marinko Čuljak (OIB 10414699640) Domovićeva 17a, Gornji Stupnik, Stupnik</w:t>
      </w:r>
      <w:r w:rsidR="003F48A9" w:rsidRPr="003F48A9">
        <w:rPr>
          <w:rFonts w:eastAsia="MS Mincho"/>
        </w:rPr>
        <w:t xml:space="preserve">,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</w:t>
      </w:r>
      <w:r w:rsidR="003F48A9">
        <w:rPr>
          <w:rFonts w:eastAsia="MS Mincho"/>
        </w:rPr>
        <w:t>7774</w:t>
      </w:r>
      <w:r w:rsidR="007D79AD" w:rsidRPr="007D79AD">
        <w:rPr>
          <w:rFonts w:eastAsia="MS Mincho"/>
        </w:rPr>
        <w:t xml:space="preserve"> k.o. Žminj </w:t>
      </w:r>
      <w:r w:rsidR="00410C07" w:rsidRPr="00410C07">
        <w:rPr>
          <w:rFonts w:eastAsia="MS Mincho"/>
        </w:rPr>
        <w:t xml:space="preserve">k.č. </w:t>
      </w:r>
      <w:r w:rsidR="008A2B96" w:rsidRPr="008A2B96">
        <w:rPr>
          <w:rFonts w:eastAsia="MS Mincho"/>
        </w:rPr>
        <w:t xml:space="preserve"> 12943/1,  šuma površine 313 </w:t>
      </w:r>
      <w:r w:rsidR="007D79AD" w:rsidRPr="007D79AD">
        <w:rPr>
          <w:rFonts w:eastAsia="MS Mincho"/>
        </w:rPr>
        <w:t>m</w:t>
      </w:r>
      <w:r w:rsidR="007D79AD" w:rsidRPr="003F48A9">
        <w:rPr>
          <w:rFonts w:eastAsia="MS Mincho"/>
          <w:vertAlign w:val="superscript"/>
        </w:rPr>
        <w:t>2</w:t>
      </w:r>
      <w:r w:rsidR="002F5FC5">
        <w:rPr>
          <w:rFonts w:eastAsia="MS Mincho"/>
        </w:rPr>
        <w:t xml:space="preserve">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C974BF" w:rsidRPr="00C974BF">
        <w:rPr>
          <w:rFonts w:eastAsia="MS Mincho"/>
        </w:rPr>
        <w:t xml:space="preserve">6.500,00 </w:t>
      </w:r>
      <w:r w:rsidR="00410C07" w:rsidRPr="00410C07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C974BF" w:rsidRPr="00C974BF">
        <w:rPr>
          <w:rFonts w:eastAsia="MS Mincho"/>
        </w:rPr>
        <w:t>Marinko Čuljak (OIB 10414699640) Domovićeva 17a, Gornji Stupnik, Stupnik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>, te da dokaz o uplati navedenog iznosa dostavi u spis posl.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kupovnine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E5594" w:rsidP="006C666A" w:rsidR="000E5594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0E5594" w:rsidP="006C666A" w:rsidR="000E5594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Ovosudnim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posl. br. </w:t>
      </w:r>
      <w:r w:rsidR="003964DD">
        <w:rPr>
          <w:rFonts w:eastAsia="MS Mincho"/>
        </w:rPr>
        <w:t>7 St-68/03-297</w:t>
      </w:r>
      <w:r w:rsidR="003964DD" w:rsidRP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od </w:t>
      </w:r>
      <w:r w:rsidR="003964DD">
        <w:rPr>
          <w:bCs/>
        </w:rPr>
        <w:t>25. travnja 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 xml:space="preserve">nekretnine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r w:rsidR="008A2B96" w:rsidRPr="008A2B96">
        <w:rPr>
          <w:rFonts w:eastAsia="MS Mincho"/>
        </w:rPr>
        <w:t xml:space="preserve">k.č. 12943/1,   šuma površine 313 </w:t>
      </w:r>
      <w:r w:rsidR="00410C07" w:rsidRPr="007D79AD">
        <w:rPr>
          <w:rFonts w:eastAsia="MS Mincho"/>
        </w:rPr>
        <w:t>m</w:t>
      </w:r>
      <w:r w:rsidR="00410C07" w:rsidRPr="003F48A9">
        <w:rPr>
          <w:rFonts w:eastAsia="MS Mincho"/>
          <w:vertAlign w:val="superscript"/>
        </w:rPr>
        <w:t>2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410C07">
        <w:t xml:space="preserve">su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>upla</w:t>
      </w:r>
      <w:r w:rsidR="00410C07">
        <w:t xml:space="preserve">ćene dvije </w:t>
      </w:r>
      <w:r w:rsidR="00D97E42">
        <w:t>jamčevin</w:t>
      </w:r>
      <w:r w:rsidR="00410C07">
        <w:t>e</w:t>
      </w:r>
      <w:r w:rsidR="00D459D2">
        <w:t xml:space="preserve"> u iznosu od </w:t>
      </w:r>
      <w:r w:rsidR="00410C07">
        <w:t xml:space="preserve">po </w:t>
      </w:r>
      <w:r w:rsidR="008A2B96">
        <w:t>125,20</w:t>
      </w:r>
      <w:r w:rsidR="00193FAB" w:rsidRPr="00193FAB">
        <w:t xml:space="preserve"> </w:t>
      </w:r>
      <w:r w:rsidR="00D459D2">
        <w:t>kn</w:t>
      </w:r>
      <w:r w:rsidR="00EC35BE">
        <w:t xml:space="preserve">, </w:t>
      </w:r>
      <w:r w:rsidR="00D459D2">
        <w:t xml:space="preserve">te da </w:t>
      </w:r>
      <w:r w:rsidR="00EC35BE">
        <w:t xml:space="preserve">je </w:t>
      </w:r>
      <w:r w:rsidR="00FA6BB5">
        <w:rPr>
          <w:color w:val="000000"/>
        </w:rPr>
        <w:t xml:space="preserve">početna prodajna cijena </w:t>
      </w:r>
      <w:r w:rsidR="00EC35BE">
        <w:rPr>
          <w:color w:val="000000"/>
        </w:rPr>
        <w:t xml:space="preserve">nekretnine </w:t>
      </w:r>
      <w:r w:rsidR="00C974BF">
        <w:rPr>
          <w:color w:val="000000"/>
        </w:rPr>
        <w:t>1.</w:t>
      </w:r>
      <w:r w:rsidR="008A2B96">
        <w:rPr>
          <w:color w:val="000000"/>
        </w:rPr>
        <w:t>252</w:t>
      </w:r>
      <w:r w:rsidR="00193FAB" w:rsidRPr="00193FAB">
        <w:rPr>
          <w:rFonts w:eastAsia="MS Mincho"/>
        </w:rPr>
        <w:t xml:space="preserve">,00 </w:t>
      </w:r>
      <w:r w:rsidR="00ED21CC" w:rsidRPr="001C3032">
        <w:rPr>
          <w:color w:val="000000"/>
        </w:rPr>
        <w:t>kn</w:t>
      </w:r>
      <w:r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EC35BE">
        <w:rPr>
          <w:bCs/>
        </w:rPr>
        <w:t>a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C974BF" w:rsidRPr="00C974BF">
        <w:rPr>
          <w:rFonts w:eastAsia="MS Mincho"/>
        </w:rPr>
        <w:t xml:space="preserve">Marinko Čuljak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EC35BE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C974BF" w:rsidRPr="00C974BF">
        <w:rPr>
          <w:rFonts w:eastAsia="MS Mincho"/>
        </w:rPr>
        <w:t xml:space="preserve">6.500,00 </w:t>
      </w:r>
      <w:r w:rsidR="00DC18CD">
        <w:t xml:space="preserve">kn </w:t>
      </w:r>
      <w:r>
        <w:rPr>
          <w:bCs/>
        </w:rPr>
        <w:t>ispuni</w:t>
      </w:r>
      <w:r w:rsidR="00EC35BE">
        <w:rPr>
          <w:bCs/>
        </w:rPr>
        <w:t>o</w:t>
      </w:r>
      <w:r w:rsidR="00DC18CD">
        <w:rPr>
          <w:bCs/>
        </w:rPr>
        <w:t xml:space="preserve"> </w:t>
      </w:r>
      <w:r>
        <w:rPr>
          <w:bCs/>
        </w:rPr>
        <w:t xml:space="preserve">je uvjete da </w:t>
      </w:r>
      <w:r w:rsidR="00EC35BE">
        <w:rPr>
          <w:bCs/>
        </w:rPr>
        <w:t xml:space="preserve">mu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kupovnine postignute na prijašnjoj i novoj prodaji </w:t>
      </w:r>
      <w:r w:rsidRPr="00BE5058">
        <w:lastRenderedPageBreak/>
        <w:t xml:space="preserve">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kupovninu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0E5594">
        <w:rPr>
          <w:rFonts w:eastAsia="MS Mincho"/>
        </w:rPr>
        <w:t>10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70E" w:rsidR="00A9370E">
      <w:r>
        <w:separator/>
      </w:r>
    </w:p>
  </w:endnote>
  <w:endnote w:id="0" w:type="continuationSeparator">
    <w:p w:rsidRDefault="00A9370E" w:rsidR="00A93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4C6014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70E" w:rsidR="00A9370E">
      <w:r>
        <w:separator/>
      </w:r>
    </w:p>
  </w:footnote>
  <w:footnote w:id="0" w:type="continuationSeparator">
    <w:p w:rsidRDefault="00A9370E" w:rsidR="00A93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FB632F">
      <w:rPr>
        <w:rFonts w:cs="Times New Roman" w:eastAsia="MS Mincho" w:hAnsi="Times New Roman" w:ascii="Times New Roman"/>
      </w:rPr>
      <w:t>320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5594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E77D6"/>
    <w:rsid w:val="001F09FB"/>
    <w:rsid w:val="001F1B51"/>
    <w:rsid w:val="00205F42"/>
    <w:rsid w:val="00211F47"/>
    <w:rsid w:val="00215C3D"/>
    <w:rsid w:val="0021641C"/>
    <w:rsid w:val="00216A28"/>
    <w:rsid w:val="00240134"/>
    <w:rsid w:val="00243876"/>
    <w:rsid w:val="00247EBE"/>
    <w:rsid w:val="00255AB6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1014"/>
    <w:rsid w:val="002E50CC"/>
    <w:rsid w:val="002F5FC5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6C2"/>
    <w:rsid w:val="003C7F0D"/>
    <w:rsid w:val="003D3DC3"/>
    <w:rsid w:val="003E1330"/>
    <w:rsid w:val="003F1B81"/>
    <w:rsid w:val="003F24EE"/>
    <w:rsid w:val="003F48A9"/>
    <w:rsid w:val="004058A2"/>
    <w:rsid w:val="00410C07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6014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2B96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3A34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370E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66B18"/>
    <w:rsid w:val="00E70277"/>
    <w:rsid w:val="00E71E54"/>
    <w:rsid w:val="00E737C3"/>
    <w:rsid w:val="00E73980"/>
    <w:rsid w:val="00E74441"/>
    <w:rsid w:val="00E75150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B632F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0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601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01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01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01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0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601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01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01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01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916</properties:Words>
  <properties:Characters>4607</properties:Characters>
  <properties:Lines>123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2016-06-10T09:03:00Z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2016-06-10T09:42:00Z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