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eb4a7" w14:paraId="faeb4a7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AA245E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AA245E">
        <w:t>8313</w:t>
      </w:r>
      <w:r w:rsidR="00DE5553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A5A9C">
        <w:t>24</w:t>
      </w:r>
      <w:r w:rsidR="00DE5553">
        <w:t xml:space="preserve">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AA245E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AA245E">
        <w:t>RAZVOJ OBNOVLJIVIH IZVORA ENERGIJE I AGROKULTURA d.o.o., MBS: 080750803, OIB: 71907693013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AA245E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AA245E">
        <w:t>372.338,82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5A5A9C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5A5A9C">
        <w:t>24</w:t>
      </w:r>
      <w:r w:rsidR="00DE5553">
        <w:t>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5D2"/>
    <w:rsid w:val="00011A71"/>
    <w:rsid w:val="000501C3"/>
    <w:rsid w:val="00052794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16C88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11EE"/>
    <w:rsid w:val="0056132D"/>
    <w:rsid w:val="00572798"/>
    <w:rsid w:val="005804B5"/>
    <w:rsid w:val="00590AEF"/>
    <w:rsid w:val="00591994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A5E"/>
    <w:rsid w:val="008613BD"/>
    <w:rsid w:val="00863025"/>
    <w:rsid w:val="00871F01"/>
    <w:rsid w:val="008A3D4F"/>
    <w:rsid w:val="008A753C"/>
    <w:rsid w:val="008B6F66"/>
    <w:rsid w:val="008F2A74"/>
    <w:rsid w:val="0091261F"/>
    <w:rsid w:val="00920CA0"/>
    <w:rsid w:val="009419D8"/>
    <w:rsid w:val="00952F35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E2188"/>
    <w:rsid w:val="00CE7362"/>
    <w:rsid w:val="00CE7AB2"/>
    <w:rsid w:val="00CF0694"/>
    <w:rsid w:val="00D01B78"/>
    <w:rsid w:val="00D07F1B"/>
    <w:rsid w:val="00D626DB"/>
    <w:rsid w:val="00D66226"/>
    <w:rsid w:val="00D96F82"/>
    <w:rsid w:val="00DA2489"/>
    <w:rsid w:val="00DE5553"/>
    <w:rsid w:val="00DF1679"/>
    <w:rsid w:val="00E22F6D"/>
    <w:rsid w:val="00E42690"/>
    <w:rsid w:val="00E81DAA"/>
    <w:rsid w:val="00E86AA1"/>
    <w:rsid w:val="00EA1CD2"/>
    <w:rsid w:val="00EC3302"/>
    <w:rsid w:val="00ED6AA8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6C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6C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6C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6C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6C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6C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6C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6C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C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C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8313</izvorni_sadrzaj>
    <derivirana_varijabla naziv="DomainObject.Predmet.Broj_1">8313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St-8313/2015</izvorni_sadrzaj>
    <derivirana_varijabla naziv="DomainObject.Predmet.OznakaBroj_1">St-8313/2015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RAZVOJ OBNOVLJENIH IZVORA ENERGIJE I AGROKULTURA d.o.o.</izvorni_sadrzaj>
    <derivirana_varijabla naziv="DomainObject.Predmet.ProtustrankaFormated_1">  RAZVOJ OBNOVLJENIH IZVORA ENERGIJE I AGROKULTURA d.o.o.</derivirana_varijabla>
  </DomainObject.Predmet.ProtustrankaFormated>
  <DomainObject.Predmet.ProtustrankaFormatedOIB>
    <izvorni_sadrzaj>  RAZVOJ OBNOVLJENIH IZVORA ENERGIJE I AGROKULTURA d.o.o., OIB 71907693013</izvorni_sadrzaj>
    <derivirana_varijabla naziv="DomainObject.Predmet.ProtustrankaFormatedOIB_1">  RAZVOJ OBNOVLJENIH IZVORA ENERGIJE I AGROKULTURA d.o.o., OIB 71907693013</derivirana_varijabla>
  </DomainObject.Predmet.ProtustrankaFormatedOIB>
  <DomainObject.Predmet.ProtustrankaFormatedWithAdress>
    <izvorni_sadrzaj> RAZVOJ OBNOVLJENIH IZVORA ENERGIJE I AGROKULTURA d.o.o., ul. Grada Mainza 26/XV, 10000 Zagreb</izvorni_sadrzaj>
    <derivirana_varijabla naziv="DomainObject.Predmet.ProtustrankaFormatedWithAdress_1"> RAZVOJ OBNOVLJENIH IZVORA ENERGIJE I AGROKULTURA d.o.o., ul. Grada Mainza 26/XV, 10000 Zagreb</derivirana_varijabla>
  </DomainObject.Predmet.ProtustrankaFormatedWithAdress>
  <DomainObject.Predmet.ProtustrankaFormatedWithAdressOIB>
    <izvorni_sadrzaj> RAZVOJ OBNOVLJENIH IZVORA ENERGIJE I AGROKULTURA d.o.o., OIB 71907693013, ul. Grada Mainza 26/XV, 10000 Zagreb</izvorni_sadrzaj>
    <derivirana_varijabla naziv="DomainObject.Predmet.ProtustrankaFormatedWithAdressOIB_1"> RAZVOJ OBNOVLJENIH IZVORA ENERGIJE I AGROKULTURA d.o.o., OIB 71907693013, ul. Grada Mainza 26/XV, 10000 Zagreb</derivirana_varijabla>
  </DomainObject.Predmet.ProtustrankaFormatedWithAdressOIB>
  <DomainObject.Predmet.ProtustrankaWithAdress>
    <izvorni_sadrzaj>RAZVOJ OBNOVLJENIH IZVORA ENERGIJE I AGROKULTURA d.o.o. ul. Grada Mainza 26/XV, 10000 Zagreb</izvorni_sadrzaj>
    <derivirana_varijabla naziv="DomainObject.Predmet.ProtustrankaWithAdress_1">RAZVOJ OBNOVLJENIH IZVORA ENERGIJE I AGROKULTURA d.o.o. ul. Grada Mainza 26/XV, 10000 Zagreb</derivirana_varijabla>
  </DomainObject.Predmet.ProtustrankaWithAdress>
  <DomainObject.Predmet.ProtustrankaWithAdressOIB>
    <izvorni_sadrzaj>RAZVOJ OBNOVLJENIH IZVORA ENERGIJE I AGROKULTURA d.o.o., OIB 71907693013, ul. Grada Mainza 26/XV, 10000 Zagreb</izvorni_sadrzaj>
    <derivirana_varijabla naziv="DomainObject.Predmet.ProtustrankaWithAdressOIB_1">RAZVOJ OBNOVLJENIH IZVORA ENERGIJE I AGROKULTURA d.o.o., OIB 71907693013, ul. Grada Mainza 26/XV, 10000 Zagreb</derivirana_varijabla>
  </DomainObject.Predmet.ProtustrankaWithAdressOIB>
  <DomainObject.Predmet.ProtustrankaNazivFormated>
    <izvorni_sadrzaj>RAZVOJ OBNOVLJENIH IZVORA ENERGIJE I AGROKULTURA d.o.o.</izvorni_sadrzaj>
    <derivirana_varijabla naziv="DomainObject.Predmet.ProtustrankaNazivFormated_1">RAZVOJ OBNOVLJENIH IZVORA ENERGIJE I AGROKULTURA d.o.o.</derivirana_varijabla>
  </DomainObject.Predmet.ProtustrankaNazivFormated>
  <DomainObject.Predmet.ProtustrankaNazivFormatedOIB>
    <izvorni_sadrzaj>RAZVOJ OBNOVLJENIH IZVORA ENERGIJE I AGROKULTURA d.o.o., OIB 71907693013</izvorni_sadrzaj>
    <derivirana_varijabla naziv="DomainObject.Predmet.ProtustrankaNazivFormatedOIB_1">RAZVOJ OBNOVLJENIH IZVORA ENERGIJE I AGROKULTURA d.o.o., OIB 71907693013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RAZVOJ OBNOVLJENIH IZVORA ENERGIJE I AGROKULTURA d.o.o.</item>
    </izvorni_sadrzaj>
    <derivirana_varijabla naziv="DomainObject.Predmet.ProtuStrankaListFormated_1">
      <item>RAZVOJ OBNOVLJENIH IZVORA ENERGIJE I AGROKULTURA d.o.o.</item>
    </derivirana_varijabla>
  </DomainObject.Predmet.ProtuStrankaListFormated>
  <DomainObject.Predmet.ProtuStrankaListFormatedOIB>
    <izvorni_sadrzaj>
      <item>RAZVOJ OBNOVLJENIH IZVORA ENERGIJE I AGROKULTURA d.o.o., OIB 71907693013</item>
    </izvorni_sadrzaj>
    <derivirana_varijabla naziv="DomainObject.Predmet.ProtuStrankaListFormatedOIB_1">
      <item>RAZVOJ OBNOVLJENIH IZVORA ENERGIJE I AGROKULTURA d.o.o., OIB 71907693013</item>
    </derivirana_varijabla>
  </DomainObject.Predmet.ProtuStrankaListFormatedOIB>
  <DomainObject.Predmet.ProtuStrankaListFormatedWithAdress>
    <izvorni_sadrzaj>
      <item>RAZVOJ OBNOVLJENIH IZVORA ENERGIJE I AGROKULTURA d.o.o., ul. Grada Mainza 26/XV, 10000 Zagreb</item>
    </izvorni_sadrzaj>
    <derivirana_varijabla naziv="DomainObject.Predmet.ProtuStrankaListFormatedWithAdress_1">
      <item>RAZVOJ OBNOVLJENIH IZVORA ENERGIJE I AGROKULTURA d.o.o., ul. Grada Mainza 26/XV, 10000 Zagreb</item>
    </derivirana_varijabla>
  </DomainObject.Predmet.ProtuStrankaListFormatedWithAdress>
  <DomainObject.Predmet.ProtuStrankaListFormatedWithAdressOIB>
    <izvorni_sadrzaj>
      <item>RAZVOJ OBNOVLJENIH IZVORA ENERGIJE I AGROKULTURA d.o.o., OIB 71907693013, ul. Grada Mainza 26/XV, 10000 Zagreb</item>
    </izvorni_sadrzaj>
    <derivirana_varijabla naziv="DomainObject.Predmet.ProtuStrankaListFormatedWithAdressOIB_1">
      <item>RAZVOJ OBNOVLJENIH IZVORA ENERGIJE I AGROKULTURA d.o.o., OIB 71907693013, ul. Grada Mainza 26/XV, 10000 Zagreb</item>
    </derivirana_varijabla>
  </DomainObject.Predmet.ProtuStrankaListFormatedWithAdressOIB>
  <DomainObject.Predmet.ProtuStrankaListNazivFormated>
    <izvorni_sadrzaj>
      <item>RAZVOJ OBNOVLJENIH IZVORA ENERGIJE I AGROKULTURA d.o.o.</item>
    </izvorni_sadrzaj>
    <derivirana_varijabla naziv="DomainObject.Predmet.ProtuStrankaListNazivFormated_1">
      <item>RAZVOJ OBNOVLJENIH IZVORA ENERGIJE I AGROKULTURA d.o.o.</item>
    </derivirana_varijabla>
  </DomainObject.Predmet.ProtuStrankaListNazivFormated>
  <DomainObject.Predmet.ProtuStrankaListNazivFormatedOIB>
    <izvorni_sadrzaj>
      <item>RAZVOJ OBNOVLJENIH IZVORA ENERGIJE I AGROKULTURA d.o.o., OIB 71907693013</item>
    </izvorni_sadrzaj>
    <derivirana_varijabla naziv="DomainObject.Predmet.ProtuStrankaListNazivFormatedOIB_1">
      <item>RAZVOJ OBNOVLJENIH IZVORA ENERGIJE I AGROKULTURA d.o.o., OIB 71907693013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RAZVOJ OBNOVLJENIH IZVORA ENERGIJE I AGROKULTURA d.o.o.</izvorni_sadrzaj>
    <derivirana_varijabla naziv="DomainObject.Predmet.ProtustrankaIDrugi_1">RAZVOJ OBNOVLJENIH IZVORA ENERGIJE I AGROKULTURA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RAZVOJ OBNOVLJENIH IZVORA ENERGIJE I AGROKULTURA d.o.o., OIB 71907693013, ul. Grada Mainza 26/XV, 10000 Zagreb</izvorni_sadrzaj>
    <derivirana_varijabla naziv="DomainObject.Predmet.ProtustrankaIDrugiAdressOIB_1">RAZVOJ OBNOVLJENIH IZVORA ENERGIJE I AGROKULTURA d.o.o., OIB 71907693013, ul. Grada Mainza 26/XV,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RAZVOJ OBNOVLJENIH IZVORA ENERGIJE I AGROKULTURA d.o.o.</item>
    </izvorni_sadrzaj>
    <derivirana_varijabla naziv="DomainObject.Predmet.SudioniciListNaziv_1">
      <item>FINA Regionalni centar Zagreb</item>
      <item>RAZVOJ OBNOVLJENIH IZVORA ENERGIJE I AGROKULTURA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RAZVOJ OBNOVLJENIH IZVORA ENERGIJE I AGROKULTURA d.o.o., OIB 71907693013, ul. Grada Mainza 26/XV,10000 Zagreb</item>
    </izvorni_sadrzaj>
    <derivirana_varijabla naziv="DomainObject.Predmet.SudioniciListAdressOIB_1">
      <item>FINA Regionalni centar Zagreb, OIB 85821130368, Trg svibanjskih žrtava 1995. 1,10000 Zagreb</item>
      <item>RAZVOJ OBNOVLJENIH IZVORA ENERGIJE I AGROKULTURA d.o.o., OIB 71907693013, ul. Grada Mainza 26/XV,10000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71907693013</item>
    </izvorni_sadrzaj>
    <derivirana_varijabla naziv="DomainObject.Predmet.SudioniciListNazivOIB_1">
      <item>, OIB 85821130368</item>
      <item>, OIB 71907693013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1297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2016-03-24T07:00:00Z</dcterms:created>
  <dc:creator>ilukac</dc:creator>
  <cp:lastModifiedBy>Maja Hilje</cp:lastModifiedBy>
  <cp:lastPrinted>2016-03-24T07:00:00Z</cp:lastPrinted>
  <dcterms:modified xmlns:xsi="http://www.w3.org/2001/XMLSchema-instance" xsi:type="dcterms:W3CDTF">2016-03-24T07:27:00Z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