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4e4a9" w14:paraId="924e4a9" w:rsidRDefault="00442AF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1274445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42AF0" w:rsidP="00442AF0" w:rsidR="00AE649C">
      <w:pPr>
        <w:pStyle w:val="Bezproreda"/>
      </w:pPr>
      <w:r>
        <w:t xml:space="preserve">     Republika Hrvatska</w:t>
      </w:r>
    </w:p>
    <w:p w:rsidRDefault="00442AF0" w:rsidP="00442AF0" w:rsidR="00442AF0">
      <w:pPr>
        <w:pStyle w:val="Bezproreda"/>
      </w:pPr>
      <w:r>
        <w:t>Trgovački sud u Bjelovaru</w:t>
      </w:r>
    </w:p>
    <w:p w:rsidRDefault="00442AF0" w:rsidP="00442AF0" w:rsidR="00442AF0" w:rsidRPr="00B76F3C">
      <w:pPr>
        <w:pStyle w:val="Bezproreda"/>
      </w:pPr>
      <w:r>
        <w:t xml:space="preserve">Bjelovar, Dr. I. </w:t>
      </w:r>
      <w:proofErr w:type="spellStart"/>
      <w:r>
        <w:t>Lebovića</w:t>
      </w:r>
      <w:proofErr w:type="spellEnd"/>
      <w:r>
        <w:t xml:space="preserve"> 42.</w:t>
      </w:r>
    </w:p>
    <w:p w:rsidRDefault="00442AF0" w:rsidP="00442AF0" w:rsidR="00442AF0">
      <w:pPr>
        <w:pStyle w:val="Bezproreda"/>
        <w:ind w:firstLine="708" w:left="4956"/>
      </w:pPr>
      <w:r>
        <w:t>Poslovni broj: 1 St-374/2017-6</w:t>
      </w:r>
    </w:p>
    <w:p w:rsidRDefault="00442AF0" w:rsidP="00442AF0" w:rsidR="00442AF0">
      <w:pPr>
        <w:pStyle w:val="Bezproreda"/>
      </w:pPr>
    </w:p>
    <w:p w:rsidRDefault="00442AF0" w:rsidP="00442AF0" w:rsidR="00442AF0">
      <w:pPr>
        <w:pStyle w:val="Bezproreda"/>
      </w:pPr>
    </w:p>
    <w:p w:rsidRDefault="00442AF0" w:rsidP="00442AF0" w:rsidR="00442AF0">
      <w:pPr>
        <w:pStyle w:val="Bezproreda"/>
        <w:jc w:val="center"/>
      </w:pPr>
      <w:r>
        <w:t>U   I M E   R E P U B L I K E   H R V A T S K E</w:t>
      </w:r>
    </w:p>
    <w:p w:rsidRDefault="00442AF0" w:rsidP="00442AF0" w:rsidR="00442AF0">
      <w:pPr>
        <w:pStyle w:val="Bezproreda"/>
      </w:pPr>
    </w:p>
    <w:p w:rsidRDefault="00442AF0" w:rsidP="00442AF0" w:rsidR="00442AF0">
      <w:pPr>
        <w:pStyle w:val="Bezproreda"/>
        <w:jc w:val="center"/>
      </w:pPr>
      <w:r>
        <w:t>R J E Š E NJ E</w:t>
      </w:r>
    </w:p>
    <w:p w:rsidRDefault="00442AF0" w:rsidP="00442AF0" w:rsidR="00442AF0">
      <w:pPr>
        <w:pStyle w:val="Bezproreda"/>
      </w:pPr>
    </w:p>
    <w:p w:rsidRDefault="00442AF0" w:rsidP="00442AF0" w:rsidR="00442AF0">
      <w:pPr>
        <w:pStyle w:val="Bezproreda"/>
      </w:pPr>
    </w:p>
    <w:p w:rsidRDefault="00442AF0" w:rsidP="00442AF0" w:rsidR="00442AF0">
      <w:pPr>
        <w:pStyle w:val="Bezproreda"/>
        <w:jc w:val="both"/>
      </w:pPr>
      <w:r>
        <w:tab/>
        <w:t xml:space="preserve">Trgovački sud u Bjelovaru,  po sucu toga suda Branki Pleskalt, u stečajnom  predmetu, povodom prijedloga predlagatelja FINA RC Zagreb, Podružnica Varaždin, OIB: 85821130368,  za otvaranje stečajnog postupka nad dužnikom GRIM-BI j.d.o.o. za ugostiteljstvo </w:t>
      </w:r>
      <w:proofErr w:type="spellStart"/>
      <w:r>
        <w:t>Virje</w:t>
      </w:r>
      <w:proofErr w:type="spellEnd"/>
      <w:r>
        <w:t>, Ljudevita Gaja 34, OIB: 90520176391, 6. studenog 2017.</w:t>
      </w:r>
    </w:p>
    <w:p w:rsidRDefault="00442AF0" w:rsidP="00442AF0" w:rsidR="00442AF0">
      <w:pPr>
        <w:pStyle w:val="Bezproreda"/>
        <w:jc w:val="both"/>
      </w:pPr>
    </w:p>
    <w:p w:rsidRDefault="00442AF0" w:rsidP="00442AF0" w:rsidR="00442AF0">
      <w:pPr>
        <w:pStyle w:val="Bezproreda"/>
        <w:jc w:val="center"/>
      </w:pPr>
      <w:r>
        <w:t>r i j e š i o   j e</w:t>
      </w:r>
      <w:bookmarkStart w:name="_GoBack" w:id="0"/>
      <w:bookmarkEnd w:id="0"/>
    </w:p>
    <w:p w:rsidRDefault="00442AF0" w:rsidP="00442AF0" w:rsidR="00442AF0">
      <w:pPr>
        <w:pStyle w:val="Bezproreda"/>
        <w:jc w:val="center"/>
      </w:pPr>
    </w:p>
    <w:p w:rsidRDefault="00442AF0" w:rsidP="00442AF0" w:rsidR="00442AF0">
      <w:pPr>
        <w:pStyle w:val="Bezproreda"/>
        <w:jc w:val="both"/>
      </w:pPr>
      <w:r>
        <w:tab/>
        <w:t xml:space="preserve">1. Otvara se stečajni postupak nad stečajnim dužnikom GRIM-BI j.d.o.o. za ugostiteljstvo </w:t>
      </w:r>
      <w:proofErr w:type="spellStart"/>
      <w:r>
        <w:t>Virje</w:t>
      </w:r>
      <w:proofErr w:type="spellEnd"/>
      <w:r>
        <w:t xml:space="preserve">, Ljudevita Gaja 34, OIB: 90520176391. </w:t>
      </w:r>
    </w:p>
    <w:p w:rsidRDefault="00442AF0" w:rsidP="00442AF0" w:rsidR="00442AF0">
      <w:pPr>
        <w:pStyle w:val="Bezproreda"/>
        <w:jc w:val="both"/>
      </w:pPr>
    </w:p>
    <w:p w:rsidRDefault="00442AF0" w:rsidP="00442AF0" w:rsidR="00442AF0">
      <w:pPr>
        <w:pStyle w:val="Bezproreda"/>
        <w:jc w:val="both"/>
      </w:pPr>
      <w:r>
        <w:tab/>
        <w:t xml:space="preserve">2. Za stečajnog upravitelja imenuje se Branko </w:t>
      </w:r>
      <w:proofErr w:type="spellStart"/>
      <w:r>
        <w:t>Petanjek</w:t>
      </w:r>
      <w:proofErr w:type="spellEnd"/>
      <w:r>
        <w:t xml:space="preserve"> iz Zagreba, Zemljakova 13, OIB: 65439233259.</w:t>
      </w:r>
    </w:p>
    <w:p w:rsidRDefault="00442AF0" w:rsidP="00442AF0" w:rsidR="00442AF0">
      <w:pPr>
        <w:pStyle w:val="Bezproreda"/>
        <w:jc w:val="both"/>
      </w:pPr>
    </w:p>
    <w:p w:rsidRDefault="00442AF0" w:rsidP="00442AF0" w:rsidR="00442AF0">
      <w:pPr>
        <w:pStyle w:val="Bezproreda"/>
        <w:jc w:val="both"/>
      </w:pPr>
      <w:r>
        <w:tab/>
        <w:t xml:space="preserve">3. Zaključuje se stečajni postupak nad stečajnim dužnikom GRIM-BI j.d.o.o. za ugostiteljstvo </w:t>
      </w:r>
      <w:proofErr w:type="spellStart"/>
      <w:r>
        <w:t>Virje</w:t>
      </w:r>
      <w:proofErr w:type="spellEnd"/>
      <w:r>
        <w:t>, Ljudevita Gaja 34, OIB: 90520176391.</w:t>
      </w:r>
    </w:p>
    <w:p w:rsidRDefault="00442AF0" w:rsidP="00442AF0" w:rsidR="00442AF0">
      <w:pPr>
        <w:pStyle w:val="Bezproreda"/>
        <w:jc w:val="both"/>
      </w:pPr>
    </w:p>
    <w:p w:rsidRDefault="00442AF0" w:rsidP="00442AF0" w:rsidR="00442AF0">
      <w:pPr>
        <w:pStyle w:val="Bezproreda"/>
        <w:jc w:val="both"/>
      </w:pPr>
      <w:r>
        <w:tab/>
        <w:t>4. Ovo rješenje objavit će se na e-oglasnoj ploči suda.</w:t>
      </w:r>
    </w:p>
    <w:p w:rsidRDefault="00442AF0" w:rsidP="00442AF0" w:rsidR="00442AF0">
      <w:pPr>
        <w:pStyle w:val="Bezproreda"/>
        <w:jc w:val="both"/>
      </w:pPr>
    </w:p>
    <w:p w:rsidRDefault="00442AF0" w:rsidP="00442AF0" w:rsidR="00442AF0">
      <w:pPr>
        <w:pStyle w:val="Bezproreda"/>
        <w:jc w:val="both"/>
      </w:pPr>
      <w:r>
        <w:tab/>
        <w:t xml:space="preserve">5. Po pravomoćnosti ovoga rješenja stečajni dužnik GRIM-BI j.d.o.o. za ugostiteljstvo </w:t>
      </w:r>
      <w:proofErr w:type="spellStart"/>
      <w:r>
        <w:t>Virje</w:t>
      </w:r>
      <w:proofErr w:type="spellEnd"/>
      <w:r>
        <w:t>, Ljudevita Gaja 34, OIB: 90520176391, bit će brisan iz sudskog registra.</w:t>
      </w:r>
    </w:p>
    <w:p w:rsidRDefault="00442AF0" w:rsidP="00442AF0" w:rsidR="00442AF0">
      <w:pPr>
        <w:pStyle w:val="Bezproreda"/>
        <w:jc w:val="both"/>
      </w:pPr>
    </w:p>
    <w:p w:rsidRDefault="00442AF0" w:rsidP="00442AF0" w:rsidR="00442AF0">
      <w:pPr>
        <w:pStyle w:val="Bezproreda"/>
        <w:jc w:val="both"/>
      </w:pPr>
    </w:p>
    <w:p w:rsidRDefault="00442AF0" w:rsidP="00442AF0" w:rsidR="00442AF0">
      <w:pPr>
        <w:pStyle w:val="Bezproreda"/>
        <w:jc w:val="center"/>
      </w:pPr>
      <w:r>
        <w:t>Obrazloženje</w:t>
      </w:r>
    </w:p>
    <w:p w:rsidRDefault="00442AF0" w:rsidP="00442AF0" w:rsidR="00442AF0">
      <w:pPr>
        <w:pStyle w:val="Bezproreda"/>
        <w:jc w:val="center"/>
      </w:pPr>
    </w:p>
    <w:p w:rsidRDefault="00442AF0" w:rsidP="00442AF0" w:rsidR="00442AF0">
      <w:pPr>
        <w:pStyle w:val="Bezproreda"/>
        <w:jc w:val="both"/>
        <w:rPr>
          <w:rFonts w:eastAsia="Calibri"/>
        </w:rPr>
      </w:pPr>
      <w:r>
        <w:tab/>
      </w:r>
      <w:r>
        <w:rPr>
          <w:rFonts w:eastAsia="Calibri"/>
        </w:rPr>
        <w:t>Financijska agencija je dana 12. svibnja 2017. podnijela zahtjev za pokretanje stečajnog postupka nad dužnikom navedenim u izreci, pa kako su za to bile ispunjene pretpostavke iz čl. 110. st. 1.  Stečajnog zakona (''Narodne novine'' broj 71/15 - dalje SZ-a).</w:t>
      </w:r>
    </w:p>
    <w:p w:rsidRDefault="00442AF0" w:rsidP="00442AF0" w:rsidR="00442AF0">
      <w:pPr>
        <w:pStyle w:val="Bezproreda"/>
        <w:jc w:val="both"/>
        <w:rPr>
          <w:rFonts w:eastAsia="Calibri"/>
        </w:rPr>
      </w:pPr>
    </w:p>
    <w:p w:rsidRDefault="00442AF0" w:rsidP="00442AF0" w:rsidR="00442AF0">
      <w:pPr>
        <w:pStyle w:val="Bezproreda"/>
        <w:ind w:firstLine="708"/>
        <w:jc w:val="both"/>
        <w:rPr>
          <w:rFonts w:eastAsiaTheme="minorHAnsi"/>
        </w:rPr>
      </w:pPr>
      <w:r>
        <w:rPr>
          <w:rFonts w:eastAsia="Calibri"/>
        </w:rPr>
        <w:t xml:space="preserve">U svom prijedlogu navodi da na dan 10. svibnja 2017. godine u očevidniku redoslijeda osnova za plaćanje dužnik ima evidentirane neizvršene osnove za plaćanje u neprekidnom razdoblju od 120 dana u ukupnom iznosu od 40.362,22 kuna, te ima četiri zaposlenih. Stoga predlaže da sud nad dužnikom </w:t>
      </w:r>
      <w:r>
        <w:t xml:space="preserve">GRIM-BI j.d.o.o. za ugostiteljstvo </w:t>
      </w:r>
      <w:proofErr w:type="spellStart"/>
      <w:r>
        <w:t>Virje</w:t>
      </w:r>
      <w:proofErr w:type="spellEnd"/>
      <w:r>
        <w:t xml:space="preserve">, Ljudevita Gaja 34, OIB: 90520176391, otvori stečajni postupak. </w:t>
      </w:r>
    </w:p>
    <w:p w:rsidRDefault="00442AF0" w:rsidP="00442AF0" w:rsidR="00442AF0">
      <w:pPr>
        <w:pStyle w:val="Bezproreda"/>
        <w:jc w:val="both"/>
      </w:pPr>
    </w:p>
    <w:p w:rsidRDefault="00442AF0" w:rsidP="00442AF0" w:rsidR="00442AF0">
      <w:pPr>
        <w:pStyle w:val="Bezproreda"/>
        <w:ind w:firstLine="708"/>
        <w:jc w:val="both"/>
      </w:pPr>
      <w:r>
        <w:t>Sud je Rješenjem od 24. kolovoza 2017. godine pokrenuo prethodni postupak te odredio ročište radi izjašnjenja o prijedlogu za otvaranje stečajnog postupka za dan 4. listopada 2017. godine.</w:t>
      </w:r>
    </w:p>
    <w:p w:rsidRDefault="00442AF0" w:rsidP="00442AF0" w:rsidR="00442AF0">
      <w:pPr>
        <w:pStyle w:val="Bezproreda"/>
        <w:jc w:val="both"/>
      </w:pPr>
    </w:p>
    <w:p w:rsidRDefault="00442AF0" w:rsidP="00442AF0" w:rsidR="00442AF0">
      <w:pPr>
        <w:pStyle w:val="Bezproreda"/>
        <w:ind w:firstLine="708"/>
        <w:jc w:val="both"/>
      </w:pPr>
      <w:r>
        <w:t>Na ročištu održanom dana 4. listopada 2017. godine sud je utvrdio da je na spis dostavljen podnesak predlagatelja FINE Podružnica Varaždinu kom navodi da ostaje i nadalje kod prijedloga radi otvaranja stečajnog postupka budući je žiro-račun dužnika i dalje blokiran.</w:t>
      </w:r>
    </w:p>
    <w:p w:rsidRDefault="00442AF0" w:rsidP="00442AF0" w:rsidR="00442AF0">
      <w:pPr>
        <w:pStyle w:val="Bezproreda"/>
        <w:jc w:val="both"/>
        <w:rPr>
          <w:rFonts w:eastAsia="Calibri"/>
        </w:rPr>
      </w:pPr>
    </w:p>
    <w:p w:rsidRDefault="00442AF0" w:rsidP="00442AF0" w:rsidR="00442AF0">
      <w:pPr>
        <w:pStyle w:val="Bezproreda"/>
        <w:jc w:val="both"/>
        <w:rPr>
          <w:rFonts w:eastAsiaTheme="minorHAnsi"/>
        </w:rPr>
      </w:pPr>
      <w:r>
        <w:rPr>
          <w:rFonts w:eastAsia="Calibri"/>
        </w:rPr>
        <w:tab/>
        <w:t xml:space="preserve">Rješenjem od 6. listopada 2017. godine sud je pozvao osobe koje imaju interes za provedbom stečajnog postupka nad dužnikom </w:t>
      </w:r>
      <w:r>
        <w:t xml:space="preserve">GRIM-BI j.d.o.o. za ugostiteljstvo </w:t>
      </w:r>
      <w:proofErr w:type="spellStart"/>
      <w:r>
        <w:t>Virje</w:t>
      </w:r>
      <w:proofErr w:type="spellEnd"/>
      <w:r>
        <w:t>, Ljudevita Gaja 34, OIB: 90520176391, da u roku od 15 dana računajući od isteka osmog dana objave rješenja na e-oglasnoj ploči suda, uplate predujam u iznosu od 1.000,00 kuna te iznos od 10.000,00 kuna za pokriće prethodnog i otvorenog stečajnog postupka.</w:t>
      </w:r>
    </w:p>
    <w:p w:rsidRDefault="00442AF0" w:rsidP="00442AF0" w:rsidR="00442AF0">
      <w:pPr>
        <w:pStyle w:val="Bezproreda"/>
        <w:jc w:val="both"/>
      </w:pPr>
    </w:p>
    <w:p w:rsidRDefault="00442AF0" w:rsidP="00442AF0" w:rsidR="00442AF0">
      <w:pPr>
        <w:pStyle w:val="Bezproreda"/>
        <w:jc w:val="both"/>
      </w:pPr>
      <w:r>
        <w:tab/>
        <w:t>S obzirom na navedeno, nedvojbeno je da kod dužnika postoji nesposobnost za plaćanje kao stečajni razlog, slijedom čega je nad dužnikom valjalo otvoriti stečajni postupak, kako je određeno pod točkom 1. izreke.</w:t>
      </w:r>
    </w:p>
    <w:p w:rsidRDefault="00442AF0" w:rsidP="00442AF0" w:rsidR="00442AF0">
      <w:pPr>
        <w:pStyle w:val="Bezproreda"/>
        <w:jc w:val="both"/>
      </w:pPr>
    </w:p>
    <w:p w:rsidRDefault="00442AF0" w:rsidP="00442AF0" w:rsidR="00442AF0">
      <w:pPr>
        <w:pStyle w:val="Bezproreda"/>
        <w:jc w:val="both"/>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442AF0" w:rsidP="00442AF0" w:rsidR="00442AF0">
      <w:pPr>
        <w:pStyle w:val="Bezproreda"/>
        <w:jc w:val="both"/>
      </w:pPr>
    </w:p>
    <w:p w:rsidRDefault="00442AF0" w:rsidP="00442AF0" w:rsidR="00442AF0">
      <w:pPr>
        <w:pStyle w:val="Bezproreda"/>
        <w:jc w:val="both"/>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442AF0" w:rsidP="00442AF0" w:rsidR="00442AF0">
      <w:pPr>
        <w:pStyle w:val="Bezproreda"/>
        <w:jc w:val="both"/>
      </w:pPr>
    </w:p>
    <w:p w:rsidRDefault="00442AF0" w:rsidP="00442AF0" w:rsidR="00442AF0">
      <w:pPr>
        <w:pStyle w:val="Bezproreda"/>
        <w:jc w:val="both"/>
      </w:pPr>
      <w:r>
        <w:tab/>
        <w:t>Temeljem svega naved</w:t>
      </w:r>
      <w:r>
        <w:t>enoga, riješeno je kao u izreci.</w:t>
      </w:r>
    </w:p>
    <w:p w:rsidRDefault="00442AF0" w:rsidP="00442AF0" w:rsidR="00442AF0">
      <w:pPr>
        <w:pStyle w:val="Bezproreda"/>
        <w:jc w:val="both"/>
      </w:pPr>
    </w:p>
    <w:p w:rsidRDefault="00442AF0" w:rsidP="00442AF0" w:rsidR="00442AF0">
      <w:pPr>
        <w:pStyle w:val="Bezproreda"/>
        <w:ind w:firstLine="708"/>
      </w:pPr>
      <w:r>
        <w:t>U Bjelovaru 6. studenog 2017.</w:t>
      </w:r>
      <w:r w:rsidRPr="00442AF0">
        <w:t xml:space="preserve">                                                                                                   </w:t>
      </w:r>
      <w:r>
        <w:tab/>
      </w:r>
      <w:r>
        <w:tab/>
      </w:r>
      <w:r>
        <w:tab/>
      </w:r>
      <w:r>
        <w:tab/>
      </w:r>
      <w:r>
        <w:tab/>
      </w:r>
      <w:r>
        <w:tab/>
      </w:r>
      <w:r>
        <w:tab/>
        <w:t xml:space="preserve">    S u d a c</w:t>
      </w:r>
    </w:p>
    <w:p w:rsidRDefault="00442AF0" w:rsidP="00442AF0" w:rsidR="00442AF0">
      <w:pPr>
        <w:pStyle w:val="Bezproreda"/>
        <w:jc w:val="both"/>
      </w:pPr>
      <w:r>
        <w:t xml:space="preserve">           </w:t>
      </w:r>
      <w:r>
        <w:tab/>
      </w:r>
      <w:r>
        <w:tab/>
      </w:r>
      <w:r>
        <w:tab/>
      </w:r>
      <w:r>
        <w:tab/>
        <w:t xml:space="preserve">                                   Branka Pleskalt</w:t>
      </w:r>
      <w:r>
        <w:t xml:space="preserve"> v.r.</w:t>
      </w:r>
    </w:p>
    <w:p w:rsidRDefault="00442AF0" w:rsidP="00442AF0" w:rsidR="00442AF0">
      <w:pPr>
        <w:pStyle w:val="Bezproreda"/>
        <w:jc w:val="both"/>
      </w:pPr>
      <w:r>
        <w:tab/>
      </w:r>
      <w:r>
        <w:tab/>
      </w:r>
      <w:r>
        <w:tab/>
      </w:r>
      <w:r>
        <w:tab/>
      </w:r>
      <w:r>
        <w:tab/>
      </w:r>
      <w:r>
        <w:tab/>
        <w:t xml:space="preserve"> Za točnost </w:t>
      </w:r>
      <w:proofErr w:type="spellStart"/>
      <w:r>
        <w:t>otpravka</w:t>
      </w:r>
      <w:proofErr w:type="spellEnd"/>
      <w:r>
        <w:t>-ovlašteni službenik</w:t>
      </w:r>
    </w:p>
    <w:p w:rsidRDefault="00442AF0" w:rsidP="00442AF0" w:rsidR="00442AF0">
      <w:pPr>
        <w:pStyle w:val="Bezproreda"/>
        <w:jc w:val="both"/>
      </w:pPr>
      <w:r>
        <w:t xml:space="preserve">                                                       </w:t>
      </w:r>
      <w:r>
        <w:t xml:space="preserve">                          </w:t>
      </w:r>
      <w:r>
        <w:t xml:space="preserve">  </w:t>
      </w:r>
      <w:r>
        <w:t>Vesna Dragišić</w:t>
      </w:r>
    </w:p>
    <w:p w:rsidRDefault="00442AF0" w:rsidP="00442AF0" w:rsidR="00442AF0">
      <w:pPr>
        <w:pStyle w:val="Bezproreda"/>
        <w:jc w:val="both"/>
      </w:pPr>
    </w:p>
    <w:p w:rsidRDefault="00442AF0" w:rsidP="00442AF0" w:rsidR="00442AF0">
      <w:pPr>
        <w:pStyle w:val="Bezproreda"/>
        <w:jc w:val="both"/>
      </w:pPr>
      <w:r>
        <w:t xml:space="preserve">Pouka o pravnom lijeku: protiv ovoga rješenja može se podnijeti žalba u roku od osam dana, od isteka roka od osam dana od dana objave ovog rješenja na e oglasnoj ploči suda pisano u četiri primjerka, putem ovoga suda, Visokom trgovačkom sudu RH.                     </w:t>
      </w:r>
    </w:p>
    <w:p w:rsidRDefault="00442AF0" w:rsidP="00442AF0" w:rsidR="00AE649C" w:rsidRPr="00B76F3C">
      <w:pPr>
        <w:pStyle w:val="Bezproreda"/>
        <w:jc w:val="both"/>
      </w:pPr>
      <w:r>
        <w:tab/>
        <w:t>Protiv točke I. ovoga rješenja žalbu može podnijeti osoba koja je bila zastupnik po zakonu dužnika pravne osobe do dana nastupanja pravnih posljedica otvaranja stečajnog postupka (čl. 128. st. 8. SZ-a).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384660"/>
      <w:docPartObj>
        <w:docPartGallery w:val="Page Numbers (Top of Page)"/>
        <w:docPartUnique/>
      </w:docPartObj>
    </w:sdtPr>
    <w:sdtContent>
      <w:p w:rsidRDefault="00442AF0" w:rsidR="00442AF0">
        <w:pPr>
          <w:pStyle w:val="Zaglavlje"/>
          <w:jc w:val="center"/>
        </w:pPr>
        <w:r>
          <w:fldChar w:fldCharType="begin"/>
        </w:r>
        <w:r>
          <w:instrText>PAGE   \* MERGEFORMAT</w:instrText>
        </w:r>
        <w:r>
          <w:fldChar w:fldCharType="separate"/>
        </w:r>
        <w:r>
          <w:t>1</w:t>
        </w:r>
        <w:r>
          <w:fldChar w:fldCharType="end"/>
        </w:r>
      </w:p>
    </w:sdtContent>
  </w:sdt>
  <w:p w:rsidRDefault="00442AF0" w:rsidR="008333A9">
    <w:pPr>
      <w:pStyle w:val="Zaglavlje"/>
    </w:pPr>
    <w:r>
      <w:t>Poslovni broj: 1 St-374/2017-6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2AF0"/>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07678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St-374/2017-6</izvorni_sadrzaj>
    <derivirana_varijabla naziv="DomainObject.Oznaka_1">St-374/2017-6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St-374/2017</izvorni_sadrzaj>
    <derivirana_varijabla naziv="DomainObject.Predmet.OznakaBroj_1">St-374/2017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GRIM-BI jednostavno društvo s ograničenom odgovornošću za ugostiteljstvo</izvorni_sadrzaj>
    <derivirana_varijabla naziv="DomainObject.Predmet.ProtustrankaFormated_1">  GRIM-BI jednostavno društvo s ograničenom odgovornošću za ugostiteljstvo</derivirana_varijabla>
  </DomainObject.Predmet.ProtustrankaFormated>
  <DomainObject.Predmet.ProtustrankaFormatedOIB>
    <izvorni_sadrzaj>  GRIM-BI jednostavno društvo s ograničenom odgovornošću za ugostiteljstvo, OIB 90520176391</izvorni_sadrzaj>
    <derivirana_varijabla naziv="DomainObject.Predmet.ProtustrankaFormatedOIB_1">  GRIM-BI jednostavno društvo s ograničenom odgovornošću za ugostiteljstvo, OIB 90520176391</derivirana_varijabla>
  </DomainObject.Predmet.ProtustrankaFormatedOIB>
  <DomainObject.Predmet.ProtustrankaFormatedWithAdress>
    <izvorni_sadrzaj> GRIM-BI jednostavno društvo s ograničenom odgovornošću za ugostiteljstvo, Ljudevita Gaja 34, 48350 Virje</izvorni_sadrzaj>
    <derivirana_varijabla naziv="DomainObject.Predmet.ProtustrankaFormatedWithAdress_1"> GRIM-BI jednostavno društvo s ograničenom odgovornošću za ugostiteljstvo, Ljudevita Gaja 34, 48350 Virje</derivirana_varijabla>
  </DomainObject.Predmet.ProtustrankaFormatedWithAdress>
  <DomainObject.Predmet.ProtustrankaFormatedWithAdressOIB>
    <izvorni_sadrzaj> GRIM-BI jednostavno društvo s ograničenom odgovornošću za ugostiteljstvo, OIB 90520176391, Ljudevita Gaja 34, 48350 Virje</izvorni_sadrzaj>
    <derivirana_varijabla naziv="DomainObject.Predmet.ProtustrankaFormatedWithAdressOIB_1"> GRIM-BI jednostavno društvo s ograničenom odgovornošću za ugostiteljstvo, OIB 90520176391, Ljudevita Gaja 34, 48350 Virje</derivirana_varijabla>
  </DomainObject.Predmet.ProtustrankaFormatedWithAdressOIB>
  <DomainObject.Predmet.ProtustrankaWithAdress>
    <izvorni_sadrzaj>GRIM-BI jednostavno društvo s ograničenom odgovornošću za ugostiteljstvo Ljudevita Gaja 34, 48350 Virje</izvorni_sadrzaj>
    <derivirana_varijabla naziv="DomainObject.Predmet.ProtustrankaWithAdress_1">GRIM-BI jednostavno društvo s ograničenom odgovornošću za ugostiteljstvo Ljudevita Gaja 34, 48350 Virje</derivirana_varijabla>
  </DomainObject.Predmet.ProtustrankaWithAdress>
  <DomainObject.Predmet.ProtustrankaWithAdressOIB>
    <izvorni_sadrzaj>GRIM-BI jednostavno društvo s ograničenom odgovornošću za ugostiteljstvo, OIB 90520176391, Ljudevita Gaja 34, 48350 Virje</izvorni_sadrzaj>
    <derivirana_varijabla naziv="DomainObject.Predmet.ProtustrankaWithAdressOIB_1">GRIM-BI jednostavno društvo s ograničenom odgovornošću za ugostiteljstvo, OIB 90520176391, Ljudevita Gaja 34, 48350 Virje</derivirana_varijabla>
  </DomainObject.Predmet.ProtustrankaWithAdressOIB>
  <DomainObject.Predmet.ProtustrankaNazivFormated>
    <izvorni_sadrzaj>GRIM-BI jednostavno društvo s ograničenom odgovornošću za ugostiteljstvo</izvorni_sadrzaj>
    <derivirana_varijabla naziv="DomainObject.Predmet.ProtustrankaNazivFormated_1">GRIM-BI jednostavno društvo s ograničenom odgovornošću za ugostiteljstvo</derivirana_varijabla>
  </DomainObject.Predmet.ProtustrankaNazivFormated>
  <DomainObject.Predmet.ProtustrankaNazivFormatedOIB>
    <izvorni_sadrzaj>GRIM-BI jednostavno društvo s ograničenom odgovornošću za ugostiteljstvo, OIB 90520176391</izvorni_sadrzaj>
    <derivirana_varijabla naziv="DomainObject.Predmet.ProtustrankaNazivFormatedOIB_1">GRIM-BI jednostavno društvo s ograničenom odgovornošću za ugostiteljstvo, OIB 90520176391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GRIM-BI jednostavno društvo s ograničenom odgovornošću za ugostiteljstvo</item>
    </izvorni_sadrzaj>
    <derivirana_varijabla naziv="DomainObject.Predmet.ProtuStrankaListFormated_1">
      <item>GRIM-BI jednostavno društvo s ograničenom odgovornošću za ugostiteljstvo</item>
    </derivirana_varijabla>
  </DomainObject.Predmet.ProtuStrankaListFormated>
  <DomainObject.Predmet.ProtuStrankaListFormatedOIB>
    <izvorni_sadrzaj>
      <item>GRIM-BI jednostavno društvo s ograničenom odgovornošću za ugostiteljstvo, OIB 90520176391</item>
    </izvorni_sadrzaj>
    <derivirana_varijabla naziv="DomainObject.Predmet.ProtuStrankaListFormatedOIB_1">
      <item>GRIM-BI jednostavno društvo s ograničenom odgovornošću za ugostiteljstvo, OIB 90520176391</item>
    </derivirana_varijabla>
  </DomainObject.Predmet.ProtuStrankaListFormatedOIB>
  <DomainObject.Predmet.ProtuStrankaListFormatedWithAdress>
    <izvorni_sadrzaj>
      <item>GRIM-BI jednostavno društvo s ograničenom odgovornošću za ugostiteljstvo, Ljudevita Gaja 34, 48350 Virje</item>
    </izvorni_sadrzaj>
    <derivirana_varijabla naziv="DomainObject.Predmet.ProtuStrankaListFormatedWithAdress_1">
      <item>GRIM-BI jednostavno društvo s ograničenom odgovornošću za ugostiteljstvo, Ljudevita Gaja 34, 48350 Virje</item>
    </derivirana_varijabla>
  </DomainObject.Predmet.ProtuStrankaListFormatedWithAdress>
  <DomainObject.Predmet.ProtuStrankaListFormatedWithAdressOIB>
    <izvorni_sadrzaj>
      <item>GRIM-BI jednostavno društvo s ograničenom odgovornošću za ugostiteljstvo, OIB 90520176391, Ljudevita Gaja 34, 48350 Virje</item>
    </izvorni_sadrzaj>
    <derivirana_varijabla naziv="DomainObject.Predmet.ProtuStrankaListFormatedWithAdressOIB_1">
      <item>GRIM-BI jednostavno društvo s ograničenom odgovornošću za ugostiteljstvo, OIB 90520176391, Ljudevita Gaja 34, 48350 Virje</item>
    </derivirana_varijabla>
  </DomainObject.Predmet.ProtuStrankaListFormatedWithAdressOIB>
  <DomainObject.Predmet.ProtuStrankaListNazivFormated>
    <izvorni_sadrzaj>
      <item>GRIM-BI jednostavno društvo s ograničenom odgovornošću za ugostiteljstvo</item>
    </izvorni_sadrzaj>
    <derivirana_varijabla naziv="DomainObject.Predmet.ProtuStrankaListNazivFormated_1">
      <item>GRIM-BI jednostavno društvo s ograničenom odgovornošću za ugostiteljstvo</item>
    </derivirana_varijabla>
  </DomainObject.Predmet.ProtuStrankaListNazivFormated>
  <DomainObject.Predmet.ProtuStrankaListNazivFormatedOIB>
    <izvorni_sadrzaj>
      <item>GRIM-BI jednostavno društvo s ograničenom odgovornošću za ugostiteljstvo, OIB 90520176391</item>
    </izvorni_sadrzaj>
    <derivirana_varijabla naziv="DomainObject.Predmet.ProtuStrankaListNazivFormatedOIB_1">
      <item>GRIM-BI jednostavno društvo s ograničenom odgovornošću za ugostiteljstvo, OIB 90520176391</item>
    </derivirana_varijabla>
  </DomainObject.Predmet.ProtuStrankaListNazivFormatedOIB>
  <DomainObject.Predmet.OstaliListFormated>
    <izvorni_sadrzaj>
      <item>e-oglasna ploča</item>
      <item>Sudski registar</item>
      <item>Zlatko Pokec</item>
    </izvorni_sadrzaj>
    <derivirana_varijabla naziv="DomainObject.Predmet.OstaliListFormated_1">
      <item>e-oglasna ploča</item>
      <item>Sudski registar</item>
      <item>Zlatko Pokec</item>
    </derivirana_varijabla>
  </DomainObject.Predmet.OstaliListFormated>
  <DomainObject.Predmet.OstaliListFormatedOIB>
    <izvorni_sadrzaj>
      <item>e-oglasna ploča</item>
      <item>Sudski registar</item>
      <item>Zlatko Pokec, OIB 35418989413</item>
    </izvorni_sadrzaj>
    <derivirana_varijabla naziv="DomainObject.Predmet.OstaliListFormatedOIB_1">
      <item>e-oglasna ploča</item>
      <item>Sudski registar</item>
      <item>Zlatko Pokec, OIB 35418989413</item>
    </derivirana_varijabla>
  </DomainObject.Predmet.OstaliListFormatedOIB>
  <DomainObject.Predmet.OstaliListFormatedWithAdress>
    <izvorni_sadrzaj>
      <item>e-oglasna ploča</item>
      <item>Sudski registar</item>
      <item>Zlatko Pokec, Lj. Gaja 34., 48350 Virje</item>
    </izvorni_sadrzaj>
    <derivirana_varijabla naziv="DomainObject.Predmet.OstaliListFormatedWithAdress_1">
      <item>e-oglasna ploča</item>
      <item>Sudski registar</item>
      <item>Zlatko Pokec, Lj. Gaja 34., 48350 Virje</item>
    </derivirana_varijabla>
  </DomainObject.Predmet.OstaliListFormatedWithAdress>
  <DomainObject.Predmet.OstaliListFormatedWithAdressOIB>
    <izvorni_sadrzaj>
      <item>e-oglasna ploča</item>
      <item>Sudski registar</item>
      <item>Zlatko Pokec, OIB 35418989413, Lj. Gaja 34., 48350 Virje</item>
    </izvorni_sadrzaj>
    <derivirana_varijabla naziv="DomainObject.Predmet.OstaliListFormatedWithAdressOIB_1">
      <item>e-oglasna ploča</item>
      <item>Sudski registar</item>
      <item>Zlatko Pokec, OIB 35418989413, Lj. Gaja 34., 48350 Virje</item>
    </derivirana_varijabla>
  </DomainObject.Predmet.OstaliListFormatedWithAdressOIB>
  <DomainObject.Predmet.OstaliListNazivFormated>
    <izvorni_sadrzaj>
      <item>e-oglasna ploča</item>
      <item>Sudski registar</item>
      <item>Zlatko Pokec</item>
    </izvorni_sadrzaj>
    <derivirana_varijabla naziv="DomainObject.Predmet.OstaliListNazivFormated_1">
      <item>e-oglasna ploča</item>
      <item>Sudski registar</item>
      <item>Zlatko Pokec</item>
    </derivirana_varijabla>
  </DomainObject.Predmet.OstaliListNazivFormated>
  <DomainObject.Predmet.OstaliListNazivFormatedOIB>
    <izvorni_sadrzaj>
      <item>e-oglasna ploča</item>
      <item>Sudski registar</item>
      <item>Zlatko Pokec, OIB 35418989413</item>
    </izvorni_sadrzaj>
    <derivirana_varijabla naziv="DomainObject.Predmet.OstaliListNazivFormatedOIB_1">
      <item>e-oglasna ploča</item>
      <item>Sudski registar</item>
      <item>Zlatko Pokec, OIB 35418989413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St-374/2017-6</izvorni_sadrzaj>
    <derivirana_varijabla naziv="DomainObject.PoslovniBrojDokumenta_1">St-374/2017-6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GRIM-BI jednostavno društvo s ograničenom odgovornošću za ugostiteljstvo</izvorni_sadrzaj>
    <derivirana_varijabla naziv="DomainObject.Predmet.ProtustrankaIDrugi_1">GRIM-BI jednostavno društvo s ograničenom odgovornošću za ugostiteljstvo</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GRIM-BI jednostavno društvo s ograničenom odgovornošću za ugostiteljstvo, OIB 90520176391, Ljudevita Gaja 34, 48350 Virje</izvorni_sadrzaj>
    <derivirana_varijabla naziv="DomainObject.Predmet.ProtustrankaIDrugiAdressOIB_1">GRIM-BI jednostavno društvo s ograničenom odgovornošću za ugostiteljstvo, OIB 90520176391, Ljudevita Gaja 34,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GRIM-BI jednostavno društvo s ograničenom odgovornošću za ugostiteljstvo</item>
      <item>Financijska agencija, RC ZAGREB, Podružnica VARAŽDIN</item>
      <item>e-oglasna ploča</item>
      <item>Sudski registar</item>
      <item>Zlatko Pokec</item>
    </izvorni_sadrzaj>
    <derivirana_varijabla naziv="DomainObject.Predmet.SudioniciListNaziv_1">
      <item>GRIM-BI jednostavno društvo s ograničenom odgovornošću za ugostiteljstvo</item>
      <item>Financijska agencija, RC ZAGREB, Podružnica VARAŽDIN</item>
      <item>e-oglasna ploča</item>
      <item>Sudski registar</item>
      <item>Zlatko Pokec</item>
    </derivirana_varijabla>
  </DomainObject.Predmet.SudioniciListNaziv>
  <DomainObject.Predmet.SudioniciListAdressOIB>
    <izvorni_sadrzaj>
      <item>GRIM-BI jednostavno društvo s ograničenom odgovornošću za ugostiteljstvo, OIB 90520176391, Ljudevita Gaja 34,48350 Virje</item>
      <item>Financijska agencija, RC ZAGREB, Podružnica VARAŽDIN, OIB 85821130368, A. Cesarca 2,42000 Varaždin</item>
      <item>e-oglasna ploča</item>
      <item>Sudski registar</item>
      <item>Zlatko Pokec, OIB 35418989413, Lj. Gaja 34.,48350 Virje</item>
    </izvorni_sadrzaj>
    <derivirana_varijabla naziv="DomainObject.Predmet.SudioniciListAdressOIB_1">
      <item>GRIM-BI jednostavno društvo s ograničenom odgovornošću za ugostiteljstvo, OIB 90520176391, Ljudevita Gaja 34,48350 Virje</item>
      <item>Financijska agencija, RC ZAGREB, Podružnica VARAŽDIN, OIB 85821130368, A. Cesarca 2,42000 Varaždin</item>
      <item>e-oglasna ploča</item>
      <item>Sudski registar</item>
      <item>Zlatko Pokec, OIB 35418989413, Lj. Gaja 34.,48350 Virje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BCF6E8-12F2-477A-AD63-C37428C6B0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3722</properties:Characters>
  <properties:Lines>91</properties:Lines>
  <properties:Paragraphs>29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2017-11-06T10:50:00Z</cp:lastPrinted>
  <dcterms:modified xmlns:xsi="http://www.w3.org/2001/XMLSchema-instance" xsi:type="dcterms:W3CDTF">2017-11-06T10:51:00Z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St-374/2017-6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