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9027" w14:paraId="2539027" w:rsidRDefault="00981E89" w:rsidP="00981E89" w:rsidR="00981E8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E89" w:rsidP="00981E89" w:rsidR="00981E8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1E89" w:rsidP="00981E89" w:rsidR="00981E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1E89" w:rsidP="00981E89" w:rsidR="00981E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1E89" w:rsidP="00981E89" w:rsidR="00981E8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1E89" w:rsidP="00981E89" w:rsidR="00981E8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1E89" w:rsidP="00981E89" w:rsidR="00981E89" w:rsidRPr="005D578C">
      <w:pPr>
        <w:jc w:val="center"/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1E89" w:rsidP="00981E89" w:rsidR="00981E89" w:rsidRPr="005D578C">
      <w:pPr>
        <w:rPr>
          <w:rFonts w:cs="Times New Roman" w:eastAsia="Times New Roman"/>
          <w:szCs w:val="24"/>
        </w:rPr>
      </w:pPr>
    </w:p>
    <w:p w:rsidRDefault="00981E89" w:rsidP="00981E89" w:rsidR="00981E8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PLAC j. d. o. o. Pazin, 15. siječnja 6, OIB </w:t>
      </w:r>
      <w:r w:rsidRPr="00981E89">
        <w:rPr>
          <w:rFonts w:cs="Times New Roman" w:eastAsia="Times New Roman"/>
        </w:rPr>
        <w:t>28429012925</w:t>
      </w:r>
      <w:r>
        <w:rPr>
          <w:rFonts w:cs="Times New Roman" w:eastAsia="Times New Roman"/>
        </w:rPr>
        <w:t xml:space="preserve">, MBS </w:t>
      </w:r>
      <w:r w:rsidRPr="00981E89">
        <w:rPr>
          <w:rFonts w:cs="Times New Roman" w:eastAsia="Times New Roman"/>
        </w:rPr>
        <w:t>040332261</w:t>
      </w:r>
      <w:r>
        <w:rPr>
          <w:rFonts w:cs="Times New Roman" w:eastAsia="Times New Roman"/>
          <w:szCs w:val="24"/>
        </w:rPr>
        <w:t xml:space="preserve">, </w:t>
      </w:r>
      <w:r w:rsidR="00912730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2017.</w:t>
      </w:r>
    </w:p>
    <w:p w:rsidRDefault="00981E89" w:rsidP="00981E89" w:rsidR="00981E89" w:rsidRPr="005D578C">
      <w:pPr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1E89" w:rsidP="00981E89" w:rsidR="00981E89" w:rsidRPr="005D578C">
      <w:pPr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PLAC j. d. o. o. Pazin, 15. siječnja 6, OIB </w:t>
      </w:r>
      <w:r w:rsidRPr="00981E89">
        <w:rPr>
          <w:rFonts w:cs="Times New Roman" w:eastAsia="Times New Roman"/>
        </w:rPr>
        <w:t>28429012925</w:t>
      </w:r>
      <w:r>
        <w:rPr>
          <w:rFonts w:cs="Times New Roman" w:eastAsia="Times New Roman"/>
        </w:rPr>
        <w:t xml:space="preserve">, MBS </w:t>
      </w:r>
      <w:r w:rsidRPr="00981E89">
        <w:rPr>
          <w:rFonts w:cs="Times New Roman" w:eastAsia="Times New Roman"/>
        </w:rPr>
        <w:t>040332261</w:t>
      </w:r>
      <w:r>
        <w:rPr>
          <w:rFonts w:cs="Times New Roman" w:eastAsia="Times New Roman"/>
          <w:szCs w:val="24"/>
        </w:rPr>
        <w:t>.</w:t>
      </w:r>
    </w:p>
    <w:p w:rsidRDefault="00981E89" w:rsidP="00981E89" w:rsidR="00981E89" w:rsidRPr="005D578C">
      <w:pPr>
        <w:rPr>
          <w:rFonts w:cs="Times New Roman" w:eastAsia="Times New Roman"/>
          <w:szCs w:val="24"/>
        </w:rPr>
      </w:pPr>
    </w:p>
    <w:p w:rsidRDefault="00981E89" w:rsidP="00981E89" w:rsidR="00981E8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981E89" w:rsidP="00981E89" w:rsidR="00981E89">
      <w:pPr>
        <w:rPr>
          <w:rFonts w:cs="Times New Roman" w:eastAsia="Times New Roman"/>
          <w:szCs w:val="20"/>
        </w:rPr>
      </w:pPr>
    </w:p>
    <w:p w:rsidRDefault="00981E89" w:rsidP="00981E89" w:rsidR="00981E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PLAC j. d. o. o. Pazin, 15. siječnja 6, OIB </w:t>
      </w:r>
      <w:r w:rsidRPr="00981E89">
        <w:rPr>
          <w:rFonts w:cs="Times New Roman" w:eastAsia="Times New Roman"/>
        </w:rPr>
        <w:t>28429012925</w:t>
      </w:r>
      <w:r>
        <w:rPr>
          <w:rFonts w:cs="Times New Roman" w:eastAsia="Times New Roman"/>
        </w:rPr>
        <w:t xml:space="preserve">, MBS </w:t>
      </w:r>
      <w:r w:rsidRPr="00981E89">
        <w:rPr>
          <w:rFonts w:cs="Times New Roman" w:eastAsia="Times New Roman"/>
        </w:rPr>
        <w:t>040332261</w:t>
      </w:r>
      <w:r>
        <w:rPr>
          <w:rFonts w:cs="Times New Roman" w:eastAsia="Times New Roman"/>
          <w:szCs w:val="24"/>
        </w:rPr>
        <w:t>.</w:t>
      </w:r>
    </w:p>
    <w:p w:rsidRDefault="00981E89" w:rsidP="00981E89" w:rsidR="00981E89">
      <w:pPr>
        <w:ind w:firstLine="709"/>
        <w:rPr>
          <w:rFonts w:cs="Times New Roman" w:eastAsia="Times New Roman"/>
          <w:szCs w:val="24"/>
        </w:rPr>
      </w:pPr>
    </w:p>
    <w:p w:rsidRDefault="00981E89" w:rsidP="00981E89" w:rsidR="00981E8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PLAC j. d. o. o. Pazin, 15. siječnja 6, OIB </w:t>
      </w:r>
      <w:r w:rsidRPr="00981E89">
        <w:rPr>
          <w:rFonts w:cs="Times New Roman" w:eastAsia="Times New Roman"/>
        </w:rPr>
        <w:t>28429012925</w:t>
      </w:r>
      <w:r>
        <w:rPr>
          <w:rFonts w:cs="Times New Roman" w:eastAsia="Times New Roman"/>
        </w:rPr>
        <w:t xml:space="preserve">, MBS </w:t>
      </w:r>
      <w:r w:rsidRPr="00981E89">
        <w:rPr>
          <w:rFonts w:cs="Times New Roman" w:eastAsia="Times New Roman"/>
        </w:rPr>
        <w:t>040332261</w:t>
      </w:r>
      <w:r>
        <w:rPr>
          <w:rFonts w:cs="Times New Roman" w:eastAsia="Times New Roman"/>
          <w:szCs w:val="24"/>
        </w:rPr>
        <w:t>.</w:t>
      </w:r>
    </w:p>
    <w:p w:rsidRDefault="00981E89" w:rsidP="00981E89" w:rsidR="00981E8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81E89" w:rsidP="00981E89" w:rsidR="00981E89" w:rsidRPr="005D578C">
      <w:pPr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1E89" w:rsidP="00981E89" w:rsidR="00981E89">
      <w:pPr>
        <w:ind w:firstLine="708"/>
        <w:rPr>
          <w:rFonts w:cs="Times New Roman" w:eastAsia="Times New Roman"/>
          <w:szCs w:val="24"/>
        </w:rPr>
      </w:pPr>
    </w:p>
    <w:p w:rsidRDefault="00981E89" w:rsidP="00981E89" w:rsidR="00981E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PLAC j. d. o. o. Pazin</w:t>
      </w:r>
      <w:r>
        <w:rPr>
          <w:rFonts w:cs="Times New Roman" w:eastAsia="Times New Roman"/>
          <w:szCs w:val="24"/>
        </w:rPr>
        <w:t>.</w:t>
      </w:r>
    </w:p>
    <w:p w:rsidRDefault="00981E89" w:rsidP="00981E89" w:rsidR="00981E8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20. lipnja 2017. imao neizvršene osnove za plaćanje u neprekinutom razdoblju od 120 dana u ukupnom iznosu 33.944,43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6.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St-363/2017-3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81E89" w:rsidP="00981E89" w:rsidR="00981E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81E89" w:rsidP="00981E89" w:rsidR="00981E8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81E89" w:rsidP="00981E89" w:rsidR="00981E89" w:rsidRPr="005D578C">
      <w:pPr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12730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1E89" w:rsidP="00981E89" w:rsidR="00981E89">
      <w:pPr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81E89" w:rsidP="00981E89" w:rsidR="00981E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72880">
        <w:rPr>
          <w:rFonts w:cs="Times New Roman" w:eastAsia="Times New Roman"/>
          <w:szCs w:val="24"/>
        </w:rPr>
        <w:t>, v.r.</w:t>
      </w:r>
    </w:p>
    <w:p w:rsidRDefault="00981E89" w:rsidP="00981E89" w:rsidR="00981E89">
      <w:pPr>
        <w:jc w:val="left"/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jc w:val="left"/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81E89" w:rsidP="00981E89" w:rsidR="00981E89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81E89" w:rsidP="00981E89" w:rsidR="00981E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81E89" w:rsidP="00981E89" w:rsidR="00981E89">
      <w:pPr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rPr>
          <w:rFonts w:cs="Times New Roman" w:eastAsia="Times New Roman"/>
          <w:szCs w:val="24"/>
        </w:rPr>
      </w:pPr>
    </w:p>
    <w:p w:rsidRDefault="00981E89" w:rsidP="00981E89" w:rsidR="00981E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1E89" w:rsidP="00981E89" w:rsidR="00981E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81E89" w:rsidP="00981E89" w:rsidR="00981E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PLAC j. d. o. o. Pazin, 15. siječnja 6, </w:t>
      </w:r>
    </w:p>
    <w:p w:rsidRDefault="00981E89" w:rsidP="00981E89" w:rsidR="00981E8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81E89" w:rsidP="00981E89" w:rsidR="00981E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81E89" w:rsidP="00981E89" w:rsidR="00981E8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981E89" w:rsidP="00981E89" w:rsidR="00981E8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81E89" w:rsidP="00981E89" w:rsidR="00981E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81E89" w:rsidP="00981E89" w:rsidR="00981E8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81E89" w:rsidP="00981E89" w:rsidR="00981E89"/>
    <w:p w:rsidRDefault="00981E89" w:rsidP="00981E89" w:rsidR="00981E89"/>
    <w:sectPr w:rsidSect="00A92A1F" w:rsidR="00981E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E89" w:rsidP="00981E89" w:rsidR="00981E89">
      <w:r>
        <w:separator/>
      </w:r>
    </w:p>
  </w:endnote>
  <w:endnote w:id="0" w:type="continuationSeparator">
    <w:p w:rsidRDefault="00981E89" w:rsidP="00981E89" w:rsidR="0098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E89" w:rsidP="00981E89" w:rsidR="00981E89">
      <w:r>
        <w:separator/>
      </w:r>
    </w:p>
  </w:footnote>
  <w:footnote w:id="0" w:type="continuationSeparator">
    <w:p w:rsidRDefault="00981E89" w:rsidP="00981E89" w:rsidR="00981E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89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484F">
      <w:rPr>
        <w:noProof/>
        <w:szCs w:val="24"/>
      </w:rPr>
      <w:t>2</w:t>
    </w:r>
    <w:r w:rsidRPr="00A074C3">
      <w:rPr>
        <w:szCs w:val="24"/>
      </w:rPr>
      <w:fldChar w:fldCharType="end"/>
    </w:r>
    <w:r w:rsidR="00072880">
      <w:rPr>
        <w:szCs w:val="24"/>
      </w:rPr>
      <w:tab/>
      <w:t>9</w:t>
    </w:r>
    <w:r>
      <w:rPr>
        <w:szCs w:val="24"/>
      </w:rPr>
      <w:t xml:space="preserve"> St-363/2017-4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89" w:rsidP="00A92A1F" w:rsidR="00A92A1F" w:rsidRPr="00970AE0">
    <w:pPr>
      <w:pStyle w:val="Zaglavlje"/>
      <w:jc w:val="right"/>
    </w:pPr>
    <w:r>
      <w:rPr>
        <w:szCs w:val="24"/>
      </w:rPr>
      <w:t>9 St-363/2017-4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6F7"/>
    <w:rsid w:val="00072880"/>
    <w:rsid w:val="00082D9A"/>
    <w:rsid w:val="0013484F"/>
    <w:rsid w:val="00145ED5"/>
    <w:rsid w:val="002276F7"/>
    <w:rsid w:val="00912730"/>
    <w:rsid w:val="0098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1E8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1E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1E8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E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1E8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E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E8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D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2D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2D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2D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1E8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1E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1E8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E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1E8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E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E8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D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2D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2D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2D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St-363/2017-4</izvorni_sadrzaj>
    <derivirana_varijabla naziv="DomainObject.Oznaka_1">St-363/2017-4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 j.d.o.o. PAZIN</izvorni_sadrzaj>
    <derivirana_varijabla naziv="DomainObject.Predmet.ProtustrankaFormated_1">  PLAC j.d.o.o. PAZIN</derivirana_varijabla>
  </DomainObject.Predmet.ProtustrankaFormated>
  <DomainObject.Predmet.ProtustrankaFormatedOIB>
    <izvorni_sadrzaj>  PLAC j.d.o.o. PAZIN, OIB 28429012925</izvorni_sadrzaj>
    <derivirana_varijabla naziv="DomainObject.Predmet.ProtustrankaFormatedOIB_1">  PLAC j.d.o.o. PAZIN, OIB 28429012925</derivirana_varijabla>
  </DomainObject.Predmet.ProtustrankaFormatedOIB>
  <DomainObject.Predmet.ProtustrankaFormatedWithAdress>
    <izvorni_sadrzaj> PLAC j.d.o.o. PAZIN, 15. siječnja 6, 52000 Pazin</izvorni_sadrzaj>
    <derivirana_varijabla naziv="DomainObject.Predmet.ProtustrankaFormatedWithAdress_1"> PLAC j.d.o.o. PAZIN, 15. siječnja 6, 52000 Pazin</derivirana_varijabla>
  </DomainObject.Predmet.ProtustrankaFormatedWithAdress>
  <DomainObject.Predmet.ProtustrankaFormatedWithAdressOIB>
    <izvorni_sadrzaj> PLAC j.d.o.o. PAZIN, OIB 28429012925, 15. siječnja 6, 52000 Pazin</izvorni_sadrzaj>
    <derivirana_varijabla naziv="DomainObject.Predmet.ProtustrankaFormatedWithAdressOIB_1"> PLAC j.d.o.o. PAZIN, OIB 28429012925, 15. siječnja 6, 52000 Pazin</derivirana_varijabla>
  </DomainObject.Predmet.ProtustrankaFormatedWithAdressOIB>
  <DomainObject.Predmet.ProtustrankaWithAdress>
    <izvorni_sadrzaj>PLAC j.d.o.o. PAZIN 15. siječnja 6, 52000 Pazin</izvorni_sadrzaj>
    <derivirana_varijabla naziv="DomainObject.Predmet.ProtustrankaWithAdress_1">PLAC j.d.o.o. PAZIN 15. siječnja 6, 52000 Pazin</derivirana_varijabla>
  </DomainObject.Predmet.ProtustrankaWithAdress>
  <DomainObject.Predmet.ProtustrankaWithAdressOIB>
    <izvorni_sadrzaj>PLAC j.d.o.o. PAZIN, OIB 28429012925, 15. siječnja 6, 52000 Pazin</izvorni_sadrzaj>
    <derivirana_varijabla naziv="DomainObject.Predmet.ProtustrankaWithAdressOIB_1">PLAC j.d.o.o. PAZIN, OIB 28429012925, 15. siječnja 6, 52000 Pazin</derivirana_varijabla>
  </DomainObject.Predmet.ProtustrankaWithAdressOIB>
  <DomainObject.Predmet.ProtustrankaNazivFormated>
    <izvorni_sadrzaj>PLAC j.d.o.o. PAZIN</izvorni_sadrzaj>
    <derivirana_varijabla naziv="DomainObject.Predmet.ProtustrankaNazivFormated_1">PLAC j.d.o.o. PAZIN</derivirana_varijabla>
  </DomainObject.Predmet.ProtustrankaNazivFormated>
  <DomainObject.Predmet.ProtustrankaNazivFormatedOIB>
    <izvorni_sadrzaj>PLAC j.d.o.o. PAZIN, OIB 28429012925</izvorni_sadrzaj>
    <derivirana_varijabla naziv="DomainObject.Predmet.ProtustrankaNazivFormatedOIB_1">PLAC j.d.o.o. PAZIN, OIB 28429012925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33944.43</izvorni_sadrzaj>
    <derivirana_varijabla naziv="DomainObject.Predmet.TrenutnaVrijednost_1">33944.43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PLAC j.d.o.o. PAZIN</item>
    </izvorni_sadrzaj>
    <derivirana_varijabla naziv="DomainObject.Predmet.ProtuStrankaListFormated_1">
      <item>PLAC j.d.o.o. PAZIN</item>
    </derivirana_varijabla>
  </DomainObject.Predmet.ProtuStrankaListFormated>
  <DomainObject.Predmet.ProtuStrankaListFormatedOIB>
    <izvorni_sadrzaj>
      <item>PLAC j.d.o.o. PAZIN, OIB 28429012925</item>
    </izvorni_sadrzaj>
    <derivirana_varijabla naziv="DomainObject.Predmet.ProtuStrankaListFormatedOIB_1">
      <item>PLAC j.d.o.o. PAZIN, OIB 28429012925</item>
    </derivirana_varijabla>
  </DomainObject.Predmet.ProtuStrankaListFormatedOIB>
  <DomainObject.Predmet.ProtuStrankaListFormatedWithAdress>
    <izvorni_sadrzaj>
      <item>PLAC j.d.o.o. PAZIN, 15. siječnja 6, 52000 Pazin</item>
    </izvorni_sadrzaj>
    <derivirana_varijabla naziv="DomainObject.Predmet.ProtuStrankaListFormatedWithAdress_1">
      <item>PLAC j.d.o.o. PAZIN, 15. siječnja 6, 52000 Pazin</item>
    </derivirana_varijabla>
  </DomainObject.Predmet.ProtuStrankaListFormatedWithAdress>
  <DomainObject.Predmet.ProtuStrankaListFormatedWithAdressOIB>
    <izvorni_sadrzaj>
      <item>PLAC j.d.o.o. PAZIN, OIB 28429012925, 15. siječnja 6, 52000 Pazin</item>
    </izvorni_sadrzaj>
    <derivirana_varijabla naziv="DomainObject.Predmet.ProtuStrankaListFormatedWithAdressOIB_1">
      <item>PLAC j.d.o.o. PAZIN, OIB 28429012925, 15. siječnja 6, 52000 Pazin</item>
    </derivirana_varijabla>
  </DomainObject.Predmet.ProtuStrankaListFormatedWithAdressOIB>
  <DomainObject.Predmet.ProtuStrankaListNazivFormated>
    <izvorni_sadrzaj>
      <item>PLAC j.d.o.o. PAZIN</item>
    </izvorni_sadrzaj>
    <derivirana_varijabla naziv="DomainObject.Predmet.ProtuStrankaListNazivFormated_1">
      <item>PLAC j.d.o.o. PAZIN</item>
    </derivirana_varijabla>
  </DomainObject.Predmet.ProtuStrankaListNazivFormated>
  <DomainObject.Predmet.ProtuStrankaListNazivFormatedOIB>
    <izvorni_sadrzaj>
      <item>PLAC j.d.o.o. PAZIN, OIB 28429012925</item>
    </izvorni_sadrzaj>
    <derivirana_varijabla naziv="DomainObject.Predmet.ProtuStrankaListNazivFormatedOIB_1">
      <item>PLAC j.d.o.o. PAZIN, OIB 28429012925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St-363/2017-4</izvorni_sadrzaj>
    <derivirana_varijabla naziv="DomainObject.PoslovniBrojDokumenta_1">St-363/2017-4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PLAC j.d.o.o. PAZIN</izvorni_sadrzaj>
    <derivirana_varijabla naziv="DomainObject.Predmet.ProtustrankaIDrugi_1">PLAC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PLAC j.d.o.o. PAZIN, OIB 28429012925, 15. siječnja 6, 52000 Pazin</izvorni_sadrzaj>
    <derivirana_varijabla naziv="DomainObject.Predmet.ProtustrankaIDrugiAdressOIB_1">PLAC j.d.o.o. PAZIN, OIB 28429012925, 15. siječnja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PLAC j.d.o.o. PAZIN</item>
    </izvorni_sadrzaj>
    <derivirana_varijabla naziv="DomainObject.Predmet.SudioniciListNaziv_1">
      <item>FINANCIJSKA AGENCIJA, RC RIJEKA, PODRUŽNICA PULA, PULA</item>
      <item>PLAC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PLAC j.d.o.o. PAZIN, OIB 28429012925, 15. siječnja 6,52000 Pazin</item>
    </izvorni_sadrzaj>
    <derivirana_varijabla naziv="DomainObject.Predmet.SudioniciListAdressOIB_1">
      <item>FINANCIJSKA AGENCIJA, RC RIJEKA, PODRUŽNICA PULA, PULA, OIB 85821130368, Giardini 5,52100 Pula</item>
      <item>PLAC j.d.o.o. PAZIN, OIB 28429012925, 15. siječnja 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28429012925</item>
    </izvorni_sadrzaj>
    <derivirana_varijabla naziv="DomainObject.Predmet.SudioniciListNazivOIB_1">
      <item>, OIB 85821130368</item>
      <item>, OIB 28429012925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3584</properties:Characters>
  <properties:Lines>86</properties:Lines>
  <properties:Paragraphs>31</properties:Paragraphs>
  <properties:TotalTime>1</properties:TotalTime>
  <properties:ScaleCrop>false</properties:ScaleCrop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2017-09-12T10:48:00Z</dcterms:created>
  <dc:creator>Morena Brajuha</dc:creator>
  <dc:description/>
  <cp:keywords/>
  <cp:lastModifiedBy>Ana Jeromela</cp:lastModifiedBy>
  <cp:lastPrinted>2017-09-15T07:01:00Z</cp:lastPrinted>
  <dcterms:modified xmlns:xsi="http://www.w3.org/2001/XMLSchema-instance" xsi:type="dcterms:W3CDTF">2017-09-15T07:01:00Z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