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f594" w14:paraId="8b4f594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33610B">
        <w:rPr>
          <w:sz w:val="24"/>
        </w:rPr>
        <w:t>777</w:t>
      </w:r>
      <w:r w:rsidR="00CA16D1">
        <w:rPr>
          <w:sz w:val="24"/>
        </w:rPr>
        <w:t>/2015</w:t>
      </w:r>
      <w:r w:rsidR="002D663D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33610B" w:rsidRPr="0033610B">
        <w:rPr>
          <w:sz w:val="24"/>
        </w:rPr>
        <w:t>SOKOL-PETKO d.o.o.</w:t>
      </w:r>
      <w:r w:rsidR="0033610B">
        <w:rPr>
          <w:sz w:val="24"/>
        </w:rPr>
        <w:t xml:space="preserve">, </w:t>
      </w:r>
      <w:r w:rsidR="0033610B" w:rsidRPr="0033610B">
        <w:rPr>
          <w:sz w:val="24"/>
        </w:rPr>
        <w:t>Bukevje (Općina Orle)</w:t>
      </w:r>
      <w:r w:rsidR="0033610B">
        <w:rPr>
          <w:sz w:val="24"/>
        </w:rPr>
        <w:t xml:space="preserve">, </w:t>
      </w:r>
      <w:r w:rsidR="0033610B" w:rsidRPr="0033610B">
        <w:rPr>
          <w:sz w:val="24"/>
        </w:rPr>
        <w:t>Bukevje 13</w:t>
      </w:r>
      <w:r w:rsidR="0033610B">
        <w:rPr>
          <w:sz w:val="24"/>
        </w:rPr>
        <w:t xml:space="preserve">, OIB: </w:t>
      </w:r>
      <w:r w:rsidR="0033610B" w:rsidRPr="0033610B">
        <w:rPr>
          <w:sz w:val="24"/>
        </w:rPr>
        <w:t>83937085325</w:t>
      </w:r>
      <w:r w:rsidR="00074206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2D663D">
      <w:pPr>
        <w:jc w:val="center"/>
        <w:rPr>
          <w:sz w:val="24"/>
          <w:szCs w:val="24"/>
        </w:rPr>
      </w:pPr>
      <w:r w:rsidRPr="002D663D">
        <w:rPr>
          <w:sz w:val="24"/>
          <w:szCs w:val="24"/>
        </w:rPr>
        <w:t>z a k l</w:t>
      </w:r>
      <w:r w:rsidR="00123529" w:rsidRPr="002D663D">
        <w:rPr>
          <w:sz w:val="24"/>
          <w:szCs w:val="24"/>
        </w:rPr>
        <w:t>j u č i o   j e</w:t>
      </w:r>
      <w:r w:rsidR="00CF56FE" w:rsidRPr="002D663D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2D663D" w:rsidP="00DD2B2F" w:rsidR="002D663D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2D663D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2D663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2D663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D663D" w:rsidP="00E91121" w:rsidR="002D663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D663D" w:rsidP="00E91121" w:rsidR="002D663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663D" w:rsidP="002D663D" w:rsidR="002D663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D663D" w:rsidP="00E91121" w:rsidR="002D663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2D663D" w:rsidR="00404F7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D663D" w:rsidP="00CF56FE" w:rsidR="002D663D">
      <w:pPr>
        <w:jc w:val="both"/>
        <w:rPr>
          <w:sz w:val="24"/>
        </w:rPr>
      </w:pPr>
    </w:p>
    <w:p w:rsidRDefault="002D663D" w:rsidP="00CF56FE" w:rsidR="002D663D">
      <w:pPr>
        <w:jc w:val="both"/>
        <w:rPr>
          <w:sz w:val="24"/>
        </w:rPr>
      </w:pPr>
    </w:p>
    <w:p w:rsidRDefault="002D663D" w:rsidP="00CF56FE" w:rsidR="002D663D">
      <w:pPr>
        <w:jc w:val="both"/>
        <w:rPr>
          <w:sz w:val="24"/>
        </w:rPr>
      </w:pPr>
    </w:p>
    <w:p w:rsidRDefault="002D663D" w:rsidP="00CF56FE" w:rsidR="002D663D">
      <w:pPr>
        <w:jc w:val="both"/>
        <w:rPr>
          <w:sz w:val="24"/>
        </w:rPr>
      </w:pPr>
    </w:p>
    <w:p w:rsidRDefault="002D663D" w:rsidP="00CF56FE" w:rsidR="002D663D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E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D663D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E1E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65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65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8777</izvorni_sadrzaj>
    <derivirana_varijabla naziv="DomainObject.Predmet.Broj_1">8777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St-8777/2015</izvorni_sadrzaj>
    <derivirana_varijabla naziv="DomainObject.Predmet.OznakaBroj_1">St-8777/2015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SOKOL-PETKO d.o.o.</izvorni_sadrzaj>
    <derivirana_varijabla naziv="DomainObject.Predmet.ProtustrankaFormated_1">  SOKOL-PETKO d.o.o.</derivirana_varijabla>
  </DomainObject.Predmet.ProtustrankaFormated>
  <DomainObject.Predmet.ProtustrankaFormatedOIB>
    <izvorni_sadrzaj>  SOKOL-PETKO d.o.o., OIB 83937085325</izvorni_sadrzaj>
    <derivirana_varijabla naziv="DomainObject.Predmet.ProtustrankaFormatedOIB_1">  SOKOL-PETKO d.o.o., OIB 83937085325</derivirana_varijabla>
  </DomainObject.Predmet.ProtustrankaFormatedOIB>
  <DomainObject.Predmet.ProtustrankaFormatedWithAdress>
    <izvorni_sadrzaj> SOKOL-PETKO d.o.o., Bukevje 13, 10411 Bukevje</izvorni_sadrzaj>
    <derivirana_varijabla naziv="DomainObject.Predmet.ProtustrankaFormatedWithAdress_1"> SOKOL-PETKO d.o.o., Bukevje 13, 10411 Bukevje</derivirana_varijabla>
  </DomainObject.Predmet.ProtustrankaFormatedWithAdress>
  <DomainObject.Predmet.ProtustrankaFormatedWithAdressOIB>
    <izvorni_sadrzaj> SOKOL-PETKO d.o.o., OIB 83937085325, Bukevje 13, 10411 Bukevje</izvorni_sadrzaj>
    <derivirana_varijabla naziv="DomainObject.Predmet.ProtustrankaFormatedWithAdressOIB_1"> SOKOL-PETKO d.o.o., OIB 83937085325, Bukevje 13, 10411 Bukevje</derivirana_varijabla>
  </DomainObject.Predmet.ProtustrankaFormatedWithAdressOIB>
  <DomainObject.Predmet.ProtustrankaWithAdress>
    <izvorni_sadrzaj>SOKOL-PETKO d.o.o. Bukevje 13, 10411 Bukevje</izvorni_sadrzaj>
    <derivirana_varijabla naziv="DomainObject.Predmet.ProtustrankaWithAdress_1">SOKOL-PETKO d.o.o. Bukevje 13, 10411 Bukevje</derivirana_varijabla>
  </DomainObject.Predmet.ProtustrankaWithAdress>
  <DomainObject.Predmet.ProtustrankaWithAdressOIB>
    <izvorni_sadrzaj>SOKOL-PETKO d.o.o., OIB 83937085325, Bukevje 13, 10411 Bukevje</izvorni_sadrzaj>
    <derivirana_varijabla naziv="DomainObject.Predmet.ProtustrankaWithAdressOIB_1">SOKOL-PETKO d.o.o., OIB 83937085325, Bukevje 13, 10411 Bukevje</derivirana_varijabla>
  </DomainObject.Predmet.ProtustrankaWithAdressOIB>
  <DomainObject.Predmet.ProtustrankaNazivFormated>
    <izvorni_sadrzaj>SOKOL-PETKO d.o.o.</izvorni_sadrzaj>
    <derivirana_varijabla naziv="DomainObject.Predmet.ProtustrankaNazivFormated_1">SOKOL-PETKO d.o.o.</derivirana_varijabla>
  </DomainObject.Predmet.ProtustrankaNazivFormated>
  <DomainObject.Predmet.ProtustrankaNazivFormatedOIB>
    <izvorni_sadrzaj>SOKOL-PETKO d.o.o., OIB 83937085325</izvorni_sadrzaj>
    <derivirana_varijabla naziv="DomainObject.Predmet.ProtustrankaNazivFormatedOIB_1">SOKOL-PETKO d.o.o., OIB 83937085325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SOKOL-PETKO d.o.o.</item>
    </izvorni_sadrzaj>
    <derivirana_varijabla naziv="DomainObject.Predmet.ProtuStrankaListFormated_1">
      <item>SOKOL-PETKO d.o.o.</item>
    </derivirana_varijabla>
  </DomainObject.Predmet.ProtuStrankaListFormated>
  <DomainObject.Predmet.ProtuStrankaListFormatedOIB>
    <izvorni_sadrzaj>
      <item>SOKOL-PETKO d.o.o., OIB 83937085325</item>
    </izvorni_sadrzaj>
    <derivirana_varijabla naziv="DomainObject.Predmet.ProtuStrankaListFormatedOIB_1">
      <item>SOKOL-PETKO d.o.o., OIB 83937085325</item>
    </derivirana_varijabla>
  </DomainObject.Predmet.ProtuStrankaListFormatedOIB>
  <DomainObject.Predmet.ProtuStrankaListFormatedWithAdress>
    <izvorni_sadrzaj>
      <item>SOKOL-PETKO d.o.o., Bukevje 13, 10411 Bukevje</item>
    </izvorni_sadrzaj>
    <derivirana_varijabla naziv="DomainObject.Predmet.ProtuStrankaListFormatedWithAdress_1">
      <item>SOKOL-PETKO d.o.o., Bukevje 13, 10411 Bukevje</item>
    </derivirana_varijabla>
  </DomainObject.Predmet.ProtuStrankaListFormatedWithAdress>
  <DomainObject.Predmet.ProtuStrankaListFormatedWithAdressOIB>
    <izvorni_sadrzaj>
      <item>SOKOL-PETKO d.o.o., OIB 83937085325, Bukevje 13, 10411 Bukevje</item>
    </izvorni_sadrzaj>
    <derivirana_varijabla naziv="DomainObject.Predmet.ProtuStrankaListFormatedWithAdressOIB_1">
      <item>SOKOL-PETKO d.o.o., OIB 83937085325, Bukevje 13, 10411 Bukevje</item>
    </derivirana_varijabla>
  </DomainObject.Predmet.ProtuStrankaListFormatedWithAdressOIB>
  <DomainObject.Predmet.ProtuStrankaListNazivFormated>
    <izvorni_sadrzaj>
      <item>SOKOL-PETKO d.o.o.</item>
    </izvorni_sadrzaj>
    <derivirana_varijabla naziv="DomainObject.Predmet.ProtuStrankaListNazivFormated_1">
      <item>SOKOL-PETKO d.o.o.</item>
    </derivirana_varijabla>
  </DomainObject.Predmet.ProtuStrankaListNazivFormated>
  <DomainObject.Predmet.ProtuStrankaListNazivFormatedOIB>
    <izvorni_sadrzaj>
      <item>SOKOL-PETKO d.o.o., OIB 83937085325</item>
    </izvorni_sadrzaj>
    <derivirana_varijabla naziv="DomainObject.Predmet.ProtuStrankaListNazivFormatedOIB_1">
      <item>SOKOL-PETKO d.o.o., OIB 83937085325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SOKOL-PETKO d.o.o.</izvorni_sadrzaj>
    <derivirana_varijabla naziv="DomainObject.Predmet.ProtustrankaIDrugi_1">SOKOL-PETKO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SOKOL-PETKO d.o.o., OIB 83937085325, Bukevje 13, 10411 Bukevje</izvorni_sadrzaj>
    <derivirana_varijabla naziv="DomainObject.Predmet.ProtustrankaIDrugiAdressOIB_1">SOKOL-PETKO d.o.o., OIB 83937085325, Bukevje 13, 10411 Bukevje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SOKOL-PETKO d.o.o.</item>
    </izvorni_sadrzaj>
    <derivirana_varijabla naziv="DomainObject.Predmet.SudioniciListNaziv_1">
      <item>FINA Regionalni centar Zagreb</item>
      <item>SOKOL-PETKO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SOKOL-PETKO d.o.o., OIB 83937085325, Bukevje 13,10411 Bukevje</item>
    </izvorni_sadrzaj>
    <derivirana_varijabla naziv="DomainObject.Predmet.SudioniciListAdressOIB_1">
      <item>FINA Regionalni centar Zagreb, OIB 85821130368, Trg svibanjskih žrtava 1995. 1,10000 Zagreb</item>
      <item>SOKOL-PETKO d.o.o., OIB 83937085325, Bukevje 13,10411 Bukevje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83937085325</item>
    </izvorni_sadrzaj>
    <derivirana_varijabla naziv="DomainObject.Predmet.SudioniciListNazivOIB_1">
      <item>, OIB 85821130368</item>
      <item>, OIB 83937085325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1711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2016-01-11T13:55:00Z</dcterms:created>
  <dc:creator>Korisnik</dc:creator>
  <cp:lastModifiedBy>Jadranka Zelić</cp:lastModifiedBy>
  <cp:lastPrinted>2016-01-12T09:43:00Z</cp:lastPrinted>
  <dcterms:modified xmlns:xsi="http://www.w3.org/2001/XMLSchema-instance" xsi:type="dcterms:W3CDTF">2016-01-12T09:44:00Z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