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b710" w14:paraId="e1db71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proofErr w:type="spellStart"/>
      <w:r w:rsidR="003B7203">
        <w:t>1164</w:t>
      </w:r>
      <w:proofErr w:type="spellEnd"/>
      <w:r w:rsidR="003B7203">
        <w:t>/</w:t>
      </w:r>
      <w:proofErr w:type="spellStart"/>
      <w:r w:rsidR="003B7203">
        <w:t>2018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>
        <w:t>)</w:t>
      </w:r>
      <w:r w:rsidR="008155EE">
        <w:t>,</w:t>
      </w:r>
      <w:r>
        <w:t xml:space="preserve"> dana </w:t>
      </w:r>
      <w:proofErr w:type="spellStart"/>
      <w:r w:rsidR="00672718">
        <w:t>06</w:t>
      </w:r>
      <w:proofErr w:type="spellEnd"/>
      <w:r w:rsidR="00672718">
        <w:t>. rujna</w:t>
      </w:r>
      <w:r w:rsidR="00E25FC0">
        <w:t xml:space="preserve"> </w:t>
      </w:r>
      <w:proofErr w:type="spellStart"/>
      <w:r w:rsidR="00E25FC0">
        <w:t>2018</w:t>
      </w:r>
      <w:proofErr w:type="spellEnd"/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16847" w:rsidR="00A1684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proofErr w:type="spellStart"/>
      <w:r w:rsidR="00530FB5" w:rsidRPr="00530FB5">
        <w:t>NATALIJA</w:t>
      </w:r>
      <w:proofErr w:type="spellEnd"/>
      <w:r w:rsidR="00530FB5" w:rsidRPr="00530FB5">
        <w:t xml:space="preserve"> </w:t>
      </w:r>
      <w:proofErr w:type="spellStart"/>
      <w:r w:rsidR="00530FB5" w:rsidRPr="00530FB5">
        <w:t>IVIĆ</w:t>
      </w:r>
      <w:proofErr w:type="spellEnd"/>
      <w:r w:rsidR="00530FB5" w:rsidRPr="00530FB5">
        <w:t xml:space="preserve"> j.d.o.o</w:t>
      </w:r>
      <w:r w:rsidR="00530FB5">
        <w:t xml:space="preserve">  Lazina Čička (Grad Velika Gorica)</w:t>
      </w:r>
      <w:r w:rsidR="006A1BC5">
        <w:t xml:space="preserve">, </w:t>
      </w:r>
      <w:r w:rsidR="00530FB5">
        <w:t xml:space="preserve">Lazina Čička </w:t>
      </w:r>
      <w:proofErr w:type="spellStart"/>
      <w:r w:rsidR="00530FB5">
        <w:t>12</w:t>
      </w:r>
      <w:proofErr w:type="spellEnd"/>
      <w:r w:rsidR="00530FB5">
        <w:t>/6</w:t>
      </w:r>
      <w:r w:rsidR="006A1BC5">
        <w:t xml:space="preserve">, </w:t>
      </w:r>
      <w:proofErr w:type="spellStart"/>
      <w:r w:rsidR="006A1BC5">
        <w:t>MBS</w:t>
      </w:r>
      <w:proofErr w:type="spellEnd"/>
      <w:r w:rsidR="006A1BC5">
        <w:t xml:space="preserve">: </w:t>
      </w:r>
      <w:proofErr w:type="spellStart"/>
      <w:r w:rsidR="004B1FF5">
        <w:t>080904986</w:t>
      </w:r>
      <w:proofErr w:type="spellEnd"/>
      <w:r w:rsidR="006A1BC5" w:rsidRPr="001D2190">
        <w:t xml:space="preserve">, </w:t>
      </w:r>
      <w:proofErr w:type="spellStart"/>
      <w:r w:rsidR="006A1BC5" w:rsidRPr="001D2190">
        <w:t>OIB</w:t>
      </w:r>
      <w:proofErr w:type="spellEnd"/>
      <w:r w:rsidR="006A1BC5" w:rsidRPr="001D2190">
        <w:t xml:space="preserve">: </w:t>
      </w:r>
      <w:proofErr w:type="spellStart"/>
      <w:r w:rsidR="004B1FF5">
        <w:t>24623121744</w:t>
      </w:r>
      <w:proofErr w:type="spellEnd"/>
      <w:r w:rsidR="000C451E">
        <w:t>.</w:t>
      </w:r>
    </w:p>
    <w:p w:rsidRDefault="00001405" w:rsidP="00A16847" w:rsidR="00001405">
      <w:pPr>
        <w:jc w:val="both"/>
      </w:pPr>
    </w:p>
    <w:p w:rsidRDefault="003E5D1C" w:rsidP="00A1684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4B1FF5">
        <w:t>34.174</w:t>
      </w:r>
      <w:proofErr w:type="spellEnd"/>
      <w:r w:rsidR="004B1FF5">
        <w:t>,</w:t>
      </w:r>
      <w:proofErr w:type="spellStart"/>
      <w:r w:rsidR="004B1FF5">
        <w:t>53</w:t>
      </w:r>
      <w:proofErr w:type="spellEnd"/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proofErr w:type="spellStart"/>
      <w:r w:rsidR="00D66226" w:rsidRPr="00096501">
        <w:t>15</w:t>
      </w:r>
      <w:proofErr w:type="spellEnd"/>
      <w:r w:rsidR="00D66226" w:rsidRPr="00096501">
        <w:t xml:space="preserve">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proofErr w:type="spellStart"/>
      <w:r w:rsidR="00672718">
        <w:t>06</w:t>
      </w:r>
      <w:proofErr w:type="spellEnd"/>
      <w:r w:rsidR="00672718">
        <w:t xml:space="preserve">. rujna </w:t>
      </w:r>
      <w:proofErr w:type="spellStart"/>
      <w:r w:rsidR="00E25FC0">
        <w:t>2018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 xml:space="preserve">Iva Karin </w:t>
      </w:r>
      <w:proofErr w:type="spellStart"/>
      <w:r w:rsidR="001D3860">
        <w:t>Šipek</w:t>
      </w:r>
      <w:proofErr w:type="spellEnd"/>
      <w:r w:rsidR="00572798">
        <w:t xml:space="preserve"> </w:t>
      </w:r>
    </w:p>
    <w:p w:rsidRDefault="0030642E" w:rsidP="0030642E" w:rsidR="0030642E"/>
    <w:sectPr w:rsidSect="00ED6AA8" w:rsidR="003064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8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05"/>
    <w:rsid w:val="00016F43"/>
    <w:rsid w:val="000C451E"/>
    <w:rsid w:val="00114EAD"/>
    <w:rsid w:val="00185571"/>
    <w:rsid w:val="001D09DD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A54F8"/>
    <w:rsid w:val="002C4E3A"/>
    <w:rsid w:val="002D0B21"/>
    <w:rsid w:val="0030642E"/>
    <w:rsid w:val="00325398"/>
    <w:rsid w:val="00345D06"/>
    <w:rsid w:val="003538DF"/>
    <w:rsid w:val="0038246E"/>
    <w:rsid w:val="003876CE"/>
    <w:rsid w:val="003B7203"/>
    <w:rsid w:val="003D35F9"/>
    <w:rsid w:val="003E3A15"/>
    <w:rsid w:val="003E5D1C"/>
    <w:rsid w:val="00413F4C"/>
    <w:rsid w:val="0044559D"/>
    <w:rsid w:val="0045436B"/>
    <w:rsid w:val="0049159A"/>
    <w:rsid w:val="004A1E27"/>
    <w:rsid w:val="004B1FF5"/>
    <w:rsid w:val="004B337A"/>
    <w:rsid w:val="004F3962"/>
    <w:rsid w:val="004F5757"/>
    <w:rsid w:val="00530FB5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72718"/>
    <w:rsid w:val="006A1BC5"/>
    <w:rsid w:val="00737E72"/>
    <w:rsid w:val="00765823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16847"/>
    <w:rsid w:val="00A71431"/>
    <w:rsid w:val="00A82293"/>
    <w:rsid w:val="00AC4528"/>
    <w:rsid w:val="00AD027A"/>
    <w:rsid w:val="00AE78E0"/>
    <w:rsid w:val="00B82F18"/>
    <w:rsid w:val="00BF439E"/>
    <w:rsid w:val="00C836B9"/>
    <w:rsid w:val="00C95879"/>
    <w:rsid w:val="00C958E9"/>
    <w:rsid w:val="00CE7362"/>
    <w:rsid w:val="00CF10AB"/>
    <w:rsid w:val="00D01B78"/>
    <w:rsid w:val="00D66226"/>
    <w:rsid w:val="00D66626"/>
    <w:rsid w:val="00D83801"/>
    <w:rsid w:val="00E25FC0"/>
    <w:rsid w:val="00EC3302"/>
    <w:rsid w:val="00ED6AA8"/>
    <w:rsid w:val="00F034D3"/>
    <w:rsid w:val="00FD64D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St-1164/2018-6</izvorni_sadrzaj>
    <derivirana_varijabla naziv="DomainObject.Oznaka_1">St-1164/2018-6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St-1164/2018</izvorni_sadrzaj>
    <derivirana_varijabla naziv="DomainObject.Predmet.OznakaBroj_1">St-1164/2018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NATALIJA IVIĆ jednostavno društvo s ograničenom odgovornošću za usluge</izvorni_sadrzaj>
    <derivirana_varijabla naziv="DomainObject.Predmet.ProtustrankaFormated_1">  NATALIJA IVIĆ jednostavno društvo s ograničenom odgovornošću za usluge</derivirana_varijabla>
  </DomainObject.Predmet.ProtustrankaFormated>
  <DomainObject.Predmet.ProtustrankaFormatedOIB>
    <izvorni_sadrzaj>  NATALIJA IVIĆ jednostavno društvo s ograničenom odgovornošću za usluge, OIB 24623121744</izvorni_sadrzaj>
    <derivirana_varijabla naziv="DomainObject.Predmet.ProtustrankaFormatedOIB_1">  NATALIJA IVIĆ jednostavno društvo s ograničenom odgovornošću za usluge, OIB 24623121744</derivirana_varijabla>
  </DomainObject.Predmet.ProtustrankaFormatedOIB>
  <DomainObject.Predmet.ProtustrankaFormatedWithAdress>
    <izvorni_sadrzaj> NATALIJA IVIĆ jednostavno društvo s ograničenom odgovornošću za usluge, Lazina Čička 12/6, 10410 Lazina Čička</izvorni_sadrzaj>
    <derivirana_varijabla naziv="DomainObject.Predmet.ProtustrankaFormatedWithAdress_1"> NATALIJA IVIĆ jednostavno društvo s ograničenom odgovornošću za usluge, Lazina Čička 12/6, 10410 Lazina Čička</derivirana_varijabla>
  </DomainObject.Predmet.ProtustrankaFormatedWithAdress>
  <DomainObject.Predmet.ProtustrankaFormatedWithAdressOIB>
    <izvorni_sadrzaj> NATALIJA IVIĆ jednostavno društvo s ograničenom odgovornošću za usluge, OIB 24623121744, Lazina Čička 12/6, 10410 Lazina Čička</izvorni_sadrzaj>
    <derivirana_varijabla naziv="DomainObject.Predmet.ProtustrankaFormatedWithAdressOIB_1"> NATALIJA IVIĆ jednostavno društvo s ograničenom odgovornošću za usluge, OIB 24623121744, Lazina Čička 12/6, 10410 Lazina Čička</derivirana_varijabla>
  </DomainObject.Predmet.ProtustrankaFormatedWithAdressOIB>
  <DomainObject.Predmet.ProtustrankaWithAdress>
    <izvorni_sadrzaj>NATALIJA IVIĆ jednostavno društvo s ograničenom odgovornošću za usluge Lazina Čička 12/6, 10410 Lazina Čička</izvorni_sadrzaj>
    <derivirana_varijabla naziv="DomainObject.Predmet.ProtustrankaWithAdress_1">NATALIJA IVIĆ jednostavno društvo s ograničenom odgovornošću za usluge Lazina Čička 12/6, 10410 Lazina Čička</derivirana_varijabla>
  </DomainObject.Predmet.ProtustrankaWithAdress>
  <DomainObject.Predmet.ProtustrankaWithAdressOIB>
    <izvorni_sadrzaj>NATALIJA IVIĆ jednostavno društvo s ograničenom odgovornošću za usluge, OIB 24623121744, Lazina Čička 12/6, 10410 Lazina Čička</izvorni_sadrzaj>
    <derivirana_varijabla naziv="DomainObject.Predmet.ProtustrankaWithAdressOIB_1">NATALIJA IVIĆ jednostavno društvo s ograničenom odgovornošću za usluge, OIB 24623121744, Lazina Čička 12/6, 10410 Lazina Čička</derivirana_varijabla>
  </DomainObject.Predmet.ProtustrankaWithAdressOIB>
  <DomainObject.Predmet.ProtustrankaNazivFormated>
    <izvorni_sadrzaj>NATALIJA IVIĆ jednostavno društvo s ograničenom odgovornošću za usluge</izvorni_sadrzaj>
    <derivirana_varijabla naziv="DomainObject.Predmet.ProtustrankaNazivFormated_1">NATALIJA IVIĆ jednostavno društvo s ograničenom odgovornošću za usluge</derivirana_varijabla>
  </DomainObject.Predmet.ProtustrankaNazivFormated>
  <DomainObject.Predmet.ProtustrankaNazivFormatedOIB>
    <izvorni_sadrzaj>NATALIJA IVIĆ jednostavno društvo s ograničenom odgovornošću za usluge, OIB 24623121744</izvorni_sadrzaj>
    <derivirana_varijabla naziv="DomainObject.Predmet.ProtustrankaNazivFormatedOIB_1">NATALIJA IVIĆ jednostavno društvo s ograničenom odgovornošću za usluge, OIB 24623121744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NATALIJA IVIĆ jednostavno društvo s ograničenom odgovornošću za usluge</item>
    </izvorni_sadrzaj>
    <derivirana_varijabla naziv="DomainObject.Predmet.ProtuStrankaListFormated_1">
      <item>NATALIJA IVIĆ jednostavno društvo s ograničenom odgovornošću za usluge</item>
    </derivirana_varijabla>
  </DomainObject.Predmet.ProtuStrankaListFormated>
  <DomainObject.Predmet.ProtuStrankaListFormatedOIB>
    <izvorni_sadrzaj>
      <item>NATALIJA IVIĆ jednostavno društvo s ograničenom odgovornošću za usluge, OIB 24623121744</item>
    </izvorni_sadrzaj>
    <derivirana_varijabla naziv="DomainObject.Predmet.ProtuStrankaListFormatedOIB_1">
      <item>NATALIJA IVIĆ jednostavno društvo s ograničenom odgovornošću za usluge, OIB 24623121744</item>
    </derivirana_varijabla>
  </DomainObject.Predmet.ProtuStrankaListFormatedOIB>
  <DomainObject.Predmet.ProtuStrankaListFormatedWithAdress>
    <izvorni_sadrzaj>
      <item>NATALIJA IVIĆ jednostavno društvo s ograničenom odgovornošću za usluge, Lazina Čička 12/6, 10410 Lazina Čička</item>
    </izvorni_sadrzaj>
    <derivirana_varijabla naziv="DomainObject.Predmet.ProtuStrankaListFormatedWithAdress_1">
      <item>NATALIJA IVIĆ jednostavno društvo s ograničenom odgovornošću za usluge, Lazina Čička 12/6, 10410 Lazina Čička</item>
    </derivirana_varijabla>
  </DomainObject.Predmet.ProtuStrankaListFormatedWithAdress>
  <DomainObject.Predmet.ProtuStrankaListFormatedWithAdressOIB>
    <izvorni_sadrzaj>
      <item>NATALIJA IVIĆ jednostavno društvo s ograničenom odgovornošću za usluge, OIB 24623121744, Lazina Čička 12/6, 10410 Lazina Čička</item>
    </izvorni_sadrzaj>
    <derivirana_varijabla naziv="DomainObject.Predmet.ProtuStrankaListFormatedWithAdressOIB_1">
      <item>NATALIJA IVIĆ jednostavno društvo s ograničenom odgovornošću za usluge, OIB 24623121744, Lazina Čička 12/6, 10410 Lazina Čička</item>
    </derivirana_varijabla>
  </DomainObject.Predmet.ProtuStrankaListFormatedWithAdressOIB>
  <DomainObject.Predmet.ProtuStrankaListNazivFormated>
    <izvorni_sadrzaj>
      <item>NATALIJA IVIĆ jednostavno društvo s ograničenom odgovornošću za usluge</item>
    </izvorni_sadrzaj>
    <derivirana_varijabla naziv="DomainObject.Predmet.ProtuStrankaListNazivFormated_1">
      <item>NATALIJA IVIĆ jednostavno društvo s ograničenom odgovornošću za usluge</item>
    </derivirana_varijabla>
  </DomainObject.Predmet.ProtuStrankaListNazivFormated>
  <DomainObject.Predmet.ProtuStrankaListNazivFormatedOIB>
    <izvorni_sadrzaj>
      <item>NATALIJA IVIĆ jednostavno društvo s ograničenom odgovornošću za usluge, OIB 24623121744</item>
    </izvorni_sadrzaj>
    <derivirana_varijabla naziv="DomainObject.Predmet.ProtuStrankaListNazivFormatedOIB_1">
      <item>NATALIJA IVIĆ jednostavno društvo s ograničenom odgovornošću za usluge, OIB 24623121744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St-1164/2018-6</izvorni_sadrzaj>
    <derivirana_varijabla naziv="DomainObject.PoslovniBrojDokumenta_1">St-1164/2018-6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NATALIJA IVIĆ jednostavno društvo s ograničenom odgovornošću za usluge</izvorni_sadrzaj>
    <derivirana_varijabla naziv="DomainObject.Predmet.ProtustrankaIDrugi_1">NATALIJA IVIĆ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NATALIJA IVIĆ jednostavno društvo s ograničenom odgovornošću za usluge, OIB 24623121744, Lazina Čička 12/6, 10410 Lazina Čička</izvorni_sadrzaj>
    <derivirana_varijabla naziv="DomainObject.Predmet.ProtustrankaIDrugiAdressOIB_1">NATALIJA IVIĆ jednostavno društvo s ograničenom odgovornošću za usluge, OIB 24623121744, Lazina Čička 12/6, 10410 Lazina Čička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NATALIJA IVIĆ jednostavno društvo s ograničenom odgovornošću za usluge</item>
    </izvorni_sadrzaj>
    <derivirana_varijabla naziv="DomainObject.Predmet.SudioniciListNaziv_1">
      <item>FINA Regionalni centar Zagreb</item>
      <item>NATALIJA IVIĆ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NATALIJA IVIĆ jednostavno društvo s ograničenom odgovornošću za usluge, OIB 24623121744, Lazina Čička 12/6,10410 Lazina Čička</item>
    </izvorni_sadrzaj>
    <derivirana_varijabla naziv="DomainObject.Predmet.SudioniciListAdressOIB_1">
      <item>FINA Regionalni centar Zagreb, OIB 85821130368, Trg svibanjskih žrtava 1995. br. 1,10000 Zagreb</item>
      <item>NATALIJA IVIĆ jednostavno društvo s ograničenom odgovornošću za usluge, OIB 24623121744, Lazina Čička 12/6,10410 Lazina Čička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24623121744</item>
    </izvorni_sadrzaj>
    <derivirana_varijabla naziv="DomainObject.Predmet.SudioniciListNazivOIB_1">
      <item>, OIB 85821130368</item>
      <item>, OIB 24623121744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1316</properties:Characters>
  <properties:Lines>40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2018-07-24T06:11:00Z</dcterms:created>
  <dc:creator>ilukac</dc:creator>
  <cp:lastModifiedBy>Suzana Munitić Maltar</cp:lastModifiedBy>
  <cp:lastPrinted>2018-09-06T08:56:00Z</cp:lastPrinted>
  <dcterms:modified xmlns:xsi="http://www.w3.org/2001/XMLSchema-instance" xsi:type="dcterms:W3CDTF">2018-09-06T08:57:00Z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St-1164/2018-6 / Odluka - Oglas (oglas_skraćeni.docx)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