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e61c" w14:paraId="f92e61c" w:rsidRDefault="00F56339" w:rsidP="00F56339" w:rsidR="00F56339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F56339" w:rsidP="00F56339" w:rsidR="00F56339" w:rsidRPr="00AA4F81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C01835">
        <w:t>2 St-402/2016-</w:t>
      </w:r>
      <w:r>
        <w:t>59</w:t>
      </w:r>
    </w:p>
    <w:p w:rsidRDefault="00F56339" w:rsidP="00F56339" w:rsidR="00F56339" w:rsidRPr="00AA4F81">
      <w:r w:rsidRPr="00AA4F81">
        <w:t xml:space="preserve"> TRGOVAČKI SUD U </w:t>
      </w:r>
      <w:r>
        <w:t>PAZINU</w:t>
      </w:r>
    </w:p>
    <w:p w:rsidRDefault="00F56339" w:rsidP="00F56339" w:rsidR="00F56339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F56339" w:rsidP="00F56339" w:rsidR="00F56339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56339" w:rsidP="00F56339" w:rsidR="00F56339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F56339" w:rsidP="00F56339" w:rsidR="00F56339" w:rsidRPr="00A06BE6">
      <w:pPr>
        <w:jc w:val="center"/>
      </w:pPr>
      <w:r w:rsidRPr="00A06BE6">
        <w:t xml:space="preserve">POZIV NA ROČIŠTE </w:t>
      </w:r>
    </w:p>
    <w:p w:rsidRDefault="00F56339" w:rsidP="00F56339" w:rsidR="00F56339" w:rsidRPr="00A06BE6">
      <w:pPr>
        <w:jc w:val="center"/>
      </w:pPr>
      <w:r w:rsidRPr="00A06BE6">
        <w:t>ZA DIOBU KUPOVNINE</w:t>
      </w:r>
    </w:p>
    <w:p w:rsidRDefault="00F56339" w:rsidP="00F56339" w:rsidR="00F56339">
      <w:pPr>
        <w:jc w:val="center"/>
      </w:pPr>
    </w:p>
    <w:p w:rsidRDefault="00F56339" w:rsidP="00F56339" w:rsidR="00F56339" w:rsidRPr="00A06BE6">
      <w:pPr>
        <w:jc w:val="center"/>
      </w:pPr>
    </w:p>
    <w:p w:rsidRDefault="00F56339" w:rsidP="00F56339" w:rsidR="00F56339">
      <w:pPr>
        <w:ind w:firstLine="708"/>
        <w:jc w:val="center"/>
      </w:pPr>
      <w:r w:rsidRPr="000344B4">
        <w:t xml:space="preserve">Pozivate se na ročište </w:t>
      </w:r>
      <w:r>
        <w:t xml:space="preserve">za diobu </w:t>
      </w:r>
      <w:proofErr w:type="spellStart"/>
      <w:r>
        <w:t>kupovnine</w:t>
      </w:r>
      <w:proofErr w:type="spellEnd"/>
      <w:r>
        <w:t xml:space="preserve"> za nekretninu</w:t>
      </w:r>
      <w:r w:rsidR="002738EB">
        <w:t>:</w:t>
      </w:r>
      <w:r w:rsidRPr="000344B4">
        <w:t xml:space="preserve"> </w:t>
      </w:r>
    </w:p>
    <w:p w:rsidRDefault="00F56339" w:rsidP="00F56339" w:rsidR="00F56339" w:rsidRPr="000344B4">
      <w:pPr>
        <w:ind w:firstLine="708"/>
        <w:jc w:val="center"/>
        <w:rPr>
          <w:bCs/>
        </w:rPr>
      </w:pPr>
      <w:r w:rsidRPr="00C01835">
        <w:t>suvlasnički dio od</w:t>
      </w:r>
      <w:r>
        <w:t xml:space="preserve"> 211/423 k.č.br. 851/207 upisanu</w:t>
      </w:r>
      <w:r w:rsidRPr="00C01835">
        <w:t xml:space="preserve"> u </w:t>
      </w:r>
      <w:proofErr w:type="spellStart"/>
      <w:r w:rsidRPr="00C01835">
        <w:t>zk.ul</w:t>
      </w:r>
      <w:proofErr w:type="spellEnd"/>
      <w:r w:rsidRPr="00C01835">
        <w:t xml:space="preserve">. 2906 k.o. </w:t>
      </w:r>
      <w:proofErr w:type="spellStart"/>
      <w:r w:rsidRPr="00C01835">
        <w:t>Pomer</w:t>
      </w:r>
      <w:proofErr w:type="spellEnd"/>
      <w:r w:rsidRPr="000344B4">
        <w:t>,</w:t>
      </w:r>
    </w:p>
    <w:p w:rsidRDefault="00F56339" w:rsidP="00F56339" w:rsidR="00F56339" w:rsidRPr="000344B4">
      <w:pPr>
        <w:ind w:firstLine="708"/>
        <w:jc w:val="center"/>
      </w:pPr>
      <w:r w:rsidRPr="000344B4">
        <w:t xml:space="preserve">u stečajnom postupku nad dužnikom </w:t>
      </w:r>
    </w:p>
    <w:p w:rsidRDefault="00F56339" w:rsidP="00F56339" w:rsidR="002738EB">
      <w:pPr>
        <w:ind w:firstLine="708"/>
        <w:jc w:val="center"/>
        <w:rPr>
          <w:bCs/>
          <w:sz w:val="23"/>
          <w:szCs w:val="23"/>
        </w:rPr>
      </w:pPr>
      <w:r w:rsidRPr="00C01835">
        <w:t xml:space="preserve">2 MG STUDIO d.o.o. u stečaju, Pula, </w:t>
      </w:r>
      <w:proofErr w:type="spellStart"/>
      <w:r w:rsidRPr="00C01835">
        <w:t>Palisina</w:t>
      </w:r>
      <w:proofErr w:type="spellEnd"/>
      <w:r w:rsidRPr="00C01835">
        <w:t xml:space="preserve"> Ulica 13, OIB: 97645231188</w:t>
      </w:r>
      <w:r w:rsidRPr="000344B4">
        <w:t>,</w:t>
      </w:r>
      <w:r w:rsidRPr="000344B4">
        <w:rPr>
          <w:bCs/>
          <w:sz w:val="23"/>
          <w:szCs w:val="23"/>
        </w:rPr>
        <w:t xml:space="preserve"> </w:t>
      </w:r>
    </w:p>
    <w:p w:rsidRDefault="00F56339" w:rsidP="00F56339" w:rsidR="00F56339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F56339" w:rsidP="00F56339" w:rsidR="00F56339" w:rsidRPr="007511B7">
      <w:pPr>
        <w:jc w:val="both"/>
      </w:pPr>
    </w:p>
    <w:p w:rsidRDefault="00F56339" w:rsidP="00F56339" w:rsidR="00F56339" w:rsidRPr="00A06BE6">
      <w:pPr>
        <w:jc w:val="both"/>
      </w:pPr>
    </w:p>
    <w:p w:rsidRDefault="00F56339" w:rsidP="00F56339" w:rsidR="00F56339" w:rsidRPr="00FF41D0">
      <w:pPr>
        <w:jc w:val="center"/>
      </w:pPr>
      <w:r w:rsidRPr="00E72224">
        <w:t>da</w:t>
      </w:r>
      <w:r w:rsidRPr="00FF41D0">
        <w:t xml:space="preserve">na </w:t>
      </w:r>
      <w:r>
        <w:t>12. travnja 2018. u 13</w:t>
      </w:r>
      <w:r w:rsidRPr="00FF41D0">
        <w:t>:</w:t>
      </w:r>
      <w:r>
        <w:t>15</w:t>
      </w:r>
      <w:r w:rsidRPr="00FF41D0">
        <w:t xml:space="preserve"> sati. </w:t>
      </w:r>
    </w:p>
    <w:p w:rsidRDefault="00F56339" w:rsidP="00F56339" w:rsidR="00F56339">
      <w:pPr>
        <w:jc w:val="both"/>
      </w:pPr>
    </w:p>
    <w:p w:rsidRDefault="00F56339" w:rsidP="00F56339" w:rsidR="00F56339" w:rsidRPr="00A06BE6">
      <w:pPr>
        <w:jc w:val="both"/>
      </w:pPr>
    </w:p>
    <w:p w:rsidRDefault="00F56339" w:rsidP="00F56339" w:rsidR="00F56339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F56339" w:rsidP="00F56339" w:rsidR="00F56339" w:rsidRPr="008110D5">
      <w:pPr>
        <w:jc w:val="both"/>
      </w:pPr>
      <w:r w:rsidRPr="008110D5">
        <w:t>UPOZORENJE:</w:t>
      </w:r>
    </w:p>
    <w:p w:rsidRDefault="00F56339" w:rsidP="00F56339" w:rsidR="00F56339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F56339" w:rsidP="00F56339" w:rsidR="00F56339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F56339" w:rsidP="00F56339" w:rsidR="00F56339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F56339" w:rsidP="00F56339" w:rsidR="00F56339"/>
    <w:p w:rsidRDefault="00F56339" w:rsidP="00F56339" w:rsidR="00F56339"/>
    <w:p w:rsidRDefault="002738EB" w:rsidP="00F56339" w:rsidR="002738EB" w:rsidRPr="008110D5"/>
    <w:p w:rsidRDefault="00F56339" w:rsidP="00F56339" w:rsidR="00F56339" w:rsidRPr="008110D5">
      <w:pPr>
        <w:jc w:val="center"/>
      </w:pPr>
      <w:r w:rsidRPr="008110D5">
        <w:t xml:space="preserve">U Pazinu </w:t>
      </w:r>
      <w:r>
        <w:t>20. ožujka 2018</w:t>
      </w:r>
      <w:r w:rsidRPr="008110D5">
        <w:t>.</w:t>
      </w:r>
    </w:p>
    <w:p w:rsidRDefault="00F56339" w:rsidP="00F56339" w:rsidR="00F56339">
      <w:pPr>
        <w:ind w:left="7080"/>
        <w:jc w:val="both"/>
      </w:pPr>
    </w:p>
    <w:p w:rsidRDefault="00F56339" w:rsidP="00F56339" w:rsidR="00F56339">
      <w:pPr>
        <w:ind w:left="7080"/>
        <w:jc w:val="both"/>
      </w:pPr>
    </w:p>
    <w:p w:rsidRDefault="00F56339" w:rsidP="00F56339" w:rsidR="00F56339" w:rsidRPr="00A06BE6">
      <w:pPr>
        <w:ind w:left="6480"/>
        <w:jc w:val="both"/>
      </w:pPr>
      <w:r>
        <w:t xml:space="preserve">   Stečajna sutkinja</w:t>
      </w:r>
    </w:p>
    <w:p w:rsidRDefault="00F56339" w:rsidP="00F56339" w:rsidR="00F56339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F56339" w:rsidP="00F56339" w:rsidR="00F56339">
      <w:pPr>
        <w:jc w:val="both"/>
      </w:pPr>
      <w:r w:rsidRPr="00A06BE6">
        <w:tab/>
      </w:r>
    </w:p>
    <w:p w:rsidRDefault="00F56339" w:rsidP="00F56339" w:rsidR="00F56339">
      <w:pPr>
        <w:jc w:val="both"/>
      </w:pPr>
    </w:p>
    <w:p w:rsidRDefault="00F56339" w:rsidP="00F56339" w:rsidR="00F56339">
      <w:pPr>
        <w:jc w:val="both"/>
      </w:pPr>
    </w:p>
    <w:p w:rsidRDefault="00F56339" w:rsidP="00F56339" w:rsidR="00F56339" w:rsidRPr="005A1E57">
      <w:pPr>
        <w:jc w:val="both"/>
      </w:pPr>
      <w:r w:rsidRPr="005A1E57">
        <w:t>DNA:</w:t>
      </w:r>
    </w:p>
    <w:p w:rsidRDefault="00F56339" w:rsidP="00F56339" w:rsidR="00F56339" w:rsidRPr="00C01835">
      <w:r w:rsidRPr="00C01835">
        <w:t xml:space="preserve">- stečajna upraviteljica Milena Veljović iz Pule, </w:t>
      </w:r>
      <w:proofErr w:type="spellStart"/>
      <w:r w:rsidRPr="00C01835">
        <w:t>Dobrilina</w:t>
      </w:r>
      <w:proofErr w:type="spellEnd"/>
      <w:r w:rsidRPr="00C01835">
        <w:t xml:space="preserve"> 9</w:t>
      </w:r>
    </w:p>
    <w:p w:rsidRDefault="002738EB" w:rsidP="002738EB" w:rsidR="002738EB">
      <w:pPr>
        <w:rPr>
          <w:b/>
        </w:rPr>
      </w:pPr>
      <w:r w:rsidRPr="00442215">
        <w:t>- REPUBLIKA HRVATSKA po ŽDO u Puli</w:t>
      </w:r>
      <w:r>
        <w:t xml:space="preserve">-Pola, Pula, Rovinjska 2 </w:t>
      </w:r>
    </w:p>
    <w:p w:rsidRDefault="002738EB" w:rsidP="002738EB" w:rsidR="002738EB" w:rsidRPr="00442215">
      <w:pPr>
        <w:rPr>
          <w:b/>
        </w:rPr>
      </w:pPr>
      <w:r w:rsidRPr="00857DC5">
        <w:t>- HEP-Operator distribucijskog sustava d.o.o., Zagreb, Ulica grada Vukovara 37</w:t>
      </w:r>
    </w:p>
    <w:p w:rsidRDefault="002738EB" w:rsidP="002738EB" w:rsidR="002738EB" w:rsidRPr="00D879EA">
      <w:pPr>
        <w:rPr>
          <w:b/>
        </w:rPr>
      </w:pPr>
      <w:r w:rsidRPr="00D879EA">
        <w:t>- e-Oglasna ploča 8 dana</w:t>
      </w:r>
    </w:p>
    <w:p w:rsidRDefault="00F56339" w:rsidP="00F56339" w:rsidR="00F56339"/>
    <w:p w:rsidRDefault="003235D8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339"/>
    <w:rsid w:val="002738EB"/>
    <w:rsid w:val="003235D8"/>
    <w:rsid w:val="00554328"/>
    <w:rsid w:val="009853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3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63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33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3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3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63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33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3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1057</properties:Characters>
  <properties:Lines>45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2018-03-20T11:55:00Z</dcterms:created>
  <dc:creator>Jasmina Matika</dc:creator>
  <cp:lastModifiedBy>Jasmina Matika</cp:lastModifiedBy>
  <dcterms:modified xmlns:xsi="http://www.w3.org/2001/XMLSchema-instance" xsi:type="dcterms:W3CDTF">2018-03-20T12:09:00Z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(St-402-16 - POZIV ZA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