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7d7e" w14:paraId="6817d7e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4C35AE">
        <w:rPr>
          <w:szCs w:val="24"/>
        </w:rPr>
        <w:t>880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C35AE" w:rsidRPr="004C35AE">
        <w:t>ELAR d.o.o., Varaždin, Zagrebačka ulica 25,  MBS: 070089523, OIB: 37484029420</w:t>
      </w:r>
      <w:r w:rsidR="000571E3" w:rsidRPr="007F7A65">
        <w:t xml:space="preserve">, dana </w:t>
      </w:r>
      <w:r w:rsidR="00861075">
        <w:t>22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4C35AE" w:rsidRPr="004C35AE">
        <w:t>ELAR d.o.o., Varaždin, Zagrebačka ulica 25,  MBS: 070089523, OIB: 37484029420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61075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4C35AE" w:rsidRPr="004C35AE">
        <w:t>ELAR d.o.o., Varaždin, Zagrebačka ulica 25,  MBS: 070089523, OIB: 37484029420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4C35AE" w:rsidRPr="004C35AE">
        <w:t>Renato Sabljić, Zagreb, Zdenački zavoj 14, OIB: 74644810692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4C35AE" w:rsidRPr="004C35AE">
        <w:t>ELAR d.o.o., Varaždin, Zagrebačka ulica 25,  MBS: 070089523, OIB: 37484029420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861075">
        <w:rPr>
          <w:szCs w:val="24"/>
        </w:rPr>
        <w:t>23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61075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CD5551" w:rsidR="00CD5551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861075" w:rsidP="00CD5551" w:rsidR="00B7038C" w:rsidRPr="007F7A65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4C35AE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4C35AE" w:rsidRPr="004C35AE">
        <w:t>ELAR d.o.o., Varaždin, Zagreb</w:t>
      </w:r>
      <w:r w:rsidR="004C35AE">
        <w:t>ačka ulica 25</w:t>
      </w:r>
    </w:p>
    <w:p w:rsidRDefault="00A80348" w:rsidP="0086107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4C35AE">
        <w:t>Mirela Roun</w:t>
      </w:r>
      <w:r w:rsidR="004C35AE" w:rsidRPr="005C25C7">
        <w:t xml:space="preserve">, </w:t>
      </w:r>
      <w:r w:rsidR="004C35AE">
        <w:t>Varaždin</w:t>
      </w:r>
      <w:r w:rsidR="004C35AE" w:rsidRPr="005C25C7">
        <w:t xml:space="preserve">, </w:t>
      </w:r>
      <w:r w:rsidR="004C35AE">
        <w:t>Alojzija Stepinca 1/a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r w:rsidR="00F628E5">
        <w:rPr>
          <w:szCs w:val="24"/>
        </w:rPr>
        <w:t>Graberje 1</w:t>
      </w:r>
    </w:p>
    <w:p w:rsidRDefault="00DF4B3F" w:rsidP="004C35AE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4C35AE" w:rsidRPr="004C35AE">
        <w:t>Renato Sabljić, Zagreb, Zde</w:t>
      </w:r>
      <w:r w:rsidR="004C35AE">
        <w:t>nački zavoj 14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5551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4C35AE">
      <w:t>880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C35AE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38D6"/>
    <w:rsid w:val="00A54E10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D5551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5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5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55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5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5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5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5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55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5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5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ELAR društvo s ograničenom odgovornošću za trgovinu i usluge</izvorni_sadrzaj>
    <derivirana_varijabla naziv="DomainObject.Predmet.ProtustrankaFormated_1">  ELAR društvo s ograničenom odgovornošću za trgovinu i usluge</derivirana_varijabla>
  </DomainObject.Predmet.ProtustrankaFormated>
  <DomainObject.Predmet.ProtustrankaFormatedOIB>
    <izvorni_sadrzaj>  ELAR društvo s ograničenom odgovornošću za trgovinu i usluge, OIB 37484029420</izvorni_sadrzaj>
    <derivirana_varijabla naziv="DomainObject.Predmet.ProtustrankaFormatedOIB_1">  ELAR društvo s ograničenom odgovornošću za trgovinu i usluge, OIB 37484029420</derivirana_varijabla>
  </DomainObject.Predmet.ProtustrankaFormatedOIB>
  <DomainObject.Predmet.ProtustrankaFormatedWithAdress>
    <izvorni_sadrzaj> ELAR društvo s ograničenom odgovornošću za trgovinu i usluge, Zagrebačka ulica 25, 42000 Varaždin</izvorni_sadrzaj>
    <derivirana_varijabla naziv="DomainObject.Predmet.ProtustrankaFormatedWithAdress_1"> ELAR društvo s ograničenom odgovornošću za trgovinu i usluge, Zagrebačka ulica 25, 42000 Varaždin</derivirana_varijabla>
  </DomainObject.Predmet.ProtustrankaFormatedWithAdress>
  <DomainObject.Predmet.ProtustrankaFormatedWithAdressOIB>
    <izvorni_sadrzaj> ELAR društvo s ograničenom odgovornošću za trgovinu i usluge, OIB 37484029420, Zagrebačka ulica 25, 42000 Varaždin</izvorni_sadrzaj>
    <derivirana_varijabla naziv="DomainObject.Predmet.ProtustrankaFormatedWithAdressOIB_1"> ELAR društvo s ograničenom odgovornošću za trgovinu i usluge, OIB 37484029420, Zagrebačka ulica 25, 42000 Varaždin</derivirana_varijabla>
  </DomainObject.Predmet.ProtustrankaFormatedWithAdressOIB>
  <DomainObject.Predmet.ProtustrankaWithAdress>
    <izvorni_sadrzaj>ELAR društvo s ograničenom odgovornošću za trgovinu i usluge Zagrebačka ulica 25, 42000 Varaždin</izvorni_sadrzaj>
    <derivirana_varijabla naziv="DomainObject.Predmet.ProtustrankaWithAdress_1">ELAR društvo s ograničenom odgovornošću za trgovinu i usluge Zagrebačka ulica 25, 42000 Varaždin</derivirana_varijabla>
  </DomainObject.Predmet.ProtustrankaWithAdress>
  <DomainObject.Predmet.ProtustrankaWithAdressOIB>
    <izvorni_sadrzaj>ELAR društvo s ograničenom odgovornošću za trgovinu i usluge, OIB 37484029420, Zagrebačka ulica 25, 42000 Varaždin</izvorni_sadrzaj>
    <derivirana_varijabla naziv="DomainObject.Predmet.ProtustrankaWithAdressOIB_1">ELAR društvo s ograničenom odgovornošću za trgovinu i usluge, OIB 37484029420, Zagrebačka ulica 25, 42000 Varaždin</derivirana_varijabla>
  </DomainObject.Predmet.ProtustrankaWithAdressOIB>
  <DomainObject.Predmet.ProtustrankaNazivFormated>
    <izvorni_sadrzaj>ELAR društvo s ograničenom odgovornošću za trgovinu i usluge</izvorni_sadrzaj>
    <derivirana_varijabla naziv="DomainObject.Predmet.ProtustrankaNazivFormated_1">ELAR društvo s ograničenom odgovornošću za trgovinu i usluge</derivirana_varijabla>
  </DomainObject.Predmet.ProtustrankaNazivFormated>
  <DomainObject.Predmet.ProtustrankaNazivFormatedOIB>
    <izvorni_sadrzaj>ELAR društvo s ograničenom odgovornošću za trgovinu i usluge, OIB 37484029420</izvorni_sadrzaj>
    <derivirana_varijabla naziv="DomainObject.Predmet.ProtustrankaNazivFormatedOIB_1">ELAR društvo s ograničenom odgovornošću za trgovinu i usluge, OIB 37484029420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544568.16</izvorni_sadrzaj>
    <derivirana_varijabla naziv="DomainObject.Predmet.TrenutnaVrijednost_1">544568.16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ELAR društvo s ograničenom odgovornošću za trgovinu i usluge</item>
    </izvorni_sadrzaj>
    <derivirana_varijabla naziv="DomainObject.Predmet.ProtuStrankaListFormated_1">
      <item>ELAR društvo s ograničenom odgovornošću za trgovinu i usluge</item>
    </derivirana_varijabla>
  </DomainObject.Predmet.ProtuStrankaListFormated>
  <DomainObject.Predmet.ProtuStrankaListFormatedOIB>
    <izvorni_sadrzaj>
      <item>ELAR društvo s ograničenom odgovornošću za trgovinu i usluge, OIB 37484029420</item>
    </izvorni_sadrzaj>
    <derivirana_varijabla naziv="DomainObject.Predmet.ProtuStrankaListFormatedOIB_1">
      <item>ELAR društvo s ograničenom odgovornošću za trgovinu i usluge, OIB 37484029420</item>
    </derivirana_varijabla>
  </DomainObject.Predmet.ProtuStrankaListFormatedOIB>
  <DomainObject.Predmet.ProtuStrankaListFormatedWithAdress>
    <izvorni_sadrzaj>
      <item>ELAR društvo s ograničenom odgovornošću za trgovinu i usluge, Zagrebačka ulica 25, 42000 Varaždin</item>
    </izvorni_sadrzaj>
    <derivirana_varijabla naziv="DomainObject.Predmet.ProtuStrankaListFormatedWithAdress_1">
      <item>ELAR društvo s ograničenom odgovornošću za trgovinu i usluge, Zagrebačka ulica 25, 42000 Varaždin</item>
    </derivirana_varijabla>
  </DomainObject.Predmet.ProtuStrankaListFormatedWithAdress>
  <DomainObject.Predmet.ProtuStrankaListFormatedWithAdressOIB>
    <izvorni_sadrzaj>
      <item>ELAR društvo s ograničenom odgovornošću za trgovinu i usluge, OIB 37484029420, Zagrebačka ulica 25, 42000 Varaždin</item>
    </izvorni_sadrzaj>
    <derivirana_varijabla naziv="DomainObject.Predmet.ProtuStrankaListFormatedWithAdressOIB_1">
      <item>ELAR društvo s ograničenom odgovornošću za trgovinu i usluge, OIB 37484029420, Zagrebačka ulica 25, 42000 Varaždin</item>
    </derivirana_varijabla>
  </DomainObject.Predmet.ProtuStrankaListFormatedWithAdressOIB>
  <DomainObject.Predmet.ProtuStrankaListNazivFormated>
    <izvorni_sadrzaj>
      <item>ELAR društvo s ograničenom odgovornošću za trgovinu i usluge</item>
    </izvorni_sadrzaj>
    <derivirana_varijabla naziv="DomainObject.Predmet.ProtuStrankaListNazivFormated_1">
      <item>ELAR društvo s ograničenom odgovornošću za trgovinu i usluge</item>
    </derivirana_varijabla>
  </DomainObject.Predmet.ProtuStrankaListNazivFormated>
  <DomainObject.Predmet.ProtuStrankaListNazivFormatedOIB>
    <izvorni_sadrzaj>
      <item>ELAR društvo s ograničenom odgovornošću za trgovinu i usluge, OIB 37484029420</item>
    </izvorni_sadrzaj>
    <derivirana_varijabla naziv="DomainObject.Predmet.ProtuStrankaListNazivFormatedOIB_1">
      <item>ELAR društvo s ograničenom odgovornošću za trgovinu i usluge, OIB 37484029420</item>
    </derivirana_varijabla>
  </DomainObject.Predmet.ProtuStrankaListNazivFormatedOIB>
  <DomainObject.Predmet.OstaliListFormated>
    <izvorni_sadrzaj>
      <item>Sudski registar</item>
      <item>E-oglasna ploča</item>
      <item>Mirela Roun</item>
      <item>Porezna uprava - Ispostava Varaždin</item>
      <item>Županijsko državno odvjetništvo</item>
    </izvorni_sadrzaj>
    <derivirana_varijabla naziv="DomainObject.Predmet.OstaliListFormated_1">
      <item>Sudski registar</item>
      <item>E-oglasna ploča</item>
      <item>Mirela Roun</item>
      <item>Porezna uprava - Ispostava Varaždin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Mirela Roun, OIB 71010004879</item>
      <item>Porezna uprava - Ispostava Varaždin</item>
      <item>Županijsko državno odvjetništvo</item>
    </izvorni_sadrzaj>
    <derivirana_varijabla naziv="DomainObject.Predmet.OstaliListFormatedOIB_1">
      <item>Sudski registar</item>
      <item>E-oglasna ploča</item>
      <item>Mirela Roun, OIB 71010004879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Mirela Roun, Alojzije Stepinca 1a, 42000 Varaždin</item>
      <item>Porezna uprava - Ispostava Varaždin</item>
      <item>Županijsko državno odvjetništvo</item>
    </izvorni_sadrzaj>
    <derivirana_varijabla naziv="DomainObject.Predmet.OstaliListFormatedWithAdress_1">
      <item>Sudski registar</item>
      <item>E-oglasna ploča</item>
      <item>Mirela Roun, Alojzije Stepinca 1a, 42000 Varaždin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Mirela Roun, OIB 71010004879, Alojzije Stepinca 1a, 42000 Varaždin</item>
      <item>Porezna uprava - Ispostava Varaždin</item>
      <item>Županijsko državno odvjetništvo</item>
    </izvorni_sadrzaj>
    <derivirana_varijabla naziv="DomainObject.Predmet.OstaliListFormatedWithAdressOIB_1">
      <item>Sudski registar</item>
      <item>E-oglasna ploča</item>
      <item>Mirela Roun, OIB 71010004879, Alojzije Stepinca 1a, 42000 Varaždin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Mirela Roun</item>
      <item>Porezna uprava - Ispostava Varaždin</item>
      <item>Županijsko državno odvjetništvo</item>
    </izvorni_sadrzaj>
    <derivirana_varijabla naziv="DomainObject.Predmet.OstaliListNazivFormated_1">
      <item>Sudski registar</item>
      <item>E-oglasna ploča</item>
      <item>Mirela Roun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Mirela Roun, OIB 71010004879</item>
      <item>Porezna uprava - Ispostava Varaždin</item>
      <item>Županijsko državno odvjetništvo</item>
    </izvorni_sadrzaj>
    <derivirana_varijabla naziv="DomainObject.Predmet.OstaliListNazivFormatedOIB_1">
      <item>Sudski registar</item>
      <item>E-oglasna ploča</item>
      <item>Mirela Roun, OIB 71010004879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ELAR društvo s ograničenom odgovornošću za trgovinu i usluge</izvorni_sadrzaj>
    <derivirana_varijabla naziv="DomainObject.Predmet.ProtustrankaIDrugi_1">ELAR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ELAR društvo s ograničenom odgovornošću za trgovinu i usluge, OIB 37484029420, Zagrebačka ulica 25, 42000 Varaždin</izvorni_sadrzaj>
    <derivirana_varijabla naziv="DomainObject.Predmet.ProtustrankaIDrugiAdressOIB_1">ELAR društvo s ograničenom odgovornošću za trgovinu i usluge, OIB 37484029420, Zagrebačka ulica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ELAR društvo s ograničenom odgovornošću za trgovinu i usluge</item>
      <item>Sudski registar</item>
      <item>E-oglasna ploča</item>
      <item>Mirela Roun</item>
      <item>Porezna uprava - Ispostava Varaždin</item>
      <item>Županijsko državno odvjetništvo</item>
    </izvorni_sadrzaj>
    <derivirana_varijabla naziv="DomainObject.Predmet.SudioniciListNaziv_1">
      <item>Financijska agencija</item>
      <item>ELAR društvo s ograničenom odgovornošću za trgovinu i usluge</item>
      <item>Sudski registar</item>
      <item>E-oglasna ploča</item>
      <item>Mirela Roun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ELAR društvo s ograničenom odgovornošću za trgovinu i usluge, OIB 37484029420, Zagrebačka ulica 25,42000 Varaždin</item>
      <item>Sudski registar</item>
      <item>E-oglasna ploča</item>
      <item>Mirela Roun, OIB 71010004879, Alojzije Stepinca 1a,42000 Varaždin</item>
      <item>Porezna uprava - Ispostava Varaždin</item>
      <item>Županijsko državno odvjetništvo</item>
    </izvorni_sadrzaj>
    <derivirana_varijabla naziv="DomainObject.Predmet.SudioniciListAdressOIB_1">
      <item>Financijska agencija, OIB 85821130368, A. Cesarca 2,42000 Varaždin</item>
      <item>ELAR društvo s ograničenom odgovornošću za trgovinu i usluge, OIB 37484029420, Zagrebačka ulica 25,42000 Varaždin</item>
      <item>Sudski registar</item>
      <item>E-oglasna ploča</item>
      <item>Mirela Roun, OIB 71010004879, Alojzije Stepinca 1a,42000 Varaždin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37484029420</item>
      <item>, OIB null</item>
      <item>, OIB null</item>
      <item>, OIB 71010004879</item>
      <item>, OIB null</item>
      <item>, OIB null</item>
    </izvorni_sadrzaj>
    <derivirana_varijabla naziv="DomainObject.Predmet.SudioniciListNazivOIB_1">
      <item>, OIB 85821130368</item>
      <item>, OIB 37484029420</item>
      <item>, OIB null</item>
      <item>, OIB null</item>
      <item>, OIB 71010004879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EC912-3410-4640-91C5-2C8950943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2752</properties:Characters>
  <properties:Lines>87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2016-01-22T10:43:00Z</dcterms:created>
  <dc:creator>Ljubica Makovec</dc:creator>
  <cp:lastModifiedBy>Nevenka Vuković</cp:lastModifiedBy>
  <cp:lastPrinted>2016-01-22T10:47:00Z</cp:lastPrinted>
  <dcterms:modified xmlns:xsi="http://www.w3.org/2001/XMLSchema-instance" xsi:type="dcterms:W3CDTF">2016-01-22T10:47:00Z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