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6c74" w14:paraId="c446c7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52ECE">
        <w:t>-110/17-5</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52D1E">
        <w:rPr>
          <w:rFonts w:cs="Times New Roman" w:eastAsia="Times New Roman"/>
          <w:lang w:eastAsia="hr-HR"/>
        </w:rPr>
        <w:t xml:space="preserve"> </w:t>
      </w:r>
      <w:r w:rsidR="00152ECE">
        <w:rPr>
          <w:rFonts w:cs="Times New Roman" w:eastAsia="Times New Roman"/>
          <w:lang w:eastAsia="hr-HR"/>
        </w:rPr>
        <w:t xml:space="preserve"> GARUDA j.d.o.o., Zagreb, Jaroslava Šidaka 8, OIB: </w:t>
      </w:r>
      <w:r w:rsidR="00152ECE" w:rsidRPr="00B87868">
        <w:rPr>
          <w:rFonts w:cs="Times New Roman" w:eastAsia="Times New Roman"/>
          <w:lang w:eastAsia="hr-HR"/>
        </w:rPr>
        <w:t>01210450024</w:t>
      </w:r>
      <w:r w:rsidR="00152ECE">
        <w:rPr>
          <w:rFonts w:cs="Times New Roman" w:eastAsia="Times New Roman"/>
          <w:lang w:eastAsia="hr-HR"/>
        </w:rPr>
        <w:t xml:space="preserve">, MBS: </w:t>
      </w:r>
      <w:r w:rsidR="00152ECE" w:rsidRPr="00B87868">
        <w:rPr>
          <w:rFonts w:cs="Times New Roman" w:eastAsia="Times New Roman"/>
          <w:lang w:eastAsia="hr-HR"/>
        </w:rPr>
        <w:t>080880079</w:t>
      </w:r>
      <w:r w:rsidR="00152ECE">
        <w:rPr>
          <w:rFonts w:cs="Times New Roman" w:eastAsia="Times New Roman"/>
          <w:lang w:eastAsia="hr-HR"/>
        </w:rPr>
        <w:t xml:space="preserve">, </w:t>
      </w:r>
      <w:r w:rsidR="001239B3">
        <w:rPr>
          <w:rFonts w:cs="Times New Roman" w:eastAsia="Times New Roman"/>
          <w:lang w:eastAsia="hr-HR"/>
        </w:rPr>
        <w:t xml:space="preserve">dana </w:t>
      </w:r>
      <w:r w:rsidR="004E1E6B">
        <w:rPr>
          <w:rFonts w:cs="Times New Roman" w:eastAsia="Times New Roman"/>
          <w:lang w:eastAsia="hr-HR"/>
        </w:rPr>
        <w:t>18</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52D1E">
        <w:rPr>
          <w:rFonts w:cs="Times New Roman" w:eastAsia="Times New Roman"/>
          <w:lang w:eastAsia="hr-HR"/>
        </w:rPr>
        <w:t xml:space="preserve"> </w:t>
      </w:r>
      <w:r w:rsidR="00152ECE">
        <w:rPr>
          <w:rFonts w:cs="Times New Roman" w:eastAsia="Times New Roman"/>
          <w:lang w:eastAsia="hr-HR"/>
        </w:rPr>
        <w:t xml:space="preserve"> GARUDA j.d.o.o., Zagreb, Jaroslava Šidaka 8, OIB: </w:t>
      </w:r>
      <w:r w:rsidR="00152ECE" w:rsidRPr="00B87868">
        <w:rPr>
          <w:rFonts w:cs="Times New Roman" w:eastAsia="Times New Roman"/>
          <w:lang w:eastAsia="hr-HR"/>
        </w:rPr>
        <w:t>01210450024</w:t>
      </w:r>
      <w:r w:rsidR="00152ECE">
        <w:rPr>
          <w:rFonts w:cs="Times New Roman" w:eastAsia="Times New Roman"/>
          <w:lang w:eastAsia="hr-HR"/>
        </w:rPr>
        <w:t xml:space="preserve">, MBS: </w:t>
      </w:r>
      <w:r w:rsidR="00152ECE" w:rsidRPr="00B87868">
        <w:rPr>
          <w:rFonts w:cs="Times New Roman" w:eastAsia="Times New Roman"/>
          <w:lang w:eastAsia="hr-HR"/>
        </w:rPr>
        <w:t>080880079</w:t>
      </w:r>
      <w:r w:rsidR="00152ECE"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152EC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152ECE">
        <w:rPr>
          <w:rFonts w:cs="Times New Roman"/>
        </w:rPr>
        <w:t xml:space="preserve">Jadranka Divjak, Zagreb, Jaroslava Šidaka 8, OIB: </w:t>
      </w:r>
      <w:r w:rsidR="00152ECE" w:rsidRPr="00D210CC">
        <w:rPr>
          <w:rFonts w:cs="Times New Roman"/>
        </w:rPr>
        <w:t>71772424228</w:t>
      </w:r>
      <w:r w:rsidR="00152ECE">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152ECE">
        <w:rPr>
          <w:b/>
        </w:rPr>
        <w:t>11</w:t>
      </w:r>
      <w:r w:rsidR="001239B3" w:rsidRPr="00C26EA3">
        <w:rPr>
          <w:b/>
        </w:rPr>
        <w:t>:</w:t>
      </w:r>
      <w:r w:rsidR="00152ECE">
        <w:rPr>
          <w:b/>
        </w:rPr>
        <w:t>00</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B52D1E">
        <w:rPr>
          <w:rFonts w:cs="Times New Roman" w:eastAsia="Times New Roman"/>
          <w:lang w:eastAsia="hr-HR"/>
        </w:rPr>
        <w:t xml:space="preserve"> </w:t>
      </w:r>
      <w:r w:rsidR="00152ECE">
        <w:rPr>
          <w:rFonts w:cs="Times New Roman" w:eastAsia="Times New Roman"/>
          <w:lang w:eastAsia="hr-HR"/>
        </w:rPr>
        <w:t xml:space="preserve">GARUDA j.d.o.o., Zagreb, Jaroslava Šidaka 8, OIB: </w:t>
      </w:r>
      <w:r w:rsidR="00152ECE" w:rsidRPr="00B87868">
        <w:rPr>
          <w:rFonts w:cs="Times New Roman" w:eastAsia="Times New Roman"/>
          <w:lang w:eastAsia="hr-HR"/>
        </w:rPr>
        <w:t>01210450024</w:t>
      </w:r>
      <w:r w:rsidR="00152ECE">
        <w:rPr>
          <w:rFonts w:cs="Times New Roman" w:eastAsia="Times New Roman"/>
          <w:lang w:eastAsia="hr-HR"/>
        </w:rPr>
        <w:t xml:space="preserve">, MBS: </w:t>
      </w:r>
      <w:r w:rsidR="00152ECE" w:rsidRPr="00B87868">
        <w:rPr>
          <w:rFonts w:cs="Times New Roman" w:eastAsia="Times New Roman"/>
          <w:lang w:eastAsia="hr-HR"/>
        </w:rPr>
        <w:t>080880079</w:t>
      </w:r>
      <w:r w:rsidR="00152ECE">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152ECE">
        <w:rPr>
          <w:rFonts w:cs="Times New Roman" w:eastAsia="Times New Roman"/>
          <w:lang w:eastAsia="hr-HR"/>
        </w:rPr>
        <w:t xml:space="preserve">31.237,59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B52D1E">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E1E6B" w:rsidP="009A1C7B" w:rsidR="009A1C7B">
      <w:pPr>
        <w:jc w:val="center"/>
      </w:pPr>
      <w:r>
        <w:t>U Zagrebu, 18</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03661F">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3661F" w:rsidP="002152A3" w:rsidR="0003661F" w:rsidRPr="0087660A">
      <w:pPr>
        <w:jc w:val="right"/>
        <w:rPr>
          <w:szCs w:val="20"/>
        </w:rPr>
      </w:pPr>
      <w:r w:rsidRPr="0087660A">
        <w:rPr>
          <w:szCs w:val="20"/>
        </w:rPr>
        <w:t>za točnost otpravka-ovlašteni službenik</w:t>
      </w:r>
    </w:p>
    <w:p w:rsidRDefault="0003661F" w:rsidP="002152A3" w:rsidR="0003661F" w:rsidRPr="0087660A">
      <w:pPr>
        <w:jc w:val="right"/>
        <w:rPr>
          <w:szCs w:val="20"/>
        </w:rPr>
      </w:pPr>
      <w:r w:rsidRPr="0087660A">
        <w:rPr>
          <w:szCs w:val="20"/>
        </w:rPr>
        <w:t>Višnja Svečak</w:t>
      </w:r>
    </w:p>
    <w:p w:rsidRDefault="0003661F" w:rsidP="00715ABC" w:rsidR="0003661F">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61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152ECE">
      <w:t>110</w:t>
    </w:r>
    <w:r w:rsidR="003F498E">
      <w:t>/1</w:t>
    </w:r>
    <w:r w:rsidR="00152ECE">
      <w:t>7-5</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61F"/>
    <w:rsid w:val="00036F79"/>
    <w:rsid w:val="00066422"/>
    <w:rsid w:val="000B2149"/>
    <w:rsid w:val="000C4886"/>
    <w:rsid w:val="000C4982"/>
    <w:rsid w:val="001239B3"/>
    <w:rsid w:val="001514F9"/>
    <w:rsid w:val="00152ECE"/>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498E"/>
    <w:rsid w:val="003F5D58"/>
    <w:rsid w:val="00450998"/>
    <w:rsid w:val="00462590"/>
    <w:rsid w:val="00474665"/>
    <w:rsid w:val="00490721"/>
    <w:rsid w:val="004A0E50"/>
    <w:rsid w:val="004A64EA"/>
    <w:rsid w:val="004B72A9"/>
    <w:rsid w:val="004C25F1"/>
    <w:rsid w:val="004C5EAF"/>
    <w:rsid w:val="004D61B5"/>
    <w:rsid w:val="004E0CC2"/>
    <w:rsid w:val="004E1E6B"/>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17CB"/>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52D1E"/>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3661F"/>
    <w:rPr>
      <w:color w:val="808080"/>
      <w:bdr w:space="0" w:sz="0" w:color="auto" w:val="none"/>
      <w:shd w:fill="auto" w:color="auto" w:val="clear"/>
    </w:rPr>
  </w:style>
  <w:style w:customStyle="true" w:styleId="eSPISCCParagraphDefaultFont" w:type="character">
    <w:name w:val="eSPIS_CC_Paragraph Default Font"/>
    <w:basedOn w:val="Zadanifontodlomka"/>
    <w:rsid w:val="0003661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3661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3661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3661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3661F"/>
    <w:rPr>
      <w:color w:val="808080"/>
      <w:bdr w:color="auto" w:space="0" w:sz="0" w:val="none"/>
      <w:shd w:color="auto" w:fill="auto" w:val="clear"/>
    </w:rPr>
  </w:style>
  <w:style w:customStyle="1" w:styleId="eSPISCCParagraphDefaultFont" w:type="character">
    <w:name w:val="eSPIS_CC_Paragraph Default Font"/>
    <w:basedOn w:val="Zadanifontodlomka"/>
    <w:rsid w:val="0003661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3661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3661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3661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GARUDA jednostavno društvo s ograničenom odgovornošću za poslovanje nekretninama zastupanog po punomoćniku Jadranka Divjak</izvorni_sadrzaj>
    <derivirana_varijabla naziv="DomainObject.Predmet.ProtustrankaFormated_1">  GARUDA jednostavno društvo s ograničenom odgovornošću za poslovanje nekretninama zastupanog po punomoćniku Jadranka Divjak</derivirana_varijabla>
  </DomainObject.Predmet.ProtustrankaFormated>
  <DomainObject.Predmet.ProtustrankaFormatedOIB>
    <izvorni_sadrzaj>  GARUDA jednostavno društvo s ograničenom odgovornošću za poslovanje nekretninama, OIB 01210450024 zastupanog po punomoćniku Jadranka Divjak</izvorni_sadrzaj>
    <derivirana_varijabla naziv="DomainObject.Predmet.ProtustrankaFormatedOIB_1">  GARUDA jednostavno društvo s ograničenom odgovornošću za poslovanje nekretninama, OIB 01210450024 zastupanog po punomoćniku Jadranka Divjak</derivirana_varijabla>
  </DomainObject.Predmet.ProtustrankaFormatedOIB>
  <DomainObject.Predmet.ProtustrankaFormatedWithAdress>
    <izvorni_sadrzaj> GARUDA jednostavno društvo s ograničenom odgovornošću za poslovanje nekretninama, Jaroslava Šidaka 8, 10000 Zagreb zastupanog po punomoćniku Jadranka Divjak</izvorni_sadrzaj>
    <derivirana_varijabla naziv="DomainObject.Predmet.ProtustrankaFormatedWithAdress_1"> GARUDA jednostavno društvo s ograničenom odgovornošću za poslovanje nekretninama, Jaroslava Šidaka 8, 10000 Zagreb zastupanog po punomoćniku Jadranka Divjak</derivirana_varijabla>
  </DomainObject.Predmet.ProtustrankaFormatedWithAdress>
  <DomainObject.Predmet.ProtustrankaFormatedWithAdressOIB>
    <izvorni_sadrzaj> GARUDA jednostavno društvo s ograničenom odgovornošću za poslovanje nekretninama, OIB 01210450024, Jaroslava Šidaka 8, 10000 Zagreb zastupanog po punomoćniku Jadranka Divjak</izvorni_sadrzaj>
    <derivirana_varijabla naziv="DomainObject.Predmet.ProtustrankaFormatedWithAdressOIB_1"> GARUDA jednostavno društvo s ograničenom odgovornošću za poslovanje nekretninama, OIB 01210450024, Jaroslava Šidaka 8, 10000 Zagreb zastupanog po punomoćniku Jadranka Divjak</derivirana_varijabla>
  </DomainObject.Predmet.ProtustrankaFormatedWithAdressOIB>
  <DomainObject.Predmet.ProtustrankaWithAdress>
    <izvorni_sadrzaj>GARUDA jednostavno društvo s ograničenom odgovornošću za poslovanje nekretninama Jaroslava Šidaka 8, 10000 Zagreb</izvorni_sadrzaj>
    <derivirana_varijabla naziv="DomainObject.Predmet.ProtustrankaWithAdress_1">GARUDA jednostavno društvo s ograničenom odgovornošću za poslovanje nekretninama Jaroslava Šidaka 8, 10000 Zagreb</derivirana_varijabla>
  </DomainObject.Predmet.ProtustrankaWithAdress>
  <DomainObject.Predmet.ProtustrankaWithAdressOIB>
    <izvorni_sadrzaj>GARUDA jednostavno društvo s ograničenom odgovornošću za poslovanje nekretninama, OIB 01210450024, Jaroslava Šidaka 8, 10000 Zagreb</izvorni_sadrzaj>
    <derivirana_varijabla naziv="DomainObject.Predmet.ProtustrankaWithAdressOIB_1">GARUDA jednostavno društvo s ograničenom odgovornošću za poslovanje nekretninama, OIB 01210450024, Jaroslava Šidaka 8, 10000 Zagreb</derivirana_varijabla>
  </DomainObject.Predmet.ProtustrankaWithAdressOIB>
  <DomainObject.Predmet.ProtustrankaNazivFormated>
    <izvorni_sadrzaj>GARUDA jednostavno društvo s ograničenom odgovornošću za poslovanje nekretninama</izvorni_sadrzaj>
    <derivirana_varijabla naziv="DomainObject.Predmet.ProtustrankaNazivFormated_1">GARUDA jednostavno društvo s ograničenom odgovornošću za poslovanje nekretninama</derivirana_varijabla>
  </DomainObject.Predmet.ProtustrankaNazivFormated>
  <DomainObject.Predmet.ProtustrankaNazivFormatedOIB>
    <izvorni_sadrzaj>GARUDA jednostavno društvo s ograničenom odgovornošću za poslovanje nekretninama, OIB 01210450024</izvorni_sadrzaj>
    <derivirana_varijabla naziv="DomainObject.Predmet.ProtustrankaNazivFormatedOIB_1">GARUDA jednostavno društvo s ograničenom odgovornošću za poslovanje nekretninama, OIB 01210450024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GARUDA jednostavno društvo s ograničenom odgovornošću za poslovanje nekretninama zastupanog po punomoćniku Jadranka Divjak</item>
    </izvorni_sadrzaj>
    <derivirana_varijabla naziv="DomainObject.Predmet.ProtuStrankaListFormated_1">
      <item>GARUDA jednostavno društvo s ograničenom odgovornošću za poslovanje nekretninama zastupanog po punomoćniku Jadranka Divjak</item>
    </derivirana_varijabla>
  </DomainObject.Predmet.ProtuStrankaListFormated>
  <DomainObject.Predmet.ProtuStrankaListFormatedOIB>
    <izvorni_sadrzaj>
      <item>GARUDA jednostavno društvo s ograničenom odgovornošću za poslovanje nekretninama, OIB 01210450024 zastupanog po punomoćniku Jadranka Divjak</item>
    </izvorni_sadrzaj>
    <derivirana_varijabla naziv="DomainObject.Predmet.ProtuStrankaListFormatedOIB_1">
      <item>GARUDA jednostavno društvo s ograničenom odgovornošću za poslovanje nekretninama, OIB 01210450024 zastupanog po punomoćniku Jadranka Divjak</item>
    </derivirana_varijabla>
  </DomainObject.Predmet.ProtuStrankaListFormatedOIB>
  <DomainObject.Predmet.ProtuStrankaListFormatedWithAdress>
    <izvorni_sadrzaj>
      <item>GARUDA jednostavno društvo s ograničenom odgovornošću za poslovanje nekretninama, Jaroslava Šidaka 8, 10000 Zagreb zastupanog po punomoćniku Jadranka Divjak</item>
    </izvorni_sadrzaj>
    <derivirana_varijabla naziv="DomainObject.Predmet.ProtuStrankaListFormatedWithAdress_1">
      <item>GARUDA jednostavno društvo s ograničenom odgovornošću za poslovanje nekretninama, Jaroslava Šidaka 8, 10000 Zagreb zastupanog po punomoćniku Jadranka Divjak</item>
    </derivirana_varijabla>
  </DomainObject.Predmet.ProtuStrankaListFormatedWithAdress>
  <DomainObject.Predmet.ProtuStrankaListFormatedWithAdressOIB>
    <izvorni_sadrzaj>
      <item>GARUDA jednostavno društvo s ograničenom odgovornošću za poslovanje nekretninama, OIB 01210450024, Jaroslava Šidaka 8, 10000 Zagreb zastupanog po punomoćniku Jadranka Divjak</item>
    </izvorni_sadrzaj>
    <derivirana_varijabla naziv="DomainObject.Predmet.ProtuStrankaListFormatedWithAdressOIB_1">
      <item>GARUDA jednostavno društvo s ograničenom odgovornošću za poslovanje nekretninama, OIB 01210450024, Jaroslava Šidaka 8, 10000 Zagreb zastupanog po punomoćniku Jadranka Divjak</item>
    </derivirana_varijabla>
  </DomainObject.Predmet.ProtuStrankaListFormatedWithAdressOIB>
  <DomainObject.Predmet.ProtuStrankaListNazivFormated>
    <izvorni_sadrzaj>
      <item>GARUDA jednostavno društvo s ograničenom odgovornošću za poslovanje nekretninama</item>
    </izvorni_sadrzaj>
    <derivirana_varijabla naziv="DomainObject.Predmet.ProtuStrankaListNazivFormated_1">
      <item>GARUDA jednostavno društvo s ograničenom odgovornošću za poslovanje nekretninama</item>
    </derivirana_varijabla>
  </DomainObject.Predmet.ProtuStrankaListNazivFormated>
  <DomainObject.Predmet.ProtuStrankaListNazivFormatedOIB>
    <izvorni_sadrzaj>
      <item>GARUDA jednostavno društvo s ograničenom odgovornošću za poslovanje nekretninama, OIB 01210450024</item>
    </izvorni_sadrzaj>
    <derivirana_varijabla naziv="DomainObject.Predmet.ProtuStrankaListNazivFormatedOIB_1">
      <item>GARUDA jednostavno društvo s ograničenom odgovornošću za poslovanje nekretninama, OIB 01210450024</item>
    </derivirana_varijabla>
  </DomainObject.Predmet.ProtuStrankaListNazivFormatedOIB>
  <DomainObject.Predmet.OstaliListFormated>
    <izvorni_sadrzaj>
      <item>Jadranka Divjak punomoćnik sudionika u postupku GARUDA jednostavno društvo s ograničenom odgovornošću za poslovanje nekretninama</item>
    </izvorni_sadrzaj>
    <derivirana_varijabla naziv="DomainObject.Predmet.OstaliListFormated_1">
      <item>Jadranka Divjak punomoćnik sudionika u postupku GARUDA jednostavno društvo s ograničenom odgovornošću za poslovanje nekretninama</item>
    </derivirana_varijabla>
  </DomainObject.Predmet.OstaliListFormated>
  <DomainObject.Predmet.OstaliListFormatedOIB>
    <izvorni_sadrzaj>
      <item>Jadranka Divjak, OIB 71772424228 punomoćnik sudionika u postupku GARUDA jednostavno društvo s ograničenom odgovornošću za poslovanje nekretninama</item>
    </izvorni_sadrzaj>
    <derivirana_varijabla naziv="DomainObject.Predmet.OstaliListFormatedOIB_1">
      <item>Jadranka Divjak, OIB 71772424228 punomoćnik sudionika u postupku GARUDA jednostavno društvo s ograničenom odgovornošću za poslovanje nekretninama</item>
    </derivirana_varijabla>
  </DomainObject.Predmet.OstaliListFormatedOIB>
  <DomainObject.Predmet.OstaliListFormatedWithAdress>
    <izvorni_sadrzaj>
      <item>Jadranka Divjak, Jaroslava Šidaka 8, 10000 Zagreb punomoćnik sudionika u postupku GARUDA jednostavno društvo s ograničenom odgovornošću za poslovanje nekretninama</item>
    </izvorni_sadrzaj>
    <derivirana_varijabla naziv="DomainObject.Predmet.OstaliListFormatedWithAdress_1">
      <item>Jadranka Divjak, Jaroslava Šidaka 8, 10000 Zagreb punomoćnik sudionika u postupku GARUDA jednostavno društvo s ograničenom odgovornošću za poslovanje nekretninama</item>
    </derivirana_varijabla>
  </DomainObject.Predmet.OstaliListFormatedWithAdress>
  <DomainObject.Predmet.OstaliListFormatedWithAdressOIB>
    <izvorni_sadrzaj>
      <item>Jadranka Divjak, OIB 71772424228, Jaroslava Šidaka 8, 10000 Zagreb punomoćnik sudionika u postupku GARUDA jednostavno društvo s ograničenom odgovornošću za poslovanje nekretninama</item>
    </izvorni_sadrzaj>
    <derivirana_varijabla naziv="DomainObject.Predmet.OstaliListFormatedWithAdressOIB_1">
      <item>Jadranka Divjak, OIB 71772424228, Jaroslava Šidaka 8, 10000 Zagreb punomoćnik sudionika u postupku GARUDA jednostavno društvo s ograničenom odgovornošću za poslovanje nekretninama</item>
    </derivirana_varijabla>
  </DomainObject.Predmet.OstaliListFormatedWithAdressOIB>
  <DomainObject.Predmet.OstaliListNazivFormated>
    <izvorni_sadrzaj>
      <item>Jadranka Divjak</item>
    </izvorni_sadrzaj>
    <derivirana_varijabla naziv="DomainObject.Predmet.OstaliListNazivFormated_1">
      <item>Jadranka Divjak</item>
    </derivirana_varijabla>
  </DomainObject.Predmet.OstaliListNazivFormated>
  <DomainObject.Predmet.OstaliListNazivFormatedOIB>
    <izvorni_sadrzaj>
      <item>Jadranka Divjak, OIB 71772424228</item>
    </izvorni_sadrzaj>
    <derivirana_varijabla naziv="DomainObject.Predmet.OstaliListNazivFormatedOIB_1">
      <item>Jadranka Divjak, OIB 71772424228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GARUDA jednostavno društvo s ograničenom odgovornošću za poslovanje nekretninama</izvorni_sadrzaj>
    <derivirana_varijabla naziv="DomainObject.Predmet.ProtustrankaIDrugi_1">GARUDA jednostavno društvo s ograničenom odgovornošću za poslovanje nekretninama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GARUDA jednostavno društvo s ograničenom odgovornošću za poslovanje nekretninama, OIB 01210450024, Jaroslava Šidaka 8, 10000 Zagreb</izvorni_sadrzaj>
    <derivirana_varijabla naziv="DomainObject.Predmet.ProtustrankaIDrugiAdressOIB_1">GARUDA jednostavno društvo s ograničenom odgovornošću za poslovanje nekretninama, OIB 01210450024, Jaroslava Šidaka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GARUDA jednostavno društvo s ograničenom odgovornošću za poslovanje nekretninama</item>
      <item>Jadranka Divjak</item>
    </izvorni_sadrzaj>
    <derivirana_varijabla naziv="DomainObject.Predmet.SudioniciListNaziv_1">
      <item>FINA Regionalni centar Zagreb</item>
      <item>GARUDA jednostavno društvo s ograničenom odgovornošću za poslovanje nekretninama</item>
      <item>Jadranka Divjak</item>
    </derivirana_varijabla>
  </DomainObject.Predmet.SudioniciListNaziv>
  <DomainObject.Predmet.SudioniciListAdressOIB>
    <izvorni_sadrzaj>
      <item>FINA Regionalni centar Zagreb, OIB 85821130368, Trg svibanjskih žrtava 1995. br. 1,10000 Zagreb</item>
      <item>GARUDA jednostavno društvo s ograničenom odgovornošću za poslovanje nekretninama, OIB 01210450024, Jaroslava Šidaka 8,10000 Zagreb</item>
      <item>Jadranka Divjak, OIB 71772424228, Jaroslava Šidaka 8,10000 Zagreb</item>
    </izvorni_sadrzaj>
    <derivirana_varijabla naziv="DomainObject.Predmet.SudioniciListAdressOIB_1">
      <item>FINA Regionalni centar Zagreb, OIB 85821130368, Trg svibanjskih žrtava 1995. br. 1,10000 Zagreb</item>
      <item>GARUDA jednostavno društvo s ograničenom odgovornošću za poslovanje nekretninama, OIB 01210450024, Jaroslava Šidaka 8,10000 Zagreb</item>
      <item>Jadranka Divjak, OIB 71772424228, Jaroslava Šidaka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01210450024</item>
      <item>, OIB 71772424228</item>
    </izvorni_sadrzaj>
    <derivirana_varijabla naziv="DomainObject.Predmet.SudioniciListNazivOIB_1">
      <item>, OIB 85821130368</item>
      <item>, OIB 01210450024</item>
      <item>, OIB 71772424228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27015-EB0F-4FFA-85C1-DB5281A41B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4926</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2017-05-18T12:11:00Z</dcterms:created>
  <dc:creator>Vinka Mihalinčić</dc:creator>
  <cp:lastModifiedBy>Višnja Svečak</cp:lastModifiedBy>
  <cp:lastPrinted>2017-05-18T12:13:00Z</cp:lastPrinted>
  <dcterms:modified xmlns:xsi="http://www.w3.org/2001/XMLSchema-instance" xsi:type="dcterms:W3CDTF">2017-05-18T12:13:00Z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