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6332" w14:paraId="d966332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C236DA" w:rsidRPr="00C236DA">
        <w:t>RENT A CAR ORION d.o.o.</w:t>
      </w:r>
      <w:r w:rsidR="00C236DA">
        <w:t>,</w:t>
      </w:r>
      <w:r w:rsidR="00C236DA" w:rsidRPr="00C236DA">
        <w:t xml:space="preserve"> Šibenik (Grad Šibenik)</w:t>
      </w:r>
      <w:r>
        <w:t xml:space="preserve">, </w:t>
      </w:r>
      <w:r w:rsidR="00C236DA">
        <w:t xml:space="preserve">Ivana Meštrovića 15, </w:t>
      </w:r>
      <w:r>
        <w:t xml:space="preserve">OIB: </w:t>
      </w:r>
      <w:r w:rsidR="00C236DA" w:rsidRPr="00C236DA">
        <w:t>91417187653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537245">
        <w:t>Šibenik</w:t>
      </w:r>
      <w:r w:rsidRPr="000506EC">
        <w:t>,</w:t>
      </w:r>
      <w:r>
        <w:t xml:space="preserve"> </w:t>
      </w:r>
      <w:r w:rsidR="00537245">
        <w:t>Perivoj L. Marune 1</w:t>
      </w:r>
      <w:r>
        <w:t>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C236DA">
        <w:t>21</w:t>
      </w:r>
      <w:r>
        <w:t xml:space="preserve">. </w:t>
      </w:r>
      <w:r w:rsidR="00537245">
        <w:t>rujna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537245">
        <w:t>13</w:t>
      </w:r>
      <w:r>
        <w:t xml:space="preserve">. </w:t>
      </w:r>
      <w:r w:rsidR="004635D5">
        <w:t xml:space="preserve">prosinca </w:t>
      </w:r>
      <w:r>
        <w:t xml:space="preserve">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C236DA" w:rsidRPr="00C236DA">
        <w:t>RENT A CAR ORION d.o.o., Šibenik (Grad Šibenik), Ivana Meštrovića 15, OIB: 91417187653</w:t>
      </w:r>
      <w:r w:rsidR="00537245">
        <w:t xml:space="preserve">, </w:t>
      </w:r>
      <w:r>
        <w:t xml:space="preserve">na temelju neizvršenih osnova za plaćanje iznosi </w:t>
      </w:r>
      <w:r w:rsidR="00C236DA">
        <w:t>49.260,30</w:t>
      </w:r>
      <w:r w:rsidR="00BC4592">
        <w:t xml:space="preserve"> </w:t>
      </w:r>
      <w:r>
        <w:t xml:space="preserve">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687A2F" w:rsidRPr="00687A2F">
        <w:t>Peter Špacir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537245">
        <w:t>13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36DA" w:rsidR="00C236DA">
      <w:r>
        <w:separator/>
      </w:r>
    </w:p>
  </w:endnote>
  <w:endnote w:id="0" w:type="continuationSeparator">
    <w:p w:rsidRDefault="00C236DA" w:rsidR="00C23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36DA" w:rsidR="00C236D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67CF7">
      <w:rPr>
        <w:noProof/>
      </w:rPr>
      <w:t>2</w:t>
    </w:r>
    <w:r>
      <w:fldChar w:fldCharType="end"/>
    </w:r>
  </w:p>
  <w:p w:rsidRDefault="00C236DA" w:rsidR="00C2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36DA" w:rsidR="00C236DA">
      <w:r>
        <w:separator/>
      </w:r>
    </w:p>
  </w:footnote>
  <w:footnote w:id="0" w:type="continuationSeparator">
    <w:p w:rsidRDefault="00C236DA" w:rsidR="00C23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36DA" w:rsidP="004635D5" w:rsidR="00C236DA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67CF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Pr="004635D5">
      <w:t>Poslovni broj: 5 St-</w:t>
    </w:r>
    <w:r>
      <w:t>1062</w:t>
    </w:r>
    <w:r w:rsidRPr="004635D5">
      <w:t>/16-6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36DA" w:rsidP="004635D5" w:rsidR="00C236DA" w:rsidRPr="00FC1537">
    <w:pPr>
      <w:jc w:val="right"/>
    </w:pPr>
    <w:r>
      <w:tab/>
      <w:t>Poslovni broj: 5</w:t>
    </w:r>
    <w:r w:rsidRPr="00FC1537">
      <w:t xml:space="preserve"> St</w:t>
    </w:r>
    <w:r>
      <w:t>-1062/16-6</w:t>
    </w:r>
  </w:p>
  <w:p w:rsidRDefault="00C236DA" w:rsidP="004635D5" w:rsidR="00C236DA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367CF7"/>
    <w:rsid w:val="00447958"/>
    <w:rsid w:val="004635D5"/>
    <w:rsid w:val="00537245"/>
    <w:rsid w:val="005437AB"/>
    <w:rsid w:val="005F67DA"/>
    <w:rsid w:val="00687A2F"/>
    <w:rsid w:val="006A66B9"/>
    <w:rsid w:val="006E6B12"/>
    <w:rsid w:val="008337B7"/>
    <w:rsid w:val="00990A98"/>
    <w:rsid w:val="009E2467"/>
    <w:rsid w:val="00A32F79"/>
    <w:rsid w:val="00BC4592"/>
    <w:rsid w:val="00C236DA"/>
    <w:rsid w:val="00C807A3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07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7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7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7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7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07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7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7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7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7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St-1062/2016</izvorni_sadrzaj>
    <derivirana_varijabla naziv="DomainObject.Predmet.OznakaBroj_1">St-1062/2016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 A CAR ORION  d.o.o. za trgovinu i usluge</izvorni_sadrzaj>
    <derivirana_varijabla naziv="DomainObject.Predmet.ProtustrankaFormated_1">  RENT A CAR ORION  d.o.o. za trgovinu i usluge</derivirana_varijabla>
  </DomainObject.Predmet.ProtustrankaFormated>
  <DomainObject.Predmet.ProtustrankaFormatedOIB>
    <izvorni_sadrzaj>  RENT A CAR ORION  d.o.o. za trgovinu i usluge, OIB 91417187653</izvorni_sadrzaj>
    <derivirana_varijabla naziv="DomainObject.Predmet.ProtustrankaFormatedOIB_1">  RENT A CAR ORION  d.o.o. za trgovinu i usluge, OIB 91417187653</derivirana_varijabla>
  </DomainObject.Predmet.ProtustrankaFormatedOIB>
  <DomainObject.Predmet.ProtustrankaFormatedWithAdress>
    <izvorni_sadrzaj> RENT A CAR ORION  d.o.o. za trgovinu i usluge, Ivana Meštrovića 15, 22000 Šibenik</izvorni_sadrzaj>
    <derivirana_varijabla naziv="DomainObject.Predmet.ProtustrankaFormatedWithAdress_1"> RENT A CAR ORION  d.o.o. za trgovinu i usluge, Ivana Meštrovića 15, 22000 Šibenik</derivirana_varijabla>
  </DomainObject.Predmet.ProtustrankaFormatedWithAdress>
  <DomainObject.Predmet.ProtustrankaFormatedWithAdressOIB>
    <izvorni_sadrzaj> RENT A CAR ORION  d.o.o. za trgovinu i usluge, OIB 91417187653, Ivana Meštrovića 15, 22000 Šibenik</izvorni_sadrzaj>
    <derivirana_varijabla naziv="DomainObject.Predmet.ProtustrankaFormatedWithAdressOIB_1"> RENT A CAR ORION  d.o.o. za trgovinu i usluge, OIB 91417187653, Ivana Meštrovića 15, 22000 Šibenik</derivirana_varijabla>
  </DomainObject.Predmet.ProtustrankaFormatedWithAdressOIB>
  <DomainObject.Predmet.ProtustrankaWithAdress>
    <izvorni_sadrzaj>RENT A CAR ORION  d.o.o. za trgovinu i usluge Ivana Meštrovića 15, 22000 Šibenik</izvorni_sadrzaj>
    <derivirana_varijabla naziv="DomainObject.Predmet.ProtustrankaWithAdress_1">RENT A CAR ORION  d.o.o. za trgovinu i usluge Ivana Meštrovića 15, 22000 Šibenik</derivirana_varijabla>
  </DomainObject.Predmet.ProtustrankaWithAdress>
  <DomainObject.Predmet.ProtustrankaWithAdressOIB>
    <izvorni_sadrzaj>RENT A CAR ORION  d.o.o. za trgovinu i usluge, OIB 91417187653, Ivana Meštrovića 15, 22000 Šibenik</izvorni_sadrzaj>
    <derivirana_varijabla naziv="DomainObject.Predmet.ProtustrankaWithAdressOIB_1">RENT A CAR ORION  d.o.o. za trgovinu i usluge, OIB 91417187653, Ivana Meštrovića 15, 22000 Šibenik</derivirana_varijabla>
  </DomainObject.Predmet.ProtustrankaWithAdressOIB>
  <DomainObject.Predmet.ProtustrankaNazivFormated>
    <izvorni_sadrzaj>RENT A CAR ORION  d.o.o. za trgovinu i usluge</izvorni_sadrzaj>
    <derivirana_varijabla naziv="DomainObject.Predmet.ProtustrankaNazivFormated_1">RENT A CAR ORION  d.o.o. za trgovinu i usluge</derivirana_varijabla>
  </DomainObject.Predmet.ProtustrankaNazivFormated>
  <DomainObject.Predmet.ProtustrankaNazivFormatedOIB>
    <izvorni_sadrzaj>RENT A CAR ORION  d.o.o. za trgovinu i usluge, OIB 91417187653</izvorni_sadrzaj>
    <derivirana_varijabla naziv="DomainObject.Predmet.ProtustrankaNazivFormatedOIB_1">RENT A CAR ORION  d.o.o. za trgovinu i usluge, OIB 91417187653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RENT A CAR ORION  d.o.o. za trgovinu i usluge</item>
    </izvorni_sadrzaj>
    <derivirana_varijabla naziv="DomainObject.Predmet.ProtuStrankaListFormated_1">
      <item>RENT A CAR ORION  d.o.o. za trgovinu i usluge</item>
    </derivirana_varijabla>
  </DomainObject.Predmet.ProtuStrankaListFormated>
  <DomainObject.Predmet.ProtuStrankaListFormatedOIB>
    <izvorni_sadrzaj>
      <item>RENT A CAR ORION  d.o.o. za trgovinu i usluge, OIB 91417187653</item>
    </izvorni_sadrzaj>
    <derivirana_varijabla naziv="DomainObject.Predmet.ProtuStrankaListFormatedOIB_1">
      <item>RENT A CAR ORION  d.o.o. za trgovinu i usluge, OIB 91417187653</item>
    </derivirana_varijabla>
  </DomainObject.Predmet.ProtuStrankaListFormatedOIB>
  <DomainObject.Predmet.ProtuStrankaListFormatedWithAdress>
    <izvorni_sadrzaj>
      <item>RENT A CAR ORION  d.o.o. za trgovinu i usluge, Ivana Meštrovića 15, 22000 Šibenik</item>
    </izvorni_sadrzaj>
    <derivirana_varijabla naziv="DomainObject.Predmet.ProtuStrankaListFormatedWithAdress_1">
      <item>RENT A CAR ORION  d.o.o. za trgovinu i usluge, Ivana Meštrovića 15, 22000 Šibenik</item>
    </derivirana_varijabla>
  </DomainObject.Predmet.ProtuStrankaListFormatedWithAdress>
  <DomainObject.Predmet.ProtuStrankaListFormatedWithAdressOIB>
    <izvorni_sadrzaj>
      <item>RENT A CAR ORION  d.o.o. za trgovinu i usluge, OIB 91417187653, Ivana Meštrovića 15, 22000 Šibenik</item>
    </izvorni_sadrzaj>
    <derivirana_varijabla naziv="DomainObject.Predmet.ProtuStrankaListFormatedWithAdressOIB_1">
      <item>RENT A CAR ORION  d.o.o. za trgovinu i usluge, OIB 91417187653, Ivana Meštrovića 15, 22000 Šibenik</item>
    </derivirana_varijabla>
  </DomainObject.Predmet.ProtuStrankaListFormatedWithAdressOIB>
  <DomainObject.Predmet.ProtuStrankaListNazivFormated>
    <izvorni_sadrzaj>
      <item>RENT A CAR ORION  d.o.o. za trgovinu i usluge</item>
    </izvorni_sadrzaj>
    <derivirana_varijabla naziv="DomainObject.Predmet.ProtuStrankaListNazivFormated_1">
      <item>RENT A CAR ORION  d.o.o. za trgovinu i usluge</item>
    </derivirana_varijabla>
  </DomainObject.Predmet.ProtuStrankaListNazivFormated>
  <DomainObject.Predmet.ProtuStrankaListNazivFormatedOIB>
    <izvorni_sadrzaj>
      <item>RENT A CAR ORION  d.o.o. za trgovinu i usluge, OIB 91417187653</item>
    </izvorni_sadrzaj>
    <derivirana_varijabla naziv="DomainObject.Predmet.ProtuStrankaListNazivFormatedOIB_1">
      <item>RENT A CAR ORION  d.o.o. za trgovinu i usluge, OIB 91417187653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RENT A CAR ORION  d.o.o. za trgovinu i usluge</izvorni_sadrzaj>
    <derivirana_varijabla naziv="DomainObject.Predmet.ProtustrankaIDrugi_1">RENT A CAR ORION 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RENT A CAR ORION  d.o.o. za trgovinu i usluge, OIB 91417187653, Ivana Meštrovića 15, 22000 Šibenik</izvorni_sadrzaj>
    <derivirana_varijabla naziv="DomainObject.Predmet.ProtustrankaIDrugiAdressOIB_1">RENT A CAR ORION  d.o.o. za trgovinu i usluge, OIB 91417187653, Ivana Meštrovića 15,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RENT A CAR ORION  d.o.o. za trgovinu i usluge</item>
    </izvorni_sadrzaj>
    <derivirana_varijabla naziv="DomainObject.Predmet.SudioniciListNaziv_1">
      <item>FINA - Podružnica Šibenik</item>
      <item>RENT A CAR ORION 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RENT A CAR ORION  d.o.o. za trgovinu i usluge, OIB 91417187653, Ivana Meštrovića 15,22000 Šibenik</item>
    </izvorni_sadrzaj>
    <derivirana_varijabla naziv="DomainObject.Predmet.SudioniciListAdressOIB_1">
      <item>FINA - Podružnica Šibenik, OIB 85821130368, Perivoj L. Marune 1,22000 Šibenik</item>
      <item>RENT A CAR ORION  d.o.o. za trgovinu i usluge, OIB 91417187653, Ivana Meštrovića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91417187653</item>
    </izvorni_sadrzaj>
    <derivirana_varijabla naziv="DomainObject.Predmet.SudioniciListNazivOIB_1">
      <item>, OIB 85821130368</item>
      <item>, OIB 91417187653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2005</properties:Characters>
  <properties:Lines>64</properties:Lines>
  <properties:Paragraphs>17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2016-12-13T13:26:00Z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