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ca06" w14:paraId="0b9ca06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C830CF">
        <w:rPr>
          <w:b/>
        </w:rPr>
        <w:t>1</w:t>
      </w:r>
      <w:r w:rsidR="002F2279">
        <w:rPr>
          <w:b/>
        </w:rPr>
        <w:t>203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4A6B50">
        <w:rPr>
          <w:b/>
        </w:rPr>
        <w:t>4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4A6B50">
        <w:t xml:space="preserve"> </w:t>
      </w:r>
      <w:r w:rsidR="002F2279">
        <w:t>KRISTINA DRVO</w:t>
      </w:r>
      <w:r w:rsidR="00BA7881" w:rsidRPr="00BA7881">
        <w:t xml:space="preserve"> j.d.o.o. za </w:t>
      </w:r>
      <w:r w:rsidR="002F2279">
        <w:t>proizvodnju i trgovinu</w:t>
      </w:r>
      <w:r w:rsidR="00BA7881" w:rsidRPr="00BA7881">
        <w:t xml:space="preserve">, skraćena tvrtka: </w:t>
      </w:r>
      <w:r w:rsidR="002F2279">
        <w:t>KRISTINA DRVO</w:t>
      </w:r>
      <w:r w:rsidR="00BA7881" w:rsidRPr="00BA7881">
        <w:t xml:space="preserve"> j.d.o.o., </w:t>
      </w:r>
      <w:r w:rsidR="002F2279">
        <w:t>Petrinja</w:t>
      </w:r>
      <w:r w:rsidR="00BA7881" w:rsidRPr="00BA7881">
        <w:t>,</w:t>
      </w:r>
      <w:r w:rsidR="002F2279">
        <w:t xml:space="preserve"> Vladimira Nazora 16,</w:t>
      </w:r>
      <w:r w:rsidR="00BA7881" w:rsidRPr="00BA7881">
        <w:t xml:space="preserve"> OIB </w:t>
      </w:r>
      <w:r w:rsidR="002F2279">
        <w:t>62414722235</w:t>
      </w:r>
      <w:r w:rsidR="00BA7881">
        <w:rPr>
          <w:b/>
        </w:rPr>
        <w:t xml:space="preserve"> </w:t>
      </w:r>
      <w:r w:rsidRPr="00690169">
        <w:t xml:space="preserve">dana </w:t>
      </w:r>
      <w:r w:rsidR="000530A0">
        <w:t>1</w:t>
      </w:r>
      <w:r w:rsidR="002F2279">
        <w:t>9</w:t>
      </w:r>
      <w:r w:rsidR="003D7F32">
        <w:t>.</w:t>
      </w:r>
      <w:r w:rsidR="00637870">
        <w:t>veljače</w:t>
      </w:r>
      <w:r w:rsidRPr="00690169">
        <w:t xml:space="preserve"> 201</w:t>
      </w:r>
      <w:r w:rsidR="009F1D0D">
        <w:t>8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376F85" w:rsidP="003D7F32" w:rsidR="007B218F" w:rsidRPr="003D7F32">
      <w:pPr>
        <w:ind w:left="360"/>
        <w:jc w:val="center"/>
        <w:rPr>
          <w:b/>
        </w:rPr>
      </w:pPr>
      <w:r>
        <w:rPr>
          <w:b/>
        </w:rPr>
        <w:t>15</w:t>
      </w:r>
      <w:r w:rsidR="003D7F32">
        <w:rPr>
          <w:b/>
        </w:rPr>
        <w:t xml:space="preserve">. </w:t>
      </w:r>
      <w:r>
        <w:rPr>
          <w:b/>
        </w:rPr>
        <w:t>ožujka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9F1D0D">
        <w:rPr>
          <w:b/>
        </w:rPr>
        <w:t>8</w:t>
      </w:r>
      <w:r w:rsidR="007B218F" w:rsidRPr="003D7F32">
        <w:rPr>
          <w:b/>
        </w:rPr>
        <w:t xml:space="preserve">. godine u </w:t>
      </w:r>
      <w:r w:rsidR="002F2279">
        <w:rPr>
          <w:b/>
        </w:rPr>
        <w:t>09</w:t>
      </w:r>
      <w:r w:rsidR="007B218F" w:rsidRPr="003D7F32">
        <w:rPr>
          <w:b/>
        </w:rPr>
        <w:t>:</w:t>
      </w:r>
      <w:r w:rsidR="004A6B50">
        <w:rPr>
          <w:b/>
        </w:rPr>
        <w:t>0</w:t>
      </w:r>
      <w:r w:rsidR="00A56DA9">
        <w:rPr>
          <w:b/>
        </w:rPr>
        <w:t>0</w:t>
      </w:r>
      <w:r w:rsidR="007B218F" w:rsidRPr="003D7F32">
        <w:rPr>
          <w:b/>
        </w:rPr>
        <w:t xml:space="preserve">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 xml:space="preserve">, da ima </w:t>
      </w:r>
      <w:r w:rsidR="00F85C00">
        <w:t>jednu zaposlenu osobu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9F1D0D">
        <w:t>i</w:t>
      </w:r>
      <w:r w:rsidR="00D134B2">
        <w:t xml:space="preserve"> račun kod </w:t>
      </w:r>
      <w:r w:rsidR="002F2279">
        <w:t>Privredne banke</w:t>
      </w:r>
      <w:r w:rsidR="00376F85">
        <w:t xml:space="preserve"> d.d.. </w:t>
      </w:r>
    </w:p>
    <w:p w:rsidRDefault="00AC0BF3" w:rsidP="00E22421" w:rsidR="00AC0BF3">
      <w:pPr>
        <w:jc w:val="both"/>
      </w:pPr>
      <w:r>
        <w:t xml:space="preserve"> </w:t>
      </w:r>
      <w:r>
        <w:tab/>
      </w:r>
      <w:r>
        <w:tab/>
      </w:r>
      <w:r w:rsidRPr="00AC0BF3">
        <w:t>Rješenjem Visokog Trgovačkog suda  posl.br.31 Su 525/17-10 od 26. lipnja 2017.godine predmet je ustupljen ovome sudu na postupanje</w:t>
      </w:r>
    </w:p>
    <w:p w:rsidRDefault="0052630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2B723F" w:rsidP="00E22421" w:rsidR="002B723F">
      <w:pPr>
        <w:jc w:val="both"/>
      </w:pPr>
    </w:p>
    <w:p w:rsidRDefault="00AC0BF3" w:rsidP="00E22421" w:rsidR="00AC0BF3">
      <w:pPr>
        <w:jc w:val="both"/>
      </w:pPr>
    </w:p>
    <w:p w:rsidRDefault="00AC0BF3" w:rsidP="00AC0BF3" w:rsidR="00AC0BF3" w:rsidRPr="00AC0BF3">
      <w:pPr>
        <w:jc w:val="right"/>
        <w:rPr>
          <w:b/>
        </w:rPr>
      </w:pPr>
      <w:r w:rsidRPr="00AC0BF3">
        <w:rPr>
          <w:b/>
        </w:rPr>
        <w:lastRenderedPageBreak/>
        <w:t>Broj: 7/St-</w:t>
      </w:r>
      <w:r w:rsidR="002F2279">
        <w:rPr>
          <w:b/>
        </w:rPr>
        <w:t>1203</w:t>
      </w:r>
      <w:r w:rsidR="00DA5559">
        <w:rPr>
          <w:b/>
        </w:rPr>
        <w:t>/2017-</w:t>
      </w:r>
      <w:r w:rsidR="00F85C00">
        <w:rPr>
          <w:b/>
        </w:rPr>
        <w:t>4</w:t>
      </w:r>
    </w:p>
    <w:p w:rsidRDefault="00AC0BF3" w:rsidP="00E22421" w:rsidR="00AC0BF3">
      <w:pPr>
        <w:jc w:val="both"/>
      </w:pP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024AE5">
        <w:t>1</w:t>
      </w:r>
      <w:r w:rsidR="002F2279">
        <w:t>9</w:t>
      </w:r>
      <w:r w:rsidR="003D7F32">
        <w:t>.</w:t>
      </w:r>
      <w:r w:rsidR="00637870">
        <w:t>veljače</w:t>
      </w:r>
      <w:r w:rsidR="007B218F" w:rsidRPr="00E22421">
        <w:t xml:space="preserve"> 201</w:t>
      </w:r>
      <w:r w:rsidR="009F1D0D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422CF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3C42">
        <w:t>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422CF4">
        <w:tab/>
      </w:r>
      <w:r w:rsidR="00422CF4">
        <w:tab/>
      </w:r>
      <w:r w:rsidR="00422CF4">
        <w:tab/>
      </w:r>
      <w:r w:rsidR="00422CF4">
        <w:tab/>
      </w:r>
      <w:r w:rsidR="00422CF4">
        <w:tab/>
        <w:t xml:space="preserve">        </w:t>
      </w:r>
      <w:r w:rsidR="002F2279">
        <w:t xml:space="preserve">   </w:t>
      </w:r>
      <w:r w:rsidR="00422CF4">
        <w:t xml:space="preserve">    </w:t>
      </w:r>
      <w:r w:rsidR="00953C42">
        <w:t>Mirna Vujčić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026CED" w:rsidP="00026CED" w:rsidR="00026CED" w:rsidRPr="00026CED">
      <w:r w:rsidRPr="00026CED">
        <w:t>DNA:</w:t>
      </w:r>
    </w:p>
    <w:p w:rsidRDefault="00026CED" w:rsidP="00026CED" w:rsidR="00026CED" w:rsidRPr="00026CED">
      <w:r w:rsidRPr="00026CED">
        <w:t>1. Objaviti na mrežnoj stranici e-Oglasna ploča sudova</w:t>
      </w:r>
    </w:p>
    <w:p w:rsidRDefault="00026CED" w:rsidP="00026CED" w:rsidR="00026CED" w:rsidRPr="00026CED">
      <w:r w:rsidRPr="00026CED">
        <w:t>2. Dostaviti:</w:t>
      </w:r>
    </w:p>
    <w:p w:rsidRDefault="00026CED" w:rsidP="00026CED" w:rsidR="00026CED" w:rsidRPr="00026CED">
      <w:r w:rsidRPr="00026CED">
        <w:t>- Zakonskom zastupniku dužnika</w:t>
      </w:r>
    </w:p>
    <w:p w:rsidRDefault="00026CED" w:rsidP="00026CED" w:rsidR="00026CED" w:rsidRPr="00026CED">
      <w:r w:rsidRPr="00026CED">
        <w:t>- FINI, Regionalni centar Zagreb</w:t>
      </w:r>
    </w:p>
    <w:p w:rsidRDefault="00026CED" w:rsidP="00026CED" w:rsidR="00026CED" w:rsidRPr="00026CED"/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1CE0"/>
    <w:rsid w:val="000239F1"/>
    <w:rsid w:val="0002447E"/>
    <w:rsid w:val="000248CD"/>
    <w:rsid w:val="00024AE5"/>
    <w:rsid w:val="00026CED"/>
    <w:rsid w:val="000331E7"/>
    <w:rsid w:val="0004414C"/>
    <w:rsid w:val="000530A0"/>
    <w:rsid w:val="000737AB"/>
    <w:rsid w:val="00086331"/>
    <w:rsid w:val="000A5A3C"/>
    <w:rsid w:val="00104ADD"/>
    <w:rsid w:val="001117FD"/>
    <w:rsid w:val="00114EB8"/>
    <w:rsid w:val="00166D71"/>
    <w:rsid w:val="00197DE6"/>
    <w:rsid w:val="001A1012"/>
    <w:rsid w:val="001B7320"/>
    <w:rsid w:val="001C7249"/>
    <w:rsid w:val="001F749D"/>
    <w:rsid w:val="00210C83"/>
    <w:rsid w:val="00247A88"/>
    <w:rsid w:val="002505C1"/>
    <w:rsid w:val="002521C1"/>
    <w:rsid w:val="002557DB"/>
    <w:rsid w:val="00264613"/>
    <w:rsid w:val="00275370"/>
    <w:rsid w:val="002A0407"/>
    <w:rsid w:val="002B3BFE"/>
    <w:rsid w:val="002B723F"/>
    <w:rsid w:val="002D4792"/>
    <w:rsid w:val="002D575C"/>
    <w:rsid w:val="002F0551"/>
    <w:rsid w:val="002F2279"/>
    <w:rsid w:val="002F6B48"/>
    <w:rsid w:val="0032292E"/>
    <w:rsid w:val="0032599D"/>
    <w:rsid w:val="003466CE"/>
    <w:rsid w:val="00351CDE"/>
    <w:rsid w:val="003548E2"/>
    <w:rsid w:val="00363629"/>
    <w:rsid w:val="003766A3"/>
    <w:rsid w:val="00376F85"/>
    <w:rsid w:val="003913D1"/>
    <w:rsid w:val="003D1523"/>
    <w:rsid w:val="003D7F32"/>
    <w:rsid w:val="003E5C21"/>
    <w:rsid w:val="003E6886"/>
    <w:rsid w:val="003F288A"/>
    <w:rsid w:val="00422CF4"/>
    <w:rsid w:val="004436AF"/>
    <w:rsid w:val="004777F4"/>
    <w:rsid w:val="00485448"/>
    <w:rsid w:val="00491C34"/>
    <w:rsid w:val="00492E37"/>
    <w:rsid w:val="00496E58"/>
    <w:rsid w:val="004A6B50"/>
    <w:rsid w:val="004D073A"/>
    <w:rsid w:val="004E3E55"/>
    <w:rsid w:val="00526308"/>
    <w:rsid w:val="005364EA"/>
    <w:rsid w:val="00550B9D"/>
    <w:rsid w:val="00550C24"/>
    <w:rsid w:val="00552EF9"/>
    <w:rsid w:val="00583A6A"/>
    <w:rsid w:val="005A2293"/>
    <w:rsid w:val="00611CF7"/>
    <w:rsid w:val="006345E0"/>
    <w:rsid w:val="00637870"/>
    <w:rsid w:val="00670C91"/>
    <w:rsid w:val="0067445B"/>
    <w:rsid w:val="00687A61"/>
    <w:rsid w:val="00690169"/>
    <w:rsid w:val="00693282"/>
    <w:rsid w:val="006B2C3B"/>
    <w:rsid w:val="007110CC"/>
    <w:rsid w:val="00720AEA"/>
    <w:rsid w:val="00744501"/>
    <w:rsid w:val="0074534A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6576"/>
    <w:rsid w:val="007E4D86"/>
    <w:rsid w:val="007F3EF5"/>
    <w:rsid w:val="00803F3D"/>
    <w:rsid w:val="00827022"/>
    <w:rsid w:val="0085083F"/>
    <w:rsid w:val="0085247E"/>
    <w:rsid w:val="008708F4"/>
    <w:rsid w:val="008735D8"/>
    <w:rsid w:val="00880A21"/>
    <w:rsid w:val="008861F7"/>
    <w:rsid w:val="008C0ABB"/>
    <w:rsid w:val="008C5FDB"/>
    <w:rsid w:val="008E3CD8"/>
    <w:rsid w:val="008E478D"/>
    <w:rsid w:val="008F0165"/>
    <w:rsid w:val="0091138F"/>
    <w:rsid w:val="009405CF"/>
    <w:rsid w:val="00953C42"/>
    <w:rsid w:val="00970631"/>
    <w:rsid w:val="00971B45"/>
    <w:rsid w:val="009F1D0D"/>
    <w:rsid w:val="00A25D5E"/>
    <w:rsid w:val="00A27058"/>
    <w:rsid w:val="00A56DA9"/>
    <w:rsid w:val="00A934CD"/>
    <w:rsid w:val="00AB17AA"/>
    <w:rsid w:val="00AC0BF3"/>
    <w:rsid w:val="00AC4B89"/>
    <w:rsid w:val="00AF57F6"/>
    <w:rsid w:val="00B05CE1"/>
    <w:rsid w:val="00B113C9"/>
    <w:rsid w:val="00B2101D"/>
    <w:rsid w:val="00B3199A"/>
    <w:rsid w:val="00B52270"/>
    <w:rsid w:val="00B5326F"/>
    <w:rsid w:val="00B576D6"/>
    <w:rsid w:val="00B66F15"/>
    <w:rsid w:val="00B73EED"/>
    <w:rsid w:val="00BA7881"/>
    <w:rsid w:val="00BC00F5"/>
    <w:rsid w:val="00BF0BC9"/>
    <w:rsid w:val="00BF6EAE"/>
    <w:rsid w:val="00BF6F6C"/>
    <w:rsid w:val="00BF7463"/>
    <w:rsid w:val="00C830CF"/>
    <w:rsid w:val="00CA33FA"/>
    <w:rsid w:val="00CB17E5"/>
    <w:rsid w:val="00CB71C9"/>
    <w:rsid w:val="00CC1AE6"/>
    <w:rsid w:val="00CF4F30"/>
    <w:rsid w:val="00D134B2"/>
    <w:rsid w:val="00D13568"/>
    <w:rsid w:val="00D21178"/>
    <w:rsid w:val="00D54AFC"/>
    <w:rsid w:val="00D568BE"/>
    <w:rsid w:val="00D6236B"/>
    <w:rsid w:val="00D63FAD"/>
    <w:rsid w:val="00D674BA"/>
    <w:rsid w:val="00D716EA"/>
    <w:rsid w:val="00D76B0F"/>
    <w:rsid w:val="00DA381F"/>
    <w:rsid w:val="00DA5559"/>
    <w:rsid w:val="00E22421"/>
    <w:rsid w:val="00E27A70"/>
    <w:rsid w:val="00E57C12"/>
    <w:rsid w:val="00E70155"/>
    <w:rsid w:val="00EA5054"/>
    <w:rsid w:val="00EA5BD9"/>
    <w:rsid w:val="00EA6BAA"/>
    <w:rsid w:val="00EB2F7C"/>
    <w:rsid w:val="00EB317E"/>
    <w:rsid w:val="00EB55E4"/>
    <w:rsid w:val="00EC3E7B"/>
    <w:rsid w:val="00ED31A8"/>
    <w:rsid w:val="00EE64E4"/>
    <w:rsid w:val="00EF08E9"/>
    <w:rsid w:val="00EF2F9A"/>
    <w:rsid w:val="00F02173"/>
    <w:rsid w:val="00F030EE"/>
    <w:rsid w:val="00F168D4"/>
    <w:rsid w:val="00F2616F"/>
    <w:rsid w:val="00F62E57"/>
    <w:rsid w:val="00F638CC"/>
    <w:rsid w:val="00F7495B"/>
    <w:rsid w:val="00F81F9F"/>
    <w:rsid w:val="00F845CD"/>
    <w:rsid w:val="00F84FFB"/>
    <w:rsid w:val="00F85C00"/>
    <w:rsid w:val="00F91940"/>
    <w:rsid w:val="00FA5960"/>
    <w:rsid w:val="00FA7D1B"/>
    <w:rsid w:val="00FB0397"/>
    <w:rsid w:val="00FB4D6C"/>
    <w:rsid w:val="00FE0511"/>
    <w:rsid w:val="00FE1842"/>
    <w:rsid w:val="00FE1CC3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1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3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3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3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3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1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3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3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3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3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0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1203</izvorni_sadrzaj>
    <derivirana_varijabla naziv="DomainObject.Predmet.Broj_1">1203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St-1203/2017</izvorni_sadrzaj>
    <derivirana_varijabla naziv="DomainObject.Predmet.OznakaBroj_1">St-1203/2017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KRISTINA DRVO j.d.o.o. za proizvodnju i trgovinu</izvorni_sadrzaj>
    <derivirana_varijabla naziv="DomainObject.Predmet.ProtustrankaFormated_1">  KRISTINA DRVO j.d.o.o. za proizvodnju i trgovinu</derivirana_varijabla>
  </DomainObject.Predmet.ProtustrankaFormated>
  <DomainObject.Predmet.ProtustrankaFormatedOIB>
    <izvorni_sadrzaj>  KRISTINA DRVO j.d.o.o. za proizvodnju i trgovinu, OIB 62414722235</izvorni_sadrzaj>
    <derivirana_varijabla naziv="DomainObject.Predmet.ProtustrankaFormatedOIB_1">  KRISTINA DRVO j.d.o.o. za proizvodnju i trgovinu, OIB 62414722235</derivirana_varijabla>
  </DomainObject.Predmet.ProtustrankaFormatedOIB>
  <DomainObject.Predmet.ProtustrankaFormatedWithAdress>
    <izvorni_sadrzaj> KRISTINA DRVO j.d.o.o. za proizvodnju i trgovinu, Vladimira Nazora 16, 44250 Petrinja</izvorni_sadrzaj>
    <derivirana_varijabla naziv="DomainObject.Predmet.ProtustrankaFormatedWithAdress_1"> KRISTINA DRVO j.d.o.o. za proizvodnju i trgovinu, Vladimira Nazora 16, 44250 Petrinja</derivirana_varijabla>
  </DomainObject.Predmet.ProtustrankaFormatedWithAdress>
  <DomainObject.Predmet.ProtustrankaFormatedWithAdressOIB>
    <izvorni_sadrzaj> KRISTINA DRVO j.d.o.o. za proizvodnju i trgovinu, OIB 62414722235, Vladimira Nazora 16, 44250 Petrinja</izvorni_sadrzaj>
    <derivirana_varijabla naziv="DomainObject.Predmet.ProtustrankaFormatedWithAdressOIB_1"> KRISTINA DRVO j.d.o.o. za proizvodnju i trgovinu, OIB 62414722235, Vladimira Nazora 16, 44250 Petrinja</derivirana_varijabla>
  </DomainObject.Predmet.ProtustrankaFormatedWithAdressOIB>
  <DomainObject.Predmet.ProtustrankaWithAdress>
    <izvorni_sadrzaj>KRISTINA DRVO j.d.o.o. za proizvodnju i trgovinu Vladimira Nazora 16, 44250 Petrinja</izvorni_sadrzaj>
    <derivirana_varijabla naziv="DomainObject.Predmet.ProtustrankaWithAdress_1">KRISTINA DRVO j.d.o.o. za proizvodnju i trgovinu Vladimira Nazora 16, 44250 Petrinja</derivirana_varijabla>
  </DomainObject.Predmet.ProtustrankaWithAdress>
  <DomainObject.Predmet.ProtustrankaWithAdressOIB>
    <izvorni_sadrzaj>KRISTINA DRVO j.d.o.o. za proizvodnju i trgovinu, OIB 62414722235, Vladimira Nazora 16, 44250 Petrinja</izvorni_sadrzaj>
    <derivirana_varijabla naziv="DomainObject.Predmet.ProtustrankaWithAdressOIB_1">KRISTINA DRVO j.d.o.o. za proizvodnju i trgovinu, OIB 62414722235, Vladimira Nazora 16, 44250 Petrinja</derivirana_varijabla>
  </DomainObject.Predmet.ProtustrankaWithAdressOIB>
  <DomainObject.Predmet.ProtustrankaNazivFormated>
    <izvorni_sadrzaj>KRISTINA DRVO j.d.o.o. za proizvodnju i trgovinu</izvorni_sadrzaj>
    <derivirana_varijabla naziv="DomainObject.Predmet.ProtustrankaNazivFormated_1">KRISTINA DRVO j.d.o.o. za proizvodnju i trgovinu</derivirana_varijabla>
  </DomainObject.Predmet.ProtustrankaNazivFormated>
  <DomainObject.Predmet.ProtustrankaNazivFormatedOIB>
    <izvorni_sadrzaj>KRISTINA DRVO j.d.o.o. za proizvodnju i trgovinu, OIB 62414722235</izvorni_sadrzaj>
    <derivirana_varijabla naziv="DomainObject.Predmet.ProtustrankaNazivFormatedOIB_1">KRISTINA DRVO j.d.o.o. za proizvodnju i trgovinu, OIB 62414722235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KRISTINA DRVO j.d.o.o. za proizvodnju i trgovinu</item>
    </izvorni_sadrzaj>
    <derivirana_varijabla naziv="DomainObject.Predmet.ProtuStrankaListFormated_1">
      <item>KRISTINA DRVO j.d.o.o. za proizvodnju i trgovinu</item>
    </derivirana_varijabla>
  </DomainObject.Predmet.ProtuStrankaListFormated>
  <DomainObject.Predmet.ProtuStrankaListFormatedOIB>
    <izvorni_sadrzaj>
      <item>KRISTINA DRVO j.d.o.o. za proizvodnju i trgovinu, OIB 62414722235</item>
    </izvorni_sadrzaj>
    <derivirana_varijabla naziv="DomainObject.Predmet.ProtuStrankaListFormatedOIB_1">
      <item>KRISTINA DRVO j.d.o.o. za proizvodnju i trgovinu, OIB 62414722235</item>
    </derivirana_varijabla>
  </DomainObject.Predmet.ProtuStrankaListFormatedOIB>
  <DomainObject.Predmet.ProtuStrankaListFormatedWithAdress>
    <izvorni_sadrzaj>
      <item>KRISTINA DRVO j.d.o.o. za proizvodnju i trgovinu, Vladimira Nazora 16, 44250 Petrinja</item>
    </izvorni_sadrzaj>
    <derivirana_varijabla naziv="DomainObject.Predmet.ProtuStrankaListFormatedWithAdress_1">
      <item>KRISTINA DRVO j.d.o.o. za proizvodnju i trgovinu, Vladimira Nazora 16, 44250 Petrinja</item>
    </derivirana_varijabla>
  </DomainObject.Predmet.ProtuStrankaListFormatedWithAdress>
  <DomainObject.Predmet.ProtuStrankaListFormatedWithAdressOIB>
    <izvorni_sadrzaj>
      <item>KRISTINA DRVO j.d.o.o. za proizvodnju i trgovinu, OIB 62414722235, Vladimira Nazora 16, 44250 Petrinja</item>
    </izvorni_sadrzaj>
    <derivirana_varijabla naziv="DomainObject.Predmet.ProtuStrankaListFormatedWithAdressOIB_1">
      <item>KRISTINA DRVO j.d.o.o. za proizvodnju i trgovinu, OIB 62414722235, Vladimira Nazora 16, 44250 Petrinja</item>
    </derivirana_varijabla>
  </DomainObject.Predmet.ProtuStrankaListFormatedWithAdressOIB>
  <DomainObject.Predmet.ProtuStrankaListNazivFormated>
    <izvorni_sadrzaj>
      <item>KRISTINA DRVO j.d.o.o. za proizvodnju i trgovinu</item>
    </izvorni_sadrzaj>
    <derivirana_varijabla naziv="DomainObject.Predmet.ProtuStrankaListNazivFormated_1">
      <item>KRISTINA DRVO j.d.o.o. za proizvodnju i trgovinu</item>
    </derivirana_varijabla>
  </DomainObject.Predmet.ProtuStrankaListNazivFormated>
  <DomainObject.Predmet.ProtuStrankaListNazivFormatedOIB>
    <izvorni_sadrzaj>
      <item>KRISTINA DRVO j.d.o.o. za proizvodnju i trgovinu, OIB 62414722235</item>
    </izvorni_sadrzaj>
    <derivirana_varijabla naziv="DomainObject.Predmet.ProtuStrankaListNazivFormatedOIB_1">
      <item>KRISTINA DRVO j.d.o.o. za proizvodnju i trgovinu, OIB 62414722235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KRISTINA DRVO j.d.o.o. za proizvodnju i trgovinu</izvorni_sadrzaj>
    <derivirana_varijabla naziv="DomainObject.Predmet.ProtustrankaIDrugi_1">KRISTINA DRVO j.d.o.o. za proizvodnju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KRISTINA DRVO j.d.o.o. za proizvodnju i trgovinu, OIB 62414722235, Vladimira Nazora 16, 44250 Petrinja</izvorni_sadrzaj>
    <derivirana_varijabla naziv="DomainObject.Predmet.ProtustrankaIDrugiAdressOIB_1">KRISTINA DRVO j.d.o.o. za proizvodnju i trgovinu, OIB 62414722235, Vladimira Nazora 16,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KRISTINA DRVO j.d.o.o. za proizvodnju i trgovinu</item>
      <item>FINA Regionalni centar Zagreb</item>
    </izvorni_sadrzaj>
    <derivirana_varijabla naziv="DomainObject.Predmet.SudioniciListNaziv_1">
      <item>KRISTINA DRVO j.d.o.o. za proizvodnju i trgovinu</item>
      <item>FINA Regionalni centar Zagreb</item>
    </derivirana_varijabla>
  </DomainObject.Predmet.SudioniciListNaziv>
  <DomainObject.Predmet.SudioniciListAdressOIB>
    <izvorni_sadrzaj>
      <item>KRISTINA DRVO j.d.o.o. za proizvodnju i trgovinu, OIB 62414722235, Vladimira Nazora 16,44250 Petrinja</item>
      <item>FINA Regionalni centar Zagreb, OIB 85821130368, Trg svibanjskih žrtava 1995. br. 1,10000 Zagreb</item>
    </izvorni_sadrzaj>
    <derivirana_varijabla naziv="DomainObject.Predmet.SudioniciListAdressOIB_1">
      <item>KRISTINA DRVO j.d.o.o. za proizvodnju i trgovinu, OIB 62414722235, Vladimira Nazora 16,44250 Petrinja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62414722235</item>
      <item>, OIB 85821130368</item>
    </izvorni_sadrzaj>
    <derivirana_varijabla naziv="DomainObject.Predmet.SudioniciListNazivOIB_1">
      <item>, OIB 62414722235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419</properties:Words>
  <properties:Characters>2391</properties:Characters>
  <properties:Lines>76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2018-02-16T12:05:00Z</dcterms:created>
  <dc:creator>zbiondic</dc:creator>
  <cp:lastModifiedBy>wsadmin</cp:lastModifiedBy>
  <cp:lastPrinted>2018-02-15T12:49:00Z</cp:lastPrinted>
  <dcterms:modified xmlns:xsi="http://www.w3.org/2001/XMLSchema-instance" xsi:type="dcterms:W3CDTF">2018-02-19T08:08:00Z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St-1203-2017-19.2.2018. ZAKLJUČAK određuje se ročište radi prijedloga za otv.st.post.docx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