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21f8" w14:paraId="f8021f8" w:rsidRDefault="00783E6D" w:rsidP="00783E6D" w:rsidR="00783E6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3E6D" w:rsidP="00783E6D" w:rsidR="00783E6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83E6D" w:rsidP="00783E6D" w:rsidR="00783E6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83E6D" w:rsidP="00783E6D" w:rsidR="00783E6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83E6D" w:rsidP="00783E6D" w:rsidR="00783E6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83E6D" w:rsidP="00783E6D" w:rsidR="00783E6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83E6D" w:rsidP="00783E6D" w:rsidR="00783E6D" w:rsidRPr="005D578C">
      <w:pPr>
        <w:jc w:val="center"/>
        <w:rPr>
          <w:rFonts w:cs="Times New Roman" w:eastAsia="Times New Roman"/>
          <w:szCs w:val="24"/>
        </w:rPr>
      </w:pPr>
    </w:p>
    <w:p w:rsidRDefault="00783E6D" w:rsidP="00783E6D" w:rsidR="00783E6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83E6D" w:rsidP="00783E6D" w:rsidR="00783E6D" w:rsidRPr="005D578C">
      <w:pPr>
        <w:rPr>
          <w:rFonts w:cs="Times New Roman" w:eastAsia="Times New Roman"/>
          <w:szCs w:val="24"/>
        </w:rPr>
      </w:pPr>
    </w:p>
    <w:p w:rsidRDefault="00783E6D" w:rsidP="00783E6D" w:rsidR="00783E6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OLIMPIA NEKRETNINE d. o. o. Poreč, Obala maršala Tita br. 13, OIB </w:t>
      </w:r>
      <w:r w:rsidRPr="00783E6D">
        <w:rPr>
          <w:rFonts w:cs="Times New Roman" w:eastAsia="Times New Roman"/>
          <w:szCs w:val="24"/>
        </w:rPr>
        <w:t>90180537272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83E6D">
        <w:rPr>
          <w:rFonts w:cs="Times New Roman" w:eastAsia="Times New Roman"/>
          <w:szCs w:val="24"/>
        </w:rPr>
        <w:t>040252655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</w:t>
      </w:r>
      <w:r w:rsidR="00544E5E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ožujka 2016.</w:t>
      </w:r>
    </w:p>
    <w:p w:rsidRDefault="00783E6D" w:rsidP="00783E6D" w:rsidR="00783E6D" w:rsidRPr="005D578C">
      <w:pPr>
        <w:rPr>
          <w:rFonts w:cs="Times New Roman" w:eastAsia="Times New Roman"/>
          <w:szCs w:val="24"/>
        </w:rPr>
      </w:pPr>
    </w:p>
    <w:p w:rsidRDefault="00783E6D" w:rsidP="00783E6D" w:rsidR="00783E6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83E6D" w:rsidP="00783E6D" w:rsidR="00783E6D" w:rsidRPr="005D578C">
      <w:pPr>
        <w:rPr>
          <w:rFonts w:cs="Times New Roman" w:eastAsia="Times New Roman"/>
          <w:szCs w:val="24"/>
        </w:rPr>
      </w:pPr>
    </w:p>
    <w:p w:rsidRDefault="00783E6D" w:rsidP="00783E6D" w:rsidR="00783E6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OLIMPIA NEKRETNINE d. o. o. Poreč, Obala maršala Tita br. 13, OIB </w:t>
      </w:r>
      <w:r w:rsidRPr="00783E6D">
        <w:rPr>
          <w:rFonts w:cs="Times New Roman" w:eastAsia="Times New Roman"/>
          <w:szCs w:val="24"/>
        </w:rPr>
        <w:t>90180537272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83E6D">
        <w:rPr>
          <w:rFonts w:cs="Times New Roman" w:eastAsia="Times New Roman"/>
          <w:szCs w:val="24"/>
        </w:rPr>
        <w:t>040252655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>2</w:t>
      </w:r>
      <w:r w:rsidR="00544E5E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783E6D" w:rsidP="00783E6D" w:rsidR="00783E6D" w:rsidRPr="005D578C">
      <w:pPr>
        <w:rPr>
          <w:rFonts w:cs="Times New Roman" w:eastAsia="Times New Roman"/>
          <w:szCs w:val="24"/>
        </w:rPr>
      </w:pPr>
    </w:p>
    <w:p w:rsidRDefault="00783E6D" w:rsidP="00783E6D" w:rsidR="00783E6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783E6D" w:rsidP="00783E6D" w:rsidR="00783E6D">
      <w:pPr>
        <w:rPr>
          <w:rFonts w:cs="Times New Roman" w:eastAsia="Times New Roman"/>
          <w:szCs w:val="20"/>
        </w:rPr>
      </w:pPr>
    </w:p>
    <w:p w:rsidRDefault="00783E6D" w:rsidP="00783E6D" w:rsidR="00783E6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OLIMPIA NEKRETNINE d. o. o. Poreč, Obala maršala Tita br. 13, OIB </w:t>
      </w:r>
      <w:r w:rsidRPr="00783E6D">
        <w:rPr>
          <w:rFonts w:cs="Times New Roman" w:eastAsia="Times New Roman"/>
          <w:szCs w:val="24"/>
        </w:rPr>
        <w:t>90180537272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83E6D">
        <w:rPr>
          <w:rFonts w:cs="Times New Roman" w:eastAsia="Times New Roman"/>
          <w:szCs w:val="24"/>
        </w:rPr>
        <w:t>040252655</w:t>
      </w:r>
      <w:r>
        <w:rPr>
          <w:rFonts w:cs="Times New Roman" w:eastAsia="Times New Roman"/>
          <w:szCs w:val="24"/>
        </w:rPr>
        <w:t>.</w:t>
      </w:r>
    </w:p>
    <w:p w:rsidRDefault="00783E6D" w:rsidP="00783E6D" w:rsidR="00783E6D">
      <w:pPr>
        <w:ind w:firstLine="709"/>
        <w:rPr>
          <w:rFonts w:cs="Times New Roman" w:eastAsia="Times New Roman"/>
          <w:szCs w:val="24"/>
        </w:rPr>
      </w:pPr>
    </w:p>
    <w:p w:rsidRDefault="00783E6D" w:rsidP="00783E6D" w:rsidR="00783E6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OLIMPIA NEKRETNINE d. o. o. Poreč, Obala maršala Tita br. 13, OIB </w:t>
      </w:r>
      <w:r w:rsidRPr="00783E6D">
        <w:rPr>
          <w:rFonts w:cs="Times New Roman" w:eastAsia="Times New Roman"/>
          <w:szCs w:val="24"/>
        </w:rPr>
        <w:t>90180537272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83E6D">
        <w:rPr>
          <w:rFonts w:cs="Times New Roman" w:eastAsia="Times New Roman"/>
          <w:szCs w:val="24"/>
        </w:rPr>
        <w:t>040252655</w:t>
      </w:r>
      <w:r>
        <w:rPr>
          <w:rFonts w:cs="Times New Roman" w:eastAsia="Times New Roman"/>
          <w:szCs w:val="24"/>
        </w:rPr>
        <w:t>.</w:t>
      </w:r>
    </w:p>
    <w:p w:rsidRDefault="00783E6D" w:rsidP="00783E6D" w:rsidR="00783E6D">
      <w:pPr>
        <w:rPr>
          <w:rFonts w:cs="Times New Roman" w:eastAsia="Times New Roman"/>
          <w:szCs w:val="24"/>
        </w:rPr>
      </w:pPr>
    </w:p>
    <w:p w:rsidRDefault="00783E6D" w:rsidP="00783E6D" w:rsidR="00783E6D" w:rsidRPr="005D578C">
      <w:pPr>
        <w:rPr>
          <w:rFonts w:cs="Times New Roman" w:eastAsia="Times New Roman"/>
          <w:szCs w:val="24"/>
        </w:rPr>
      </w:pPr>
    </w:p>
    <w:p w:rsidRDefault="00783E6D" w:rsidP="00783E6D" w:rsidR="00783E6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83E6D" w:rsidP="00783E6D" w:rsidR="00783E6D">
      <w:pPr>
        <w:ind w:firstLine="708"/>
        <w:rPr>
          <w:rFonts w:cs="Times New Roman" w:eastAsia="Times New Roman"/>
          <w:szCs w:val="24"/>
        </w:rPr>
      </w:pPr>
    </w:p>
    <w:p w:rsidRDefault="00783E6D" w:rsidP="00783E6D" w:rsidR="00783E6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OLIMPIA NEKRETNINE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St-1275/2015-3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83E6D" w:rsidP="00783E6D" w:rsidR="00783E6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83E6D" w:rsidP="00783E6D" w:rsidR="00783E6D" w:rsidRPr="005D578C">
      <w:pPr>
        <w:rPr>
          <w:rFonts w:cs="Times New Roman" w:eastAsia="Times New Roman"/>
          <w:szCs w:val="24"/>
        </w:rPr>
      </w:pPr>
    </w:p>
    <w:p w:rsidRDefault="00783E6D" w:rsidP="00783E6D" w:rsidR="00783E6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544E5E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83E6D" w:rsidP="00783E6D" w:rsidR="00783E6D">
      <w:pPr>
        <w:rPr>
          <w:rFonts w:cs="Times New Roman" w:eastAsia="Times New Roman"/>
          <w:szCs w:val="24"/>
        </w:rPr>
      </w:pPr>
    </w:p>
    <w:p w:rsidRDefault="00783E6D" w:rsidP="00783E6D" w:rsidR="00783E6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83E6D" w:rsidP="00783E6D" w:rsidR="00783E6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783E6D" w:rsidP="00783E6D" w:rsidR="00783E6D">
      <w:pPr>
        <w:jc w:val="left"/>
        <w:rPr>
          <w:rFonts w:cs="Times New Roman" w:eastAsia="Times New Roman"/>
          <w:szCs w:val="24"/>
        </w:rPr>
      </w:pPr>
    </w:p>
    <w:p w:rsidRDefault="00783E6D" w:rsidP="00783E6D" w:rsidR="00783E6D" w:rsidRPr="005D578C">
      <w:pPr>
        <w:jc w:val="left"/>
        <w:rPr>
          <w:rFonts w:cs="Times New Roman" w:eastAsia="Times New Roman"/>
          <w:szCs w:val="24"/>
        </w:rPr>
      </w:pPr>
    </w:p>
    <w:p w:rsidRDefault="00783E6D" w:rsidP="00783E6D" w:rsidR="00783E6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83E6D" w:rsidP="00783E6D" w:rsidR="00783E6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783E6D" w:rsidP="00783E6D" w:rsidR="00783E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83E6D" w:rsidP="00783E6D" w:rsidR="00783E6D">
      <w:pPr>
        <w:rPr>
          <w:rFonts w:cs="Times New Roman" w:eastAsia="Times New Roman"/>
          <w:szCs w:val="24"/>
        </w:rPr>
      </w:pPr>
    </w:p>
    <w:p w:rsidRDefault="00783E6D" w:rsidP="00783E6D" w:rsidR="00783E6D" w:rsidRPr="005D578C">
      <w:pPr>
        <w:rPr>
          <w:rFonts w:cs="Times New Roman" w:eastAsia="Times New Roman"/>
          <w:szCs w:val="24"/>
        </w:rPr>
      </w:pPr>
    </w:p>
    <w:p w:rsidRDefault="00783E6D" w:rsidP="00783E6D" w:rsidR="00783E6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83E6D" w:rsidP="00783E6D" w:rsidR="00783E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83E6D" w:rsidP="00783E6D" w:rsidR="00783E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OLIMPIA NEKRETNINE d. o. o. Poreč, Obala maršala Tita br. 13,</w:t>
      </w:r>
    </w:p>
    <w:p w:rsidRDefault="00783E6D" w:rsidP="00783E6D" w:rsidR="00783E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Sani Tulić, Austrija, 1040 Wien, Argentinierstrasse 47/5,</w:t>
      </w:r>
    </w:p>
    <w:p w:rsidRDefault="00783E6D" w:rsidP="00783E6D" w:rsidR="00783E6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783E6D" w:rsidP="00783E6D" w:rsidR="00783E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83E6D" w:rsidP="00783E6D" w:rsidR="00783E6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783E6D" w:rsidP="00783E6D" w:rsidR="00783E6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83E6D" w:rsidP="00783E6D" w:rsidR="00783E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83E6D" w:rsidP="00783E6D" w:rsidR="00783E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83E6D" w:rsidP="00783E6D" w:rsidR="00783E6D"/>
    <w:p w:rsidRDefault="00783E6D" w:rsidP="00783E6D" w:rsidR="00783E6D"/>
    <w:p w:rsidRDefault="00783E6D" w:rsidP="00783E6D" w:rsidR="00783E6D"/>
    <w:p w:rsidRDefault="00783E6D" w:rsidP="00783E6D" w:rsidR="00783E6D"/>
    <w:p w:rsidRDefault="00783E6D" w:rsidP="00783E6D" w:rsidR="00783E6D"/>
    <w:p w:rsidRDefault="00783E6D" w:rsidP="00783E6D" w:rsidR="00783E6D"/>
    <w:p w:rsidRDefault="00783E6D" w:rsidP="00783E6D" w:rsidR="00783E6D"/>
    <w:p w:rsidRDefault="00C44B85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3E6D" w:rsidP="00783E6D" w:rsidR="00783E6D">
      <w:r>
        <w:separator/>
      </w:r>
    </w:p>
  </w:endnote>
  <w:endnote w:id="0" w:type="continuationSeparator">
    <w:p w:rsidRDefault="00783E6D" w:rsidP="00783E6D" w:rsidR="00783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3E6D" w:rsidP="00783E6D" w:rsidR="00783E6D">
      <w:r>
        <w:separator/>
      </w:r>
    </w:p>
  </w:footnote>
  <w:footnote w:id="0" w:type="continuationSeparator">
    <w:p w:rsidRDefault="00783E6D" w:rsidP="00783E6D" w:rsidR="00783E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E6D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44B8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St-1275/2015-5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E6D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St-1275/2015-5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565F"/>
    <w:rsid w:val="00544E5E"/>
    <w:rsid w:val="0075528E"/>
    <w:rsid w:val="00783E6D"/>
    <w:rsid w:val="0079403F"/>
    <w:rsid w:val="00C44B85"/>
    <w:rsid w:val="00C4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3E6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83E6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83E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3E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3E6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3E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3E6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4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B8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44B8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44B8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44B8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3E6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83E6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83E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3E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3E6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3E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3E6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4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B8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44B8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44B8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44B8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St-1275/2015</izvorni_sadrzaj>
    <derivirana_varijabla naziv="DomainObject.Predmet.OznakaBroj_1">St-1275/2015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OLIMPIA NEKRETNINE d. o. o. POREČ</izvorni_sadrzaj>
    <derivirana_varijabla naziv="DomainObject.Predmet.ProtustrankaFormated_1">  OLIMPIA NEKRETNINE d. o. o. POREČ</derivirana_varijabla>
  </DomainObject.Predmet.ProtustrankaFormated>
  <DomainObject.Predmet.ProtustrankaFormatedOIB>
    <izvorni_sadrzaj>  OLIMPIA NEKRETNINE d. o. o. POREČ, OIB 90180537272</izvorni_sadrzaj>
    <derivirana_varijabla naziv="DomainObject.Predmet.ProtustrankaFormatedOIB_1">  OLIMPIA NEKRETNINE d. o. o. POREČ, OIB 90180537272</derivirana_varijabla>
  </DomainObject.Predmet.ProtustrankaFormatedOIB>
  <DomainObject.Predmet.ProtustrankaFormatedWithAdress>
    <izvorni_sadrzaj> OLIMPIA NEKRETNINE d. o. o. POREČ, Obala maršala Tita br. 13, 52440 Poreč</izvorni_sadrzaj>
    <derivirana_varijabla naziv="DomainObject.Predmet.ProtustrankaFormatedWithAdress_1"> OLIMPIA NEKRETNINE d. o. o. POREČ, Obala maršala Tita br. 13, 52440 Poreč</derivirana_varijabla>
  </DomainObject.Predmet.ProtustrankaFormatedWithAdress>
  <DomainObject.Predmet.ProtustrankaFormatedWithAdressOIB>
    <izvorni_sadrzaj> OLIMPIA NEKRETNINE d. o. o. POREČ, OIB 90180537272, Obala maršala Tita br. 13, 52440 Poreč</izvorni_sadrzaj>
    <derivirana_varijabla naziv="DomainObject.Predmet.ProtustrankaFormatedWithAdressOIB_1"> OLIMPIA NEKRETNINE d. o. o. POREČ, OIB 90180537272, Obala maršala Tita br. 13, 52440 Poreč</derivirana_varijabla>
  </DomainObject.Predmet.ProtustrankaFormatedWithAdressOIB>
  <DomainObject.Predmet.ProtustrankaWithAdress>
    <izvorni_sadrzaj>OLIMPIA NEKRETNINE d. o. o. POREČ Obala maršala Tita br. 13, 52440 Poreč</izvorni_sadrzaj>
    <derivirana_varijabla naziv="DomainObject.Predmet.ProtustrankaWithAdress_1">OLIMPIA NEKRETNINE d. o. o. POREČ Obala maršala Tita br. 13, 52440 Poreč</derivirana_varijabla>
  </DomainObject.Predmet.ProtustrankaWithAdress>
  <DomainObject.Predmet.ProtustrankaWithAdressOIB>
    <izvorni_sadrzaj>OLIMPIA NEKRETNINE d. o. o. POREČ, OIB 90180537272, Obala maršala Tita br. 13, 52440 Poreč</izvorni_sadrzaj>
    <derivirana_varijabla naziv="DomainObject.Predmet.ProtustrankaWithAdressOIB_1">OLIMPIA NEKRETNINE d. o. o. POREČ, OIB 90180537272, Obala maršala Tita br. 13, 52440 Poreč</derivirana_varijabla>
  </DomainObject.Predmet.ProtustrankaWithAdressOIB>
  <DomainObject.Predmet.ProtustrankaNazivFormated>
    <izvorni_sadrzaj>OLIMPIA NEKRETNINE d. o. o. POREČ</izvorni_sadrzaj>
    <derivirana_varijabla naziv="DomainObject.Predmet.ProtustrankaNazivFormated_1">OLIMPIA NEKRETNINE d. o. o. POREČ</derivirana_varijabla>
  </DomainObject.Predmet.ProtustrankaNazivFormated>
  <DomainObject.Predmet.ProtustrankaNazivFormatedOIB>
    <izvorni_sadrzaj>OLIMPIA NEKRETNINE d. o. o. POREČ, OIB 90180537272</izvorni_sadrzaj>
    <derivirana_varijabla naziv="DomainObject.Predmet.ProtustrankaNazivFormatedOIB_1">OLIMPIA NEKRETNINE d. o. o. POREČ, OIB 90180537272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169636.85</izvorni_sadrzaj>
    <derivirana_varijabla naziv="DomainObject.Predmet.TrenutnaVrijednost_1">169636.85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OLIMPIA NEKRETNINE d. o. o. POREČ</item>
    </izvorni_sadrzaj>
    <derivirana_varijabla naziv="DomainObject.Predmet.ProtuStrankaListFormated_1">
      <item>OLIMPIA NEKRETNINE d. o. o. POREČ</item>
    </derivirana_varijabla>
  </DomainObject.Predmet.ProtuStrankaListFormated>
  <DomainObject.Predmet.ProtuStrankaListFormatedOIB>
    <izvorni_sadrzaj>
      <item>OLIMPIA NEKRETNINE d. o. o. POREČ, OIB 90180537272</item>
    </izvorni_sadrzaj>
    <derivirana_varijabla naziv="DomainObject.Predmet.ProtuStrankaListFormatedOIB_1">
      <item>OLIMPIA NEKRETNINE d. o. o. POREČ, OIB 90180537272</item>
    </derivirana_varijabla>
  </DomainObject.Predmet.ProtuStrankaListFormatedOIB>
  <DomainObject.Predmet.ProtuStrankaListFormatedWithAdress>
    <izvorni_sadrzaj>
      <item>OLIMPIA NEKRETNINE d. o. o. POREČ, Obala maršala Tita br. 13, 52440 Poreč</item>
    </izvorni_sadrzaj>
    <derivirana_varijabla naziv="DomainObject.Predmet.ProtuStrankaListFormatedWithAdress_1">
      <item>OLIMPIA NEKRETNINE d. o. o. POREČ, Obala maršala Tita br. 13, 52440 Poreč</item>
    </derivirana_varijabla>
  </DomainObject.Predmet.ProtuStrankaListFormatedWithAdress>
  <DomainObject.Predmet.ProtuStrankaListFormatedWithAdressOIB>
    <izvorni_sadrzaj>
      <item>OLIMPIA NEKRETNINE d. o. o. POREČ, OIB 90180537272, Obala maršala Tita br. 13, 52440 Poreč</item>
    </izvorni_sadrzaj>
    <derivirana_varijabla naziv="DomainObject.Predmet.ProtuStrankaListFormatedWithAdressOIB_1">
      <item>OLIMPIA NEKRETNINE d. o. o. POREČ, OIB 90180537272, Obala maršala Tita br. 13, 52440 Poreč</item>
    </derivirana_varijabla>
  </DomainObject.Predmet.ProtuStrankaListFormatedWithAdressOIB>
  <DomainObject.Predmet.ProtuStrankaListNazivFormated>
    <izvorni_sadrzaj>
      <item>OLIMPIA NEKRETNINE d. o. o. POREČ</item>
    </izvorni_sadrzaj>
    <derivirana_varijabla naziv="DomainObject.Predmet.ProtuStrankaListNazivFormated_1">
      <item>OLIMPIA NEKRETNINE d. o. o. POREČ</item>
    </derivirana_varijabla>
  </DomainObject.Predmet.ProtuStrankaListNazivFormated>
  <DomainObject.Predmet.ProtuStrankaListNazivFormatedOIB>
    <izvorni_sadrzaj>
      <item>OLIMPIA NEKRETNINE d. o. o. POREČ, OIB 90180537272</item>
    </izvorni_sadrzaj>
    <derivirana_varijabla naziv="DomainObject.Predmet.ProtuStrankaListNazivFormatedOIB_1">
      <item>OLIMPIA NEKRETNINE d. o. o. POREČ, OIB 90180537272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OLIMPIA NEKRETNINE d. o. o. POREČ</izvorni_sadrzaj>
    <derivirana_varijabla naziv="DomainObject.Predmet.ProtustrankaIDrugi_1">OLIMPIA NEKRETNINE d. o. 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OLIMPIA NEKRETNINE d. o. o. POREČ, OIB 90180537272, Obala maršala Tita br. 13, 52440 Poreč</izvorni_sadrzaj>
    <derivirana_varijabla naziv="DomainObject.Predmet.ProtustrankaIDrugiAdressOIB_1">OLIMPIA NEKRETNINE d. o. o. POREČ, OIB 90180537272, Obala maršala Tita br.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OLIMPIA NEKRETNINE d. o. o. POREČ</item>
    </izvorni_sadrzaj>
    <derivirana_varijabla naziv="DomainObject.Predmet.SudioniciListNaziv_1">
      <item>FINANCIJSKA AGENCIJA, RC RIJEKA, PODRUŽNICA PULA, PULA</item>
      <item>OLIMPIA NEKRETNINE d. o. 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OLIMPIA NEKRETNINE d. o. o. POREČ, OIB 90180537272, Obala maršala Tita br. 13,52440 Poreč</item>
    </izvorni_sadrzaj>
    <derivirana_varijabla naziv="DomainObject.Predmet.SudioniciListAdressOIB_1">
      <item>FINANCIJSKA AGENCIJA, RC RIJEKA, PODRUŽNICA PULA, PULA, OIB 85821130368, Ulica grada Vukovara 70,10000 Zagreb</item>
      <item>OLIMPIA NEKRETNINE d. o. o. POREČ, OIB 90180537272, Obala maršala Tita br.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90180537272</item>
    </izvorni_sadrzaj>
    <derivirana_varijabla naziv="DomainObject.Predmet.SudioniciListNazivOIB_1">
      <item>, OIB 85821130368</item>
      <item>, OIB 90180537272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3148</properties:Characters>
  <properties:Lines>86</properties:Lines>
  <properties:Paragraphs>30</properties:Paragraphs>
  <properties:TotalTime>8</properties:TotalTime>
  <properties:ScaleCrop>false</properties:ScaleCrop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2016-03-23T07:58:00Z</dcterms:created>
  <dc:creator>Mihaela Kaligari</dc:creator>
  <dc:description/>
  <cp:keywords/>
  <cp:lastModifiedBy>Lorena Paris Aničić</cp:lastModifiedBy>
  <dcterms:modified xmlns:xsi="http://www.w3.org/2001/XMLSchema-instance" xsi:type="dcterms:W3CDTF">2016-03-25T09:36:00Z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