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e108" w14:paraId="fbfe108" w:rsidRDefault="00733542" w:rsidP="00B542FA" w:rsidR="00733542">
      <w:pPr>
        <w:jc w:val="both"/>
        <w15:collapsed w:val="false"/>
      </w:pPr>
      <w:bookmarkStart w:name="_GoBack" w:id="0"/>
      <w:bookmarkEnd w:id="0"/>
    </w:p>
    <w:p w:rsidRDefault="00733542" w:rsidP="00B542FA" w:rsidR="00733542" w:rsidRPr="00601DD4">
      <w:pPr>
        <w:jc w:val="both"/>
      </w:pPr>
      <w:r w:rsidRPr="00601DD4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601DD4">
      <w:pPr>
        <w:rPr>
          <w:b/>
        </w:rPr>
      </w:pPr>
    </w:p>
    <w:p w:rsidRDefault="00586DD5" w:rsidP="00586DD5" w:rsidR="00586DD5" w:rsidRPr="00601DD4">
      <w:r w:rsidRPr="00601DD4">
        <w:t>REPUBLIKA HRVATSKA</w:t>
      </w:r>
    </w:p>
    <w:p w:rsidRDefault="00586DD5" w:rsidP="00586DD5" w:rsidR="00586DD5" w:rsidRPr="00601DD4">
      <w:r w:rsidRPr="00601DD4">
        <w:t xml:space="preserve">TRGOVAČKI SUD U ZAGREBU                                                          </w:t>
      </w:r>
      <w:r w:rsidR="00D0232B" w:rsidRPr="00601DD4">
        <w:t>46</w:t>
      </w:r>
      <w:r w:rsidRPr="00601DD4">
        <w:t>. St</w:t>
      </w:r>
      <w:r w:rsidR="00917C09" w:rsidRPr="00601DD4">
        <w:t>-</w:t>
      </w:r>
      <w:r w:rsidR="00D0232B" w:rsidRPr="00601DD4">
        <w:t>2512</w:t>
      </w:r>
      <w:r w:rsidR="00917C09" w:rsidRPr="00601DD4">
        <w:t>/1</w:t>
      </w:r>
      <w:r w:rsidR="00D0232B" w:rsidRPr="00601DD4">
        <w:t>8</w:t>
      </w:r>
      <w:r w:rsidR="00234ED5">
        <w:t>-2</w:t>
      </w:r>
    </w:p>
    <w:p w:rsidRDefault="00586DD5" w:rsidP="00586DD5" w:rsidR="00586DD5" w:rsidRPr="00601DD4">
      <w:proofErr w:type="spellStart"/>
      <w:r w:rsidRPr="00601DD4">
        <w:t>Amruševa</w:t>
      </w:r>
      <w:proofErr w:type="spellEnd"/>
      <w:r w:rsidRPr="00601DD4">
        <w:t xml:space="preserve"> 2/II</w:t>
      </w:r>
    </w:p>
    <w:p w:rsidRDefault="00586DD5" w:rsidP="00586DD5" w:rsidR="00586DD5" w:rsidRPr="00601DD4"/>
    <w:p w:rsidRDefault="00014CE5" w:rsidP="00586DD5" w:rsidR="00586DD5" w:rsidRPr="00601DD4">
      <w:pPr>
        <w:jc w:val="center"/>
      </w:pPr>
      <w:r w:rsidRPr="00601DD4">
        <w:t>Z A K L J U Č A K</w:t>
      </w:r>
    </w:p>
    <w:p w:rsidRDefault="00586DD5" w:rsidP="00586DD5" w:rsidR="00586DD5" w:rsidRPr="00601DD4">
      <w:pPr>
        <w:rPr>
          <w:b/>
        </w:rPr>
      </w:pPr>
    </w:p>
    <w:p w:rsidRDefault="00217E2D" w:rsidP="00586DD5" w:rsidR="003C198B" w:rsidRPr="00601DD4">
      <w:pPr>
        <w:jc w:val="both"/>
      </w:pPr>
      <w:r w:rsidRPr="00601DD4">
        <w:t>Trgovački sud u Zagrebu, po su</w:t>
      </w:r>
      <w:r w:rsidR="00D0232B" w:rsidRPr="00601DD4">
        <w:t>tkinji Maji Praljak</w:t>
      </w:r>
      <w:r w:rsidRPr="00601DD4">
        <w:t xml:space="preserve">, u stečajnom postupku u povodu prijedloga </w:t>
      </w:r>
      <w:r w:rsidR="00917C09" w:rsidRPr="00601DD4">
        <w:t xml:space="preserve">likvidatora Davorke </w:t>
      </w:r>
      <w:proofErr w:type="spellStart"/>
      <w:r w:rsidR="00917C09" w:rsidRPr="00601DD4">
        <w:t>Huljev</w:t>
      </w:r>
      <w:proofErr w:type="spellEnd"/>
      <w:r w:rsidR="00917C09" w:rsidRPr="00601DD4">
        <w:t xml:space="preserve"> iz Zagreba, </w:t>
      </w:r>
      <w:proofErr w:type="spellStart"/>
      <w:r w:rsidR="00917C09" w:rsidRPr="00601DD4">
        <w:t>Miramarska</w:t>
      </w:r>
      <w:proofErr w:type="spellEnd"/>
      <w:r w:rsidR="00917C09" w:rsidRPr="00601DD4">
        <w:t xml:space="preserve"> 13d</w:t>
      </w:r>
      <w:r w:rsidRPr="00601DD4">
        <w:t xml:space="preserve">, za </w:t>
      </w:r>
      <w:r w:rsidR="00917C09" w:rsidRPr="00601DD4">
        <w:t>provođenje stečajnog postupka nad imovinom pravne osobe</w:t>
      </w:r>
      <w:r w:rsidR="00DD0AE5" w:rsidRPr="00601DD4">
        <w:t>,</w:t>
      </w:r>
      <w:r w:rsidR="00917C09" w:rsidRPr="00601DD4">
        <w:t xml:space="preserve"> </w:t>
      </w:r>
      <w:proofErr w:type="spellStart"/>
      <w:r w:rsidR="00D0232B" w:rsidRPr="00601DD4">
        <w:t>Ekotrade</w:t>
      </w:r>
      <w:proofErr w:type="spellEnd"/>
      <w:r w:rsidR="00917C09" w:rsidRPr="00601DD4">
        <w:t xml:space="preserve"> d.o.o., </w:t>
      </w:r>
      <w:r w:rsidR="00D0232B" w:rsidRPr="00601DD4">
        <w:t>Savica Šanci 139</w:t>
      </w:r>
      <w:r w:rsidR="00917C09" w:rsidRPr="00601DD4">
        <w:t>,</w:t>
      </w:r>
      <w:r w:rsidR="00D0232B" w:rsidRPr="00601DD4">
        <w:t xml:space="preserve"> Zagreb</w:t>
      </w:r>
      <w:r w:rsidR="00DD0AE5" w:rsidRPr="00601DD4">
        <w:t xml:space="preserve"> koja je prestala postojati</w:t>
      </w:r>
      <w:r w:rsidR="00D0232B" w:rsidRPr="00601DD4">
        <w:t>, 12. listopada</w:t>
      </w:r>
      <w:r w:rsidR="00917C09" w:rsidRPr="00601DD4">
        <w:rPr>
          <w:lang w:val="pt-BR"/>
        </w:rPr>
        <w:t xml:space="preserve"> 201</w:t>
      </w:r>
      <w:r w:rsidR="00D0232B" w:rsidRPr="00601DD4">
        <w:rPr>
          <w:lang w:val="pt-BR"/>
        </w:rPr>
        <w:t>8</w:t>
      </w:r>
      <w:r w:rsidR="00384F9A" w:rsidRPr="00601DD4">
        <w:rPr>
          <w:lang w:val="pt-BR"/>
        </w:rPr>
        <w:t>.</w:t>
      </w:r>
      <w:r w:rsidR="003C198B" w:rsidRPr="00601DD4">
        <w:t>,</w:t>
      </w:r>
    </w:p>
    <w:p w:rsidRDefault="0063051F" w:rsidP="00555310" w:rsidR="0063051F" w:rsidRPr="00601DD4">
      <w:pPr>
        <w:ind w:firstLine="720"/>
        <w:jc w:val="both"/>
      </w:pPr>
    </w:p>
    <w:p w:rsidRDefault="006B708C" w:rsidP="000E19ED" w:rsidR="006B708C" w:rsidRPr="00601DD4">
      <w:pPr>
        <w:ind w:firstLine="720"/>
        <w:jc w:val="both"/>
      </w:pPr>
    </w:p>
    <w:p w:rsidRDefault="006B708C" w:rsidP="00D47D35" w:rsidR="006B708C" w:rsidRPr="00601DD4">
      <w:pPr>
        <w:jc w:val="center"/>
      </w:pPr>
      <w:r w:rsidRPr="00601DD4">
        <w:t>z a k l j u č i o</w:t>
      </w:r>
      <w:r w:rsidR="0038741D" w:rsidRPr="00601DD4">
        <w:t xml:space="preserve"> </w:t>
      </w:r>
      <w:r w:rsidRPr="00601DD4">
        <w:t xml:space="preserve">  j e</w:t>
      </w:r>
    </w:p>
    <w:p w:rsidRDefault="00F378C1" w:rsidP="006B708C" w:rsidR="00F378C1" w:rsidRPr="00601DD4">
      <w:pPr>
        <w:rPr>
          <w:b/>
        </w:rPr>
      </w:pPr>
    </w:p>
    <w:p w:rsidRDefault="006B708C" w:rsidP="00586DD5" w:rsidR="00685A5E" w:rsidRPr="00601DD4">
      <w:pPr>
        <w:jc w:val="both"/>
        <w:rPr>
          <w:lang w:val="pt-BR"/>
        </w:rPr>
      </w:pPr>
      <w:r w:rsidRPr="00601DD4">
        <w:t>Određuje se</w:t>
      </w:r>
      <w:r w:rsidR="00217E2D" w:rsidRPr="00601DD4">
        <w:t xml:space="preserve"> ročišta</w:t>
      </w:r>
      <w:r w:rsidRPr="00601DD4">
        <w:t xml:space="preserve"> </w:t>
      </w:r>
      <w:r w:rsidR="008D6FB5" w:rsidRPr="00601DD4">
        <w:t xml:space="preserve">radi </w:t>
      </w:r>
      <w:r w:rsidR="00217E2D" w:rsidRPr="00601DD4">
        <w:t xml:space="preserve">rasprave o pretpostavkama za otvaranje stečajnog postupka </w:t>
      </w:r>
      <w:r w:rsidR="00917C09" w:rsidRPr="00601DD4">
        <w:t>nad imovinom pravne osobe</w:t>
      </w:r>
      <w:r w:rsidR="00DD0AE5" w:rsidRPr="00601DD4">
        <w:t>,</w:t>
      </w:r>
      <w:r w:rsidR="00917C09" w:rsidRPr="00601DD4">
        <w:t xml:space="preserve"> </w:t>
      </w:r>
      <w:proofErr w:type="spellStart"/>
      <w:r w:rsidR="00D0232B" w:rsidRPr="00601DD4">
        <w:t>Ekotrade</w:t>
      </w:r>
      <w:proofErr w:type="spellEnd"/>
      <w:r w:rsidR="00D0232B" w:rsidRPr="00601DD4">
        <w:t xml:space="preserve"> d.o.o., Savica Šanci 139, Zagreb</w:t>
      </w:r>
      <w:r w:rsidR="00C7082B" w:rsidRPr="00601DD4">
        <w:rPr>
          <w:lang w:val="pt-BR"/>
        </w:rPr>
        <w:t>,</w:t>
      </w:r>
      <w:r w:rsidR="00DD0AE5" w:rsidRPr="00601DD4">
        <w:rPr>
          <w:lang w:val="pt-BR"/>
        </w:rPr>
        <w:t xml:space="preserve"> koja je prestala postojati</w:t>
      </w:r>
      <w:r w:rsidR="00C7082B" w:rsidRPr="00601DD4">
        <w:rPr>
          <w:lang w:val="pt-BR"/>
        </w:rPr>
        <w:t xml:space="preserve"> </w:t>
      </w:r>
      <w:r w:rsidRPr="00601DD4">
        <w:t xml:space="preserve">za dan </w:t>
      </w:r>
      <w:r w:rsidR="00A211B0" w:rsidRPr="00601DD4">
        <w:rPr>
          <w:b/>
        </w:rPr>
        <w:t>12</w:t>
      </w:r>
      <w:r w:rsidR="00917C09" w:rsidRPr="00601DD4">
        <w:rPr>
          <w:b/>
        </w:rPr>
        <w:t xml:space="preserve">. </w:t>
      </w:r>
      <w:r w:rsidR="00A211B0" w:rsidRPr="00601DD4">
        <w:rPr>
          <w:b/>
        </w:rPr>
        <w:t>prosinca 2018</w:t>
      </w:r>
      <w:r w:rsidR="00917C09" w:rsidRPr="00601DD4">
        <w:rPr>
          <w:b/>
        </w:rPr>
        <w:t xml:space="preserve">. u </w:t>
      </w:r>
      <w:r w:rsidR="00A211B0" w:rsidRPr="00601DD4">
        <w:rPr>
          <w:b/>
        </w:rPr>
        <w:t>10</w:t>
      </w:r>
      <w:r w:rsidR="00917C09" w:rsidRPr="00601DD4">
        <w:rPr>
          <w:b/>
        </w:rPr>
        <w:t>,</w:t>
      </w:r>
      <w:r w:rsidR="00A211B0" w:rsidRPr="00601DD4">
        <w:rPr>
          <w:b/>
        </w:rPr>
        <w:t>40</w:t>
      </w:r>
      <w:r w:rsidRPr="00601DD4">
        <w:rPr>
          <w:b/>
        </w:rPr>
        <w:t xml:space="preserve"> sati</w:t>
      </w:r>
      <w:r w:rsidRPr="00601DD4">
        <w:t>,</w:t>
      </w:r>
      <w:r w:rsidRPr="00601DD4">
        <w:rPr>
          <w:b/>
        </w:rPr>
        <w:t xml:space="preserve"> </w:t>
      </w:r>
      <w:r w:rsidRPr="00601DD4">
        <w:t>u zgradi ovog suda u sobi br</w:t>
      </w:r>
      <w:r w:rsidR="00917C09" w:rsidRPr="00601DD4">
        <w:t xml:space="preserve">. </w:t>
      </w:r>
      <w:r w:rsidR="00D0232B" w:rsidRPr="00601DD4">
        <w:t>68</w:t>
      </w:r>
      <w:r w:rsidRPr="00601DD4">
        <w:t>/I</w:t>
      </w:r>
      <w:r w:rsidR="00D0232B" w:rsidRPr="00601DD4">
        <w:t>I</w:t>
      </w:r>
      <w:r w:rsidRPr="00601DD4">
        <w:t xml:space="preserve">I </w:t>
      </w:r>
      <w:r w:rsidR="00D0232B" w:rsidRPr="00601DD4">
        <w:t>dvorišna</w:t>
      </w:r>
      <w:r w:rsidR="0038741D" w:rsidRPr="00601DD4">
        <w:t xml:space="preserve"> zgrada, a na koje se poziva</w:t>
      </w:r>
      <w:r w:rsidRPr="00601DD4">
        <w:t xml:space="preserve"> dostavom ovog zaključka:</w:t>
      </w:r>
    </w:p>
    <w:p w:rsidRDefault="00685A5E" w:rsidP="00917C09" w:rsidR="00A019E5" w:rsidRPr="00601DD4">
      <w:pPr>
        <w:jc w:val="both"/>
      </w:pPr>
      <w:r w:rsidRPr="00601DD4">
        <w:t xml:space="preserve">-    </w:t>
      </w:r>
      <w:r w:rsidR="00917C09" w:rsidRPr="00601DD4">
        <w:t>likvidator</w:t>
      </w:r>
    </w:p>
    <w:p w:rsidRDefault="00264933" w:rsidP="00264933" w:rsidR="006B708C" w:rsidRPr="00601DD4">
      <w:pPr>
        <w:jc w:val="both"/>
      </w:pPr>
      <w:r w:rsidRPr="00601DD4">
        <w:tab/>
      </w:r>
    </w:p>
    <w:p w:rsidRDefault="00D0232B" w:rsidP="006B708C" w:rsidR="006B708C" w:rsidRPr="00601DD4">
      <w:pPr>
        <w:jc w:val="center"/>
      </w:pPr>
      <w:r w:rsidRPr="00601DD4">
        <w:t>Z</w:t>
      </w:r>
      <w:r w:rsidR="00B47261" w:rsidRPr="00601DD4">
        <w:t>agreb</w:t>
      </w:r>
      <w:r w:rsidRPr="00601DD4">
        <w:t>, 12. listopada</w:t>
      </w:r>
      <w:r w:rsidR="00DD0AE5" w:rsidRPr="00601DD4">
        <w:rPr>
          <w:lang w:val="pt-BR"/>
        </w:rPr>
        <w:t xml:space="preserve"> 201</w:t>
      </w:r>
      <w:r w:rsidRPr="00601DD4">
        <w:rPr>
          <w:lang w:val="pt-BR"/>
        </w:rPr>
        <w:t>8</w:t>
      </w:r>
      <w:r w:rsidR="00264157" w:rsidRPr="00601DD4">
        <w:t>.</w:t>
      </w:r>
    </w:p>
    <w:p w:rsidRDefault="002D2245" w:rsidP="006B708C" w:rsidR="002D2245" w:rsidRPr="00601DD4"/>
    <w:p w:rsidRDefault="006A22C0" w:rsidP="006A22C0" w:rsidR="0027254D" w:rsidRPr="00601DD4">
      <w:pPr>
        <w:ind w:hanging="720" w:left="720"/>
        <w:jc w:val="center"/>
      </w:pPr>
      <w:r w:rsidRPr="00601DD4">
        <w:t xml:space="preserve">                                                                                 </w:t>
      </w:r>
      <w:r w:rsidR="002D2245" w:rsidRPr="00601DD4">
        <w:t xml:space="preserve">                  </w:t>
      </w:r>
    </w:p>
    <w:p w:rsidRDefault="0027254D" w:rsidP="0027254D" w:rsidR="006B708C" w:rsidRPr="00601DD4">
      <w:pPr>
        <w:ind w:firstLine="720" w:left="5040"/>
        <w:jc w:val="center"/>
      </w:pPr>
      <w:r w:rsidRPr="00601DD4">
        <w:t xml:space="preserve">       </w:t>
      </w:r>
      <w:r w:rsidR="002D2245" w:rsidRPr="00601DD4">
        <w:t xml:space="preserve">   </w:t>
      </w:r>
      <w:r w:rsidR="00D0232B" w:rsidRPr="00601DD4">
        <w:t>Sutkinja:</w:t>
      </w:r>
    </w:p>
    <w:p w:rsidRDefault="002D2245" w:rsidP="00217E2D" w:rsidR="00234ED5">
      <w:pPr>
        <w:ind w:firstLine="720" w:left="5760"/>
      </w:pPr>
      <w:r w:rsidRPr="00601DD4">
        <w:t xml:space="preserve">      </w:t>
      </w:r>
      <w:r w:rsidR="00D0232B" w:rsidRPr="00601DD4">
        <w:t xml:space="preserve">Maja </w:t>
      </w:r>
      <w:proofErr w:type="spellStart"/>
      <w:r w:rsidR="00D0232B" w:rsidRPr="00601DD4">
        <w:t>Praljak</w:t>
      </w:r>
      <w:proofErr w:type="spellEnd"/>
      <w:r w:rsidR="00234ED5">
        <w:t>, v.r.</w:t>
      </w:r>
    </w:p>
    <w:p w:rsidRDefault="00234ED5" w:rsidP="00217E2D" w:rsidR="00234ED5">
      <w:pPr>
        <w:ind w:firstLine="720" w:left="5760"/>
      </w:pPr>
    </w:p>
    <w:p w:rsidRDefault="00234ED5" w:rsidR="00234ED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34ED5" w:rsidR="00234ED5">
      <w:r>
        <w:t>Nikolina Krunić</w:t>
      </w:r>
    </w:p>
    <w:p w:rsidRDefault="00DC5B26" w:rsidP="00217E2D" w:rsidR="006B708C" w:rsidRPr="00601DD4">
      <w:pPr>
        <w:ind w:firstLine="720" w:left="5760"/>
      </w:pPr>
      <w:r w:rsidRPr="00601DD4">
        <w:t xml:space="preserve"> </w:t>
      </w:r>
    </w:p>
    <w:p w:rsidRDefault="0027254D" w:rsidP="006B708C" w:rsidR="0027254D" w:rsidRPr="00601DD4"/>
    <w:p w:rsidRDefault="002D2245" w:rsidP="006B708C" w:rsidR="006B708C" w:rsidRPr="00601DD4">
      <w:r w:rsidRPr="00601DD4">
        <w:t>UPUTA O PRAVNOM LIJEKU</w:t>
      </w:r>
    </w:p>
    <w:p w:rsidRDefault="006B708C" w:rsidP="006B708C" w:rsidR="0027254D" w:rsidRPr="00601DD4">
      <w:r w:rsidRPr="00601DD4">
        <w:t>Protiv ovog zaključk</w:t>
      </w:r>
      <w:r w:rsidR="00C517C6" w:rsidRPr="00601DD4">
        <w:t>a nije dopuštena  žalba ( čl. 19.</w:t>
      </w:r>
      <w:r w:rsidR="00F057DB" w:rsidRPr="00601DD4">
        <w:t xml:space="preserve"> </w:t>
      </w:r>
      <w:r w:rsidR="00C517C6" w:rsidRPr="00601DD4">
        <w:t>st.7</w:t>
      </w:r>
      <w:r w:rsidRPr="00601DD4">
        <w:t>. SZ ).</w:t>
      </w:r>
    </w:p>
    <w:p w:rsidRDefault="0027254D" w:rsidP="006B708C" w:rsidR="0027254D" w:rsidRPr="00601DD4"/>
    <w:p w:rsidRDefault="00217E2D" w:rsidP="006B708C" w:rsidR="00217E2D" w:rsidRPr="00601DD4">
      <w:pPr>
        <w:rPr>
          <w:b/>
        </w:rPr>
      </w:pP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</w:p>
    <w:p w:rsidRDefault="0027254D" w:rsidP="006B708C" w:rsidR="0027254D" w:rsidRPr="00601DD4"/>
    <w:p w:rsidRDefault="0027254D" w:rsidP="006B708C" w:rsidR="0027254D" w:rsidRPr="00601DD4"/>
    <w:p w:rsidRDefault="00FE4057" w:rsidP="006B708C" w:rsidR="00FE4057" w:rsidRPr="00601DD4"/>
    <w:p w:rsidRDefault="00733542" w:rsidP="00234ED5" w:rsidR="00733542" w:rsidRPr="00601DD4">
      <w:pPr>
        <w:ind w:left="1080"/>
      </w:pPr>
      <w:r w:rsidRPr="00601DD4">
        <w:t xml:space="preserve"> </w:t>
      </w:r>
    </w:p>
    <w:sectPr w:rsidSect="005D6465" w:rsidR="00733542" w:rsidRPr="00601D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34ED5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01DD4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F3EED"/>
    <w:rsid w:val="00A019E5"/>
    <w:rsid w:val="00A211B0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232B"/>
    <w:rsid w:val="00D03437"/>
    <w:rsid w:val="00D47D35"/>
    <w:rsid w:val="00D52D3B"/>
    <w:rsid w:val="00D74489"/>
    <w:rsid w:val="00DB06B8"/>
    <w:rsid w:val="00DC5B26"/>
    <w:rsid w:val="00DD0AE5"/>
    <w:rsid w:val="00E07559"/>
    <w:rsid w:val="00E318E4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1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St-2512/2018-2</izvorni_sadrzaj>
    <derivirana_varijabla naziv="DomainObject.Oznaka_1">St-2512/2018-2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2512</izvorni_sadrzaj>
    <derivirana_varijabla naziv="DomainObject.Predmet.Broj_1">2512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St-2512/2018</izvorni_sadrzaj>
    <derivirana_varijabla naziv="DomainObject.Predmet.OznakaBroj_1">St-2512/2018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Srečajna masa društva EKOTRADE d.o.o.</izvorni_sadrzaj>
    <derivirana_varijabla naziv="DomainObject.Predmet.ProtustrankaFormated_1">  Srečajna masa društva EKOTRADE d.o.o.</derivirana_varijabla>
  </DomainObject.Predmet.ProtustrankaFormated>
  <DomainObject.Predmet.ProtustrankaFormatedOIB>
    <izvorni_sadrzaj>  Srečajna masa društva EKOTRADE d.o.o., OIB 00000000001</izvorni_sadrzaj>
    <derivirana_varijabla naziv="DomainObject.Predmet.ProtustrankaFormatedOIB_1">  Srečajna masa društva EKOTRADE d.o.o., OIB 00000000001</derivirana_varijabla>
  </DomainObject.Predmet.ProtustrankaFormatedOIB>
  <DomainObject.Predmet.ProtustrankaFormatedWithAdress>
    <izvorni_sadrzaj> Srečajna masa društva EKOTRADE d.o.o., Savica Šanci 139, 10000 Zagreb</izvorni_sadrzaj>
    <derivirana_varijabla naziv="DomainObject.Predmet.ProtustrankaFormatedWithAdress_1"> Srečajna masa društva EKOTRADE d.o.o., Savica Šanci 139, 10000 Zagreb</derivirana_varijabla>
  </DomainObject.Predmet.ProtustrankaFormatedWithAdress>
  <DomainObject.Predmet.ProtustrankaFormatedWithAdressOIB>
    <izvorni_sadrzaj> Srečajna masa društva EKOTRADE d.o.o., OIB 00000000001, Savica Šanci 139, 10000 Zagreb</izvorni_sadrzaj>
    <derivirana_varijabla naziv="DomainObject.Predmet.ProtustrankaFormatedWithAdressOIB_1"> Srečajna masa društva EKOTRADE d.o.o., OIB 00000000001, Savica Šanci 139, 10000 Zagreb</derivirana_varijabla>
  </DomainObject.Predmet.ProtustrankaFormatedWithAdressOIB>
  <DomainObject.Predmet.ProtustrankaWithAdress>
    <izvorni_sadrzaj>Srečajna masa društva EKOTRADE d.o.o. Savica Šanci 139, 10000 Zagreb</izvorni_sadrzaj>
    <derivirana_varijabla naziv="DomainObject.Predmet.ProtustrankaWithAdress_1">Srečajna masa društva EKOTRADE d.o.o. Savica Šanci 139, 10000 Zagreb</derivirana_varijabla>
  </DomainObject.Predmet.ProtustrankaWithAdress>
  <DomainObject.Predmet.ProtustrankaWithAdressOIB>
    <izvorni_sadrzaj>Srečajna masa društva EKOTRADE d.o.o., OIB 00000000001, Savica Šanci 139, 10000 Zagreb</izvorni_sadrzaj>
    <derivirana_varijabla naziv="DomainObject.Predmet.ProtustrankaWithAdressOIB_1">Srečajna masa društva EKOTRADE d.o.o., OIB 00000000001, Savica Šanci 139, 10000 Zagreb</derivirana_varijabla>
  </DomainObject.Predmet.ProtustrankaWithAdressOIB>
  <DomainObject.Predmet.ProtustrankaNazivFormated>
    <izvorni_sadrzaj>Srečajna masa društva EKOTRADE d.o.o.</izvorni_sadrzaj>
    <derivirana_varijabla naziv="DomainObject.Predmet.ProtustrankaNazivFormated_1">Srečajna masa društva EKOTRADE d.o.o.</derivirana_varijabla>
  </DomainObject.Predmet.ProtustrankaNazivFormated>
  <DomainObject.Predmet.ProtustrankaNazivFormatedOIB>
    <izvorni_sadrzaj>Srečajna masa društva EKOTRADE d.o.o., OIB 00000000001</izvorni_sadrzaj>
    <derivirana_varijabla naziv="DomainObject.Predmet.ProtustrankaNazivFormatedOIB_1">Srečajna masa društva EKOTRADE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13, 10000 Zagreb</izvorni_sadrzaj>
    <derivirana_varijabla naziv="DomainObject.Predmet.StrankaFormatedWithAdress_1"> Davorka Huljev, Miramarska 13, 10000 Zagreb</derivirana_varijabla>
  </DomainObject.Predmet.StrankaFormatedWithAdress>
  <DomainObject.Predmet.StrankaFormatedWithAdressOIB>
    <izvorni_sadrzaj> Davorka Huljev, OIB 34743014377, Miramarska 13, 10000 Zagreb</izvorni_sadrzaj>
    <derivirana_varijabla naziv="DomainObject.Predmet.StrankaFormatedWithAdressOIB_1"> Davorka Huljev, OIB 34743014377, Miramarska 13, 10000 Zagreb</derivirana_varijabla>
  </DomainObject.Predmet.StrankaFormatedWithAdressOIB>
  <DomainObject.Predmet.StrankaWithAdress>
    <izvorni_sadrzaj>Davorka Huljev Miramarska 13,10000 Zagreb</izvorni_sadrzaj>
    <derivirana_varijabla naziv="DomainObject.Predmet.StrankaWithAdress_1">Davorka Huljev Miramarska 13,10000 Zagreb</derivirana_varijabla>
  </DomainObject.Predmet.StrankaWithAdress>
  <DomainObject.Predmet.StrankaWithAdressOIB>
    <izvorni_sadrzaj>Davorka Huljev, OIB 34743014377, Miramarska 13,10000 Zagreb</izvorni_sadrzaj>
    <derivirana_varijabla naziv="DomainObject.Predmet.StrankaWithAdressOIB_1">Davorka Huljev, OIB 34743014377, Miramarska 13,10000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13, 10000 Zagreb</item>
    </izvorni_sadrzaj>
    <derivirana_varijabla naziv="DomainObject.Predmet.StrankaListFormatedWithAdress_1">
      <item>Davorka Huljev, Miramarska 13, 10000 Zagreb</item>
    </derivirana_varijabla>
  </DomainObject.Predmet.StrankaListFormatedWithAdress>
  <DomainObject.Predmet.StrankaListFormatedWithAdressOIB>
    <izvorni_sadrzaj>
      <item>Davorka Huljev, OIB 34743014377, Miramarska 13, 10000 Zagreb</item>
    </izvorni_sadrzaj>
    <derivirana_varijabla naziv="DomainObject.Predmet.StrankaListFormatedWithAdressOIB_1">
      <item>Davorka Huljev, OIB 34743014377, Miramarska 13,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Srečajna masa društva EKOTRADE d.o.o.</item>
    </izvorni_sadrzaj>
    <derivirana_varijabla naziv="DomainObject.Predmet.ProtuStrankaListFormated_1">
      <item>Srečajna masa društva EKOTRADE d.o.o.</item>
    </derivirana_varijabla>
  </DomainObject.Predmet.ProtuStrankaListFormated>
  <DomainObject.Predmet.ProtuStrankaListFormatedOIB>
    <izvorni_sadrzaj>
      <item>Srečajna masa društva EKOTRADE d.o.o., OIB 00000000001</item>
    </izvorni_sadrzaj>
    <derivirana_varijabla naziv="DomainObject.Predmet.ProtuStrankaListFormatedOIB_1">
      <item>Srečajna masa društva EKOTRADE d.o.o., OIB 00000000001</item>
    </derivirana_varijabla>
  </DomainObject.Predmet.ProtuStrankaListFormatedOIB>
  <DomainObject.Predmet.ProtuStrankaListFormatedWithAdress>
    <izvorni_sadrzaj>
      <item>Srečajna masa društva EKOTRADE d.o.o., Savica Šanci 139, 10000 Zagreb</item>
    </izvorni_sadrzaj>
    <derivirana_varijabla naziv="DomainObject.Predmet.ProtuStrankaListFormatedWithAdress_1">
      <item>Srečajna masa društva EKOTRADE d.o.o., Savica Šanci 139, 10000 Zagreb</item>
    </derivirana_varijabla>
  </DomainObject.Predmet.ProtuStrankaListFormatedWithAdress>
  <DomainObject.Predmet.ProtuStrankaListFormatedWithAdressOIB>
    <izvorni_sadrzaj>
      <item>Srečajna masa društva EKOTRADE d.o.o., OIB 00000000001, Savica Šanci 139, 10000 Zagreb</item>
    </izvorni_sadrzaj>
    <derivirana_varijabla naziv="DomainObject.Predmet.ProtuStrankaListFormatedWithAdressOIB_1">
      <item>Srečajna masa društva EKOTRADE d.o.o., OIB 00000000001, Savica Šanci 139, 10000 Zagreb</item>
    </derivirana_varijabla>
  </DomainObject.Predmet.ProtuStrankaListFormatedWithAdressOIB>
  <DomainObject.Predmet.ProtuStrankaListNazivFormated>
    <izvorni_sadrzaj>
      <item>Srečajna masa društva EKOTRADE d.o.o.</item>
    </izvorni_sadrzaj>
    <derivirana_varijabla naziv="DomainObject.Predmet.ProtuStrankaListNazivFormated_1">
      <item>Srečajna masa društva EKOTRADE d.o.o.</item>
    </derivirana_varijabla>
  </DomainObject.Predmet.ProtuStrankaListNazivFormated>
  <DomainObject.Predmet.ProtuStrankaListNazivFormatedOIB>
    <izvorni_sadrzaj>
      <item>Srečajna masa društva EKOTRADE d.o.o., OIB 00000000001</item>
    </izvorni_sadrzaj>
    <derivirana_varijabla naziv="DomainObject.Predmet.ProtuStrankaListNazivFormatedOIB_1">
      <item>Srečajna masa društva EKOTRADE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St-2512/2018-2</izvorni_sadrzaj>
    <derivirana_varijabla naziv="DomainObject.PoslovniBrojDokumenta_1">St-2512/2018-2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Srečajna masa društva EKOTRADE d.o.o.</izvorni_sadrzaj>
    <derivirana_varijabla naziv="DomainObject.Predmet.ProtustrankaIDrugi_1">Srečajna masa društva EKOTRADE d.o.o.</derivirana_varijabla>
  </DomainObject.Predmet.ProtustrankaIDrugi>
  <DomainObject.Predmet.StrankaIDrugiAdressOIB>
    <izvorni_sadrzaj>Davorka Huljev, OIB 34743014377, Miramarska 13, 10000 Zagreb</izvorni_sadrzaj>
    <derivirana_varijabla naziv="DomainObject.Predmet.StrankaIDrugiAdressOIB_1">Davorka Huljev, OIB 34743014377, Miramarska 13, 10000 Zagreb</derivirana_varijabla>
  </DomainObject.Predmet.StrankaIDrugiAdressOIB>
  <DomainObject.Predmet.ProtustrankaIDrugiAdressOIB>
    <izvorni_sadrzaj>Srečajna masa društva EKOTRADE d.o.o., OIB 00000000001, Savica Šanci 139, 10000 Zagreb</izvorni_sadrzaj>
    <derivirana_varijabla naziv="DomainObject.Predmet.ProtustrankaIDrugiAdressOIB_1">Srečajna masa društva EKOTRADE d.o.o., OIB 00000000001, Savica Šanci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Srečajna masa društva EKOTRADE d.o.o.</item>
    </izvorni_sadrzaj>
    <derivirana_varijabla naziv="DomainObject.Predmet.SudioniciListNaziv_1">
      <item>Davorka Huljev</item>
      <item>Srečajna masa društva EKOTRADE d.o.o.</item>
    </derivirana_varijabla>
  </DomainObject.Predmet.SudioniciListNaziv>
  <DomainObject.Predmet.SudioniciListAdressOIB>
    <izvorni_sadrzaj>
      <item>Davorka Huljev, OIB 34743014377, Miramarska 13,10000 Zagreb</item>
      <item>Srečajna masa društva EKOTRADE d.o.o., OIB 00000000001, Savica Šanci 139,10000 Zagreb</item>
    </izvorni_sadrzaj>
    <derivirana_varijabla naziv="DomainObject.Predmet.SudioniciListAdressOIB_1">
      <item>Davorka Huljev, OIB 34743014377, Miramarska 13,10000 Zagreb</item>
      <item>Srečajna masa društva EKOTRADE d.o.o., OIB 00000000001, Savica Šanci 139,10000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00000000001</item>
    </izvorni_sadrzaj>
    <derivirana_varijabla naziv="DomainObject.Predmet.SudioniciListNazivOIB_1">
      <item>, OIB 34743014377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791</properties:Characters>
  <properties:Lines>41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Nikolina Krunić</cp:lastModifiedBy>
  <cp:lastPrinted>2018-10-12T11:02:00Z</cp:lastPrinted>
  <dcterms:modified xmlns:xsi="http://www.w3.org/2001/XMLSchema-instance" xsi:type="dcterms:W3CDTF">2018-10-12T11:02:00Z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St-2512/2018-2 / Odluka - Zaključak (1._Zaključak_-_poziv_za_ročište._zaključak_-_poziv_za_ročište)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