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8cb6" w14:paraId="f988cb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CD2BB9">
        <w:t>1839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CD2BB9">
        <w:t>MAGIŠTA-DT j.d.o.o. za ugostiteljstvo, Veliko trgovišće, Ul. S. Radića 30, MBS: 080973664, OIB: 28463612007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D7765">
        <w:t>29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CD2BB9">
        <w:t>MAGIŠTA-DT j.d.o.o. za ugostiteljstvo, Veliko trgovišće, Ul. S. Radića 30, MBS: 080973664, OIB: 28463612007</w:t>
      </w:r>
      <w:r w:rsidR="00600F07">
        <w:t xml:space="preserve"> </w:t>
      </w:r>
      <w:r w:rsidR="00224AFF">
        <w:t xml:space="preserve">iznosi </w:t>
      </w:r>
      <w:r w:rsidR="00CD2BB9">
        <w:t>14.438,65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CD2BB9">
        <w:t>Dražen Tomašković Magišta, OIB: 96655474607, Veliko Trgovišće, Ul. S. Radića 30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0707AF">
        <w:t>1</w:t>
      </w:r>
      <w:r w:rsidR="004A346D">
        <w:t>8</w:t>
      </w:r>
      <w:r w:rsidR="00CD2BB9">
        <w:t>39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D7765">
        <w:t>29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4A346D">
        <w:t>1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109B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1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0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0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0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0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01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0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0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0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0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1839</izvorni_sadrzaj>
    <derivirana_varijabla naziv="DomainObject.Predmet.Broj_1">1839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St-1839/2016</izvorni_sadrzaj>
    <derivirana_varijabla naziv="DomainObject.Predmet.OznakaBroj_1">St-1839/2016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MAGIŠTA-DT j.d.o.o.</izvorni_sadrzaj>
    <derivirana_varijabla naziv="DomainObject.Predmet.ProtustrankaFormated_1">  MAGIŠTA-DT j.d.o.o.</derivirana_varijabla>
  </DomainObject.Predmet.ProtustrankaFormated>
  <DomainObject.Predmet.ProtustrankaFormatedOIB>
    <izvorni_sadrzaj>  MAGIŠTA-DT j.d.o.o., OIB 28463612007</izvorni_sadrzaj>
    <derivirana_varijabla naziv="DomainObject.Predmet.ProtustrankaFormatedOIB_1">  MAGIŠTA-DT j.d.o.o., OIB 28463612007</derivirana_varijabla>
  </DomainObject.Predmet.ProtustrankaFormatedOIB>
  <DomainObject.Predmet.ProtustrankaFormatedWithAdress>
    <izvorni_sadrzaj> MAGIŠTA-DT j.d.o.o., Ulica Stjepana Radića 30, 49214 Veliko Trgovišće</izvorni_sadrzaj>
    <derivirana_varijabla naziv="DomainObject.Predmet.ProtustrankaFormatedWithAdress_1"> MAGIŠTA-DT j.d.o.o., Ulica Stjepana Radića 30, 49214 Veliko Trgovišće</derivirana_varijabla>
  </DomainObject.Predmet.ProtustrankaFormatedWithAdress>
  <DomainObject.Predmet.ProtustrankaFormatedWithAdressOIB>
    <izvorni_sadrzaj> MAGIŠTA-DT j.d.o.o., OIB 28463612007, Ulica Stjepana Radića 30, 49214 Veliko Trgovišće</izvorni_sadrzaj>
    <derivirana_varijabla naziv="DomainObject.Predmet.ProtustrankaFormatedWithAdressOIB_1"> MAGIŠTA-DT j.d.o.o., OIB 28463612007, Ulica Stjepana Radića 30, 49214 Veliko Trgovišće</derivirana_varijabla>
  </DomainObject.Predmet.ProtustrankaFormatedWithAdressOIB>
  <DomainObject.Predmet.ProtustrankaWithAdress>
    <izvorni_sadrzaj>MAGIŠTA-DT j.d.o.o. Ulica Stjepana Radića 30, 49214 Veliko Trgovišće</izvorni_sadrzaj>
    <derivirana_varijabla naziv="DomainObject.Predmet.ProtustrankaWithAdress_1">MAGIŠTA-DT j.d.o.o. Ulica Stjepana Radića 30, 49214 Veliko Trgovišće</derivirana_varijabla>
  </DomainObject.Predmet.ProtustrankaWithAdress>
  <DomainObject.Predmet.ProtustrankaWithAdressOIB>
    <izvorni_sadrzaj>MAGIŠTA-DT j.d.o.o., OIB 28463612007, Ulica Stjepana Radića 30, 49214 Veliko Trgovišće</izvorni_sadrzaj>
    <derivirana_varijabla naziv="DomainObject.Predmet.ProtustrankaWithAdressOIB_1">MAGIŠTA-DT j.d.o.o., OIB 28463612007, Ulica Stjepana Radića 30, 49214 Veliko Trgovišće</derivirana_varijabla>
  </DomainObject.Predmet.ProtustrankaWithAdressOIB>
  <DomainObject.Predmet.ProtustrankaNazivFormated>
    <izvorni_sadrzaj>MAGIŠTA-DT j.d.o.o.</izvorni_sadrzaj>
    <derivirana_varijabla naziv="DomainObject.Predmet.ProtustrankaNazivFormated_1">MAGIŠTA-DT j.d.o.o.</derivirana_varijabla>
  </DomainObject.Predmet.ProtustrankaNazivFormated>
  <DomainObject.Predmet.ProtustrankaNazivFormatedOIB>
    <izvorni_sadrzaj>MAGIŠTA-DT j.d.o.o., OIB 28463612007</izvorni_sadrzaj>
    <derivirana_varijabla naziv="DomainObject.Predmet.ProtustrankaNazivFormatedOIB_1">MAGIŠTA-DT j.d.o.o., OIB 28463612007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MAGIŠTA-DT j.d.o.o.</item>
    </izvorni_sadrzaj>
    <derivirana_varijabla naziv="DomainObject.Predmet.ProtuStrankaListFormated_1">
      <item>MAGIŠTA-DT j.d.o.o.</item>
    </derivirana_varijabla>
  </DomainObject.Predmet.ProtuStrankaListFormated>
  <DomainObject.Predmet.ProtuStrankaListFormatedOIB>
    <izvorni_sadrzaj>
      <item>MAGIŠTA-DT j.d.o.o., OIB 28463612007</item>
    </izvorni_sadrzaj>
    <derivirana_varijabla naziv="DomainObject.Predmet.ProtuStrankaListFormatedOIB_1">
      <item>MAGIŠTA-DT j.d.o.o., OIB 28463612007</item>
    </derivirana_varijabla>
  </DomainObject.Predmet.ProtuStrankaListFormatedOIB>
  <DomainObject.Predmet.ProtuStrankaListFormatedWithAdress>
    <izvorni_sadrzaj>
      <item>MAGIŠTA-DT j.d.o.o., Ulica Stjepana Radića 30, 49214 Veliko Trgovišće</item>
    </izvorni_sadrzaj>
    <derivirana_varijabla naziv="DomainObject.Predmet.ProtuStrankaListFormatedWithAdress_1">
      <item>MAGIŠTA-DT j.d.o.o., Ulica Stjepana Radića 30, 49214 Veliko Trgovišće</item>
    </derivirana_varijabla>
  </DomainObject.Predmet.ProtuStrankaListFormatedWithAdress>
  <DomainObject.Predmet.ProtuStrankaListFormatedWithAdressOIB>
    <izvorni_sadrzaj>
      <item>MAGIŠTA-DT j.d.o.o., OIB 28463612007, Ulica Stjepana Radića 30, 49214 Veliko Trgovišće</item>
    </izvorni_sadrzaj>
    <derivirana_varijabla naziv="DomainObject.Predmet.ProtuStrankaListFormatedWithAdressOIB_1">
      <item>MAGIŠTA-DT j.d.o.o., OIB 28463612007, Ulica Stjepana Radića 30, 49214 Veliko Trgovišće</item>
    </derivirana_varijabla>
  </DomainObject.Predmet.ProtuStrankaListFormatedWithAdressOIB>
  <DomainObject.Predmet.ProtuStrankaListNazivFormated>
    <izvorni_sadrzaj>
      <item>MAGIŠTA-DT j.d.o.o.</item>
    </izvorni_sadrzaj>
    <derivirana_varijabla naziv="DomainObject.Predmet.ProtuStrankaListNazivFormated_1">
      <item>MAGIŠTA-DT j.d.o.o.</item>
    </derivirana_varijabla>
  </DomainObject.Predmet.ProtuStrankaListNazivFormated>
  <DomainObject.Predmet.ProtuStrankaListNazivFormatedOIB>
    <izvorni_sadrzaj>
      <item>MAGIŠTA-DT j.d.o.o., OIB 28463612007</item>
    </izvorni_sadrzaj>
    <derivirana_varijabla naziv="DomainObject.Predmet.ProtuStrankaListNazivFormatedOIB_1">
      <item>MAGIŠTA-DT j.d.o.o., OIB 28463612007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MAGIŠTA-DT j.d.o.o.</izvorni_sadrzaj>
    <derivirana_varijabla naziv="DomainObject.Predmet.ProtustrankaIDrugi_1">MAGIŠTA-DT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MAGIŠTA-DT j.d.o.o., OIB 28463612007, Ulica Stjepana Radića 30, 49214 Veliko Trgovišće</izvorni_sadrzaj>
    <derivirana_varijabla naziv="DomainObject.Predmet.ProtustrankaIDrugiAdressOIB_1">MAGIŠTA-DT j.d.o.o., OIB 28463612007, Ulica Stjepana Radića 30, 49214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MAGIŠTA-DT j.d.o.o.</item>
      <item>FINA Regionalni centar Zagreb</item>
    </izvorni_sadrzaj>
    <derivirana_varijabla naziv="DomainObject.Predmet.SudioniciListNaziv_1">
      <item>MAGIŠTA-DT j.d.o.o.</item>
      <item>FINA Regionalni centar Zagreb</item>
    </derivirana_varijabla>
  </DomainObject.Predmet.SudioniciListNaziv>
  <DomainObject.Predmet.SudioniciListAdressOIB>
    <izvorni_sadrzaj>
      <item>MAGIŠTA-DT j.d.o.o., OIB 28463612007, Ulica Stjepana Radića 30,49214 Veliko Trgovišće</item>
      <item>FINA Regionalni centar Zagreb, OIB 85821130368, Trg svibanjskih žrtava 1995. 1,10000 Zagreb</item>
    </izvorni_sadrzaj>
    <derivirana_varijabla naziv="DomainObject.Predmet.SudioniciListAdressOIB_1">
      <item>MAGIŠTA-DT j.d.o.o., OIB 28463612007, Ulica Stjepana Radića 30,49214 Veliko Trgovišće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28463612007</item>
      <item>, OIB 85821130368</item>
    </izvorni_sadrzaj>
    <derivirana_varijabla naziv="DomainObject.Predmet.SudioniciListNazivOIB_1">
      <item>, OIB 28463612007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1984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2016-06-29T11:33:00Z</dcterms:created>
  <dc:creator>Korisnik</dc:creator>
  <cp:lastModifiedBy>Žana Bem</cp:lastModifiedBy>
  <cp:lastPrinted>2016-05-12T09:17:00Z</cp:lastPrinted>
  <dcterms:modified xmlns:xsi="http://www.w3.org/2001/XMLSchema-instance" xsi:type="dcterms:W3CDTF">2016-06-29T11:33:00Z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