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0d3b" w14:paraId="3920d3b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047FE8">
        <w:t>ŽUFIĆ d.o.o.</w:t>
      </w:r>
      <w:r w:rsidR="00047FE8" w:rsidRPr="00936C9E">
        <w:t xml:space="preserve"> </w:t>
      </w:r>
      <w:r w:rsidR="00047FE8">
        <w:t>Pazin, Narodnog doma 3/2,</w:t>
      </w:r>
      <w:r w:rsidR="00047FE8" w:rsidRPr="00936C9E">
        <w:t xml:space="preserve"> OIB: </w:t>
      </w:r>
      <w:r w:rsidR="00047FE8" w:rsidRPr="00D302C9">
        <w:t>23990014750</w:t>
      </w:r>
      <w:r>
        <w:t xml:space="preserve">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47FE8">
        <w:t>ŽUFIĆ d.o.o.</w:t>
      </w:r>
      <w:r w:rsidR="00047FE8" w:rsidRPr="00936C9E">
        <w:t xml:space="preserve"> </w:t>
      </w:r>
      <w:r w:rsidR="00047FE8">
        <w:t>Pazin, Narodnog doma 3/2</w:t>
      </w:r>
      <w:r w:rsidR="00047FE8" w:rsidRPr="00936C9E">
        <w:t xml:space="preserve"> OIB: </w:t>
      </w:r>
      <w:r w:rsidR="00047FE8" w:rsidRPr="00D302C9">
        <w:t>23990014750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047FE8">
        <w:rPr>
          <w:b/>
          <w:lang w:val="pl-PL"/>
        </w:rPr>
        <w:t>4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047FE8">
        <w:rPr>
          <w:b/>
          <w:lang w:val="pl-PL"/>
        </w:rPr>
        <w:t>12</w:t>
      </w:r>
      <w:r>
        <w:rPr>
          <w:b/>
          <w:lang w:val="pl-PL"/>
        </w:rPr>
        <w:t>:</w:t>
      </w:r>
      <w:r w:rsidR="00047FE8">
        <w:rPr>
          <w:b/>
          <w:lang w:val="pl-PL"/>
        </w:rPr>
        <w:t>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047FE8">
        <w:t>ŽUFIĆ d.o.o.</w:t>
      </w:r>
      <w:r w:rsidR="00047FE8" w:rsidRPr="00936C9E">
        <w:t xml:space="preserve"> </w:t>
      </w:r>
      <w:r w:rsidR="00047FE8">
        <w:t>Pazin, Narodnog doma 3/2</w:t>
      </w:r>
      <w:r w:rsidRPr="00936C9E">
        <w:t xml:space="preserve">,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047FE8">
        <w:t xml:space="preserve">Alojz </w:t>
      </w:r>
      <w:proofErr w:type="spellStart"/>
      <w:r w:rsidR="00047FE8">
        <w:t>Žufić</w:t>
      </w:r>
      <w:proofErr w:type="spellEnd"/>
      <w:r w:rsidR="00047FE8">
        <w:t xml:space="preserve"> iz Pazina</w:t>
      </w:r>
      <w:r w:rsidR="00047FE8" w:rsidRPr="00936C9E">
        <w:t xml:space="preserve">, </w:t>
      </w:r>
      <w:r w:rsidR="00047FE8">
        <w:t>Narodnog doma 3/2</w:t>
      </w:r>
      <w:r w:rsidR="00047FE8" w:rsidRPr="00936C9E">
        <w:t xml:space="preserve">, OIB: </w:t>
      </w:r>
      <w:r w:rsidR="00047FE8">
        <w:t>67291053521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047FE8">
        <w:t xml:space="preserve">Alojz </w:t>
      </w:r>
      <w:proofErr w:type="spellStart"/>
      <w:r w:rsidR="00047FE8">
        <w:t>Žufić</w:t>
      </w:r>
      <w:proofErr w:type="spellEnd"/>
      <w:r w:rsidR="00047FE8">
        <w:t xml:space="preserve"> iz Pazina</w:t>
      </w:r>
      <w:r w:rsidR="00047FE8" w:rsidRPr="00936C9E">
        <w:t xml:space="preserve">, </w:t>
      </w:r>
      <w:r w:rsidR="00047FE8">
        <w:t>Narodnog doma 3/2</w:t>
      </w:r>
      <w:r w:rsidR="00047FE8" w:rsidRPr="00936C9E">
        <w:t xml:space="preserve">, OIB: </w:t>
      </w:r>
      <w:r w:rsidR="00047FE8">
        <w:t>67291053521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047FE8">
        <w:t>ŽUFIĆ d.o.o.</w:t>
      </w:r>
      <w:r w:rsidR="00047FE8" w:rsidRPr="00936C9E">
        <w:t xml:space="preserve"> </w:t>
      </w:r>
      <w:r w:rsidR="00047FE8">
        <w:t>Pazin, Narodnog doma 3/2,</w:t>
      </w:r>
      <w:r w:rsidR="00047FE8" w:rsidRPr="00936C9E">
        <w:t xml:space="preserve"> OIB: </w:t>
      </w:r>
      <w:r w:rsidR="00047FE8" w:rsidRPr="00D302C9">
        <w:t>23990014750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DE5D04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047FE8">
        <w:t>ŽUFIĆ d.o.o.</w:t>
      </w:r>
      <w:r w:rsidR="00047FE8" w:rsidRPr="00936C9E">
        <w:t xml:space="preserve"> </w:t>
      </w:r>
      <w:r w:rsidR="00047FE8">
        <w:t>Pazin, Narodnog doma 3/2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047FE8">
        <w:t xml:space="preserve">Alojz </w:t>
      </w:r>
      <w:proofErr w:type="spellStart"/>
      <w:r w:rsidR="00047FE8">
        <w:t>Žufić</w:t>
      </w:r>
      <w:proofErr w:type="spellEnd"/>
      <w:r w:rsidR="00047FE8">
        <w:t xml:space="preserve"> iz Pazina</w:t>
      </w:r>
      <w:r w:rsidR="00047FE8" w:rsidRPr="00936C9E">
        <w:t xml:space="preserve">, </w:t>
      </w:r>
      <w:r w:rsidR="00047FE8">
        <w:t>Narodnog doma 3/2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DE5D04" w:rsidR="00BA0634">
        <w:pPr>
          <w:pStyle w:val="Zaglavlje"/>
          <w:jc w:val="center"/>
        </w:pPr>
      </w:p>
    </w:sdtContent>
  </w:sdt>
  <w:p w:rsidRDefault="00DE5D04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047FE8">
      <w:t>446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6110CE"/>
    <w:rsid w:val="006901E8"/>
    <w:rsid w:val="008450BF"/>
    <w:rsid w:val="00DE5D04"/>
    <w:rsid w:val="00EB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D0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D0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D0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D0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D0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D0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D0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D0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ŽUFIĆ d.o.o PAZIN</izvorni_sadrzaj>
    <derivirana_varijabla naziv="DomainObject.Predmet.ProtustrankaFormated_1">  ŽUFIĆ d.o.o PAZIN</derivirana_varijabla>
  </DomainObject.Predmet.ProtustrankaFormated>
  <DomainObject.Predmet.ProtustrankaFormatedOIB>
    <izvorni_sadrzaj>  ŽUFIĆ d.o.o PAZIN, OIB 23990014750</izvorni_sadrzaj>
    <derivirana_varijabla naziv="DomainObject.Predmet.ProtustrankaFormatedOIB_1">  ŽUFIĆ d.o.o PAZIN, OIB 23990014750</derivirana_varijabla>
  </DomainObject.Predmet.ProtustrankaFormatedOIB>
  <DomainObject.Predmet.ProtustrankaFormatedWithAdress>
    <izvorni_sadrzaj> ŽUFIĆ d.o.o PAZIN, Narodnog doma 3/2, 52000 Pazin</izvorni_sadrzaj>
    <derivirana_varijabla naziv="DomainObject.Predmet.ProtustrankaFormatedWithAdress_1"> ŽUFIĆ d.o.o PAZIN, Narodnog doma 3/2, 52000 Pazin</derivirana_varijabla>
  </DomainObject.Predmet.ProtustrankaFormatedWithAdress>
  <DomainObject.Predmet.ProtustrankaFormatedWithAdressOIB>
    <izvorni_sadrzaj> ŽUFIĆ d.o.o PAZIN, OIB 23990014750, Narodnog doma 3/2, 52000 Pazin</izvorni_sadrzaj>
    <derivirana_varijabla naziv="DomainObject.Predmet.ProtustrankaFormatedWithAdressOIB_1"> ŽUFIĆ d.o.o PAZIN, OIB 23990014750, Narodnog doma 3/2, 52000 Pazin</derivirana_varijabla>
  </DomainObject.Predmet.ProtustrankaFormatedWithAdressOIB>
  <DomainObject.Predmet.ProtustrankaWithAdress>
    <izvorni_sadrzaj>ŽUFIĆ d.o.o PAZIN Narodnog doma 3/2, 52000 Pazin</izvorni_sadrzaj>
    <derivirana_varijabla naziv="DomainObject.Predmet.ProtustrankaWithAdress_1">ŽUFIĆ d.o.o PAZIN Narodnog doma 3/2, 52000 Pazin</derivirana_varijabla>
  </DomainObject.Predmet.ProtustrankaWithAdress>
  <DomainObject.Predmet.ProtustrankaWithAdressOIB>
    <izvorni_sadrzaj>ŽUFIĆ d.o.o PAZIN, OIB 23990014750, Narodnog doma 3/2, 52000 Pazin</izvorni_sadrzaj>
    <derivirana_varijabla naziv="DomainObject.Predmet.ProtustrankaWithAdressOIB_1">ŽUFIĆ d.o.o PAZIN, OIB 23990014750, Narodnog doma 3/2, 52000 Pazin</derivirana_varijabla>
  </DomainObject.Predmet.ProtustrankaWithAdressOIB>
  <DomainObject.Predmet.ProtustrankaNazivFormated>
    <izvorni_sadrzaj>ŽUFIĆ d.o.o PAZIN</izvorni_sadrzaj>
    <derivirana_varijabla naziv="DomainObject.Predmet.ProtustrankaNazivFormated_1">ŽUFIĆ d.o.o PAZIN</derivirana_varijabla>
  </DomainObject.Predmet.ProtustrankaNazivFormated>
  <DomainObject.Predmet.ProtustrankaNazivFormatedOIB>
    <izvorni_sadrzaj>ŽUFIĆ d.o.o PAZIN, OIB 23990014750</izvorni_sadrzaj>
    <derivirana_varijabla naziv="DomainObject.Predmet.ProtustrankaNazivFormatedOIB_1">ŽUFIĆ d.o.o PAZIN, OIB 23990014750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44506.36</izvorni_sadrzaj>
    <derivirana_varijabla naziv="DomainObject.Predmet.TrenutnaVrijednost_1">44506.36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ŽUFIĆ d.o.o PAZIN</item>
    </izvorni_sadrzaj>
    <derivirana_varijabla naziv="DomainObject.Predmet.ProtuStrankaListFormated_1">
      <item>ŽUFIĆ d.o.o PAZIN</item>
    </derivirana_varijabla>
  </DomainObject.Predmet.ProtuStrankaListFormated>
  <DomainObject.Predmet.ProtuStrankaListFormatedOIB>
    <izvorni_sadrzaj>
      <item>ŽUFIĆ d.o.o PAZIN, OIB 23990014750</item>
    </izvorni_sadrzaj>
    <derivirana_varijabla naziv="DomainObject.Predmet.ProtuStrankaListFormatedOIB_1">
      <item>ŽUFIĆ d.o.o PAZIN, OIB 23990014750</item>
    </derivirana_varijabla>
  </DomainObject.Predmet.ProtuStrankaListFormatedOIB>
  <DomainObject.Predmet.ProtuStrankaListFormatedWithAdress>
    <izvorni_sadrzaj>
      <item>ŽUFIĆ d.o.o PAZIN, Narodnog doma 3/2, 52000 Pazin</item>
    </izvorni_sadrzaj>
    <derivirana_varijabla naziv="DomainObject.Predmet.ProtuStrankaListFormatedWithAdress_1">
      <item>ŽUFIĆ d.o.o PAZIN, Narodnog doma 3/2, 52000 Pazin</item>
    </derivirana_varijabla>
  </DomainObject.Predmet.ProtuStrankaListFormatedWithAdress>
  <DomainObject.Predmet.ProtuStrankaListFormatedWithAdressOIB>
    <izvorni_sadrzaj>
      <item>ŽUFIĆ d.o.o PAZIN, OIB 23990014750, Narodnog doma 3/2, 52000 Pazin</item>
    </izvorni_sadrzaj>
    <derivirana_varijabla naziv="DomainObject.Predmet.ProtuStrankaListFormatedWithAdressOIB_1">
      <item>ŽUFIĆ d.o.o PAZIN, OIB 23990014750, Narodnog doma 3/2, 52000 Pazin</item>
    </derivirana_varijabla>
  </DomainObject.Predmet.ProtuStrankaListFormatedWithAdressOIB>
  <DomainObject.Predmet.ProtuStrankaListNazivFormated>
    <izvorni_sadrzaj>
      <item>ŽUFIĆ d.o.o PAZIN</item>
    </izvorni_sadrzaj>
    <derivirana_varijabla naziv="DomainObject.Predmet.ProtuStrankaListNazivFormated_1">
      <item>ŽUFIĆ d.o.o PAZIN</item>
    </derivirana_varijabla>
  </DomainObject.Predmet.ProtuStrankaListNazivFormated>
  <DomainObject.Predmet.ProtuStrankaListNazivFormatedOIB>
    <izvorni_sadrzaj>
      <item>ŽUFIĆ d.o.o PAZIN, OIB 23990014750</item>
    </izvorni_sadrzaj>
    <derivirana_varijabla naziv="DomainObject.Predmet.ProtuStrankaListNazivFormatedOIB_1">
      <item>ŽUFIĆ d.o.o PAZIN, OIB 23990014750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ŽUFIĆ d.o.o PAZIN</izvorni_sadrzaj>
    <derivirana_varijabla naziv="DomainObject.Predmet.ProtustrankaIDrugi_1">ŽUFIĆ d.o.o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ŽUFIĆ d.o.o PAZIN, OIB 23990014750, Narodnog doma 3/2, 52000 Pazin</izvorni_sadrzaj>
    <derivirana_varijabla naziv="DomainObject.Predmet.ProtustrankaIDrugiAdressOIB_1">ŽUFIĆ d.o.o PAZIN, OIB 23990014750, Narodnog doma 3/2,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ŽUFIĆ d.o.o PAZIN</item>
    </izvorni_sadrzaj>
    <derivirana_varijabla naziv="DomainObject.Predmet.SudioniciListNaziv_1">
      <item>FINANCIJSKA AGENCIJA, RC RIJEKA, PODRUŽNICA PULA, PULA</item>
      <item>ŽUFIĆ d.o.o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ŽUFIĆ d.o.o PAZIN, OIB 23990014750, Narodnog doma 3/2,52000 Pazin</item>
    </izvorni_sadrzaj>
    <derivirana_varijabla naziv="DomainObject.Predmet.SudioniciListAdressOIB_1">
      <item>FINANCIJSKA AGENCIJA, RC RIJEKA, PODRUŽNICA PULA, PULA, OIB 85821130368, Ulica grada Vukovara 70,10000 Zagreb</item>
      <item>ŽUFIĆ d.o.o PAZIN, OIB 23990014750, Narodnog doma 3/2,52000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23990014750</item>
    </izvorni_sadrzaj>
    <derivirana_varijabla naziv="DomainObject.Predmet.SudioniciListNazivOIB_1">
      <item>, OIB 85821130368</item>
      <item>, OIB 23990014750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269</properties:Words>
  <properties:Characters>1345</properties:Characters>
  <properties:Lines>47</properties:Lines>
  <properties:Paragraphs>22</properties:Paragraphs>
  <properties:TotalTime>6</properties:TotalTime>
  <properties:ScaleCrop>false</properties:ScaleCrop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2017-09-01T08:45:00Z</cp:lastPrinted>
  <dcterms:modified xmlns:xsi="http://www.w3.org/2001/XMLSchema-instance" xsi:type="dcterms:W3CDTF">2017-09-01T08:45:00Z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