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47C90" w:rsidP="00B50379" w:rsidRDefault="00347C90" w14:paraId="a92040a" w14:textId="a92040a">
      <w:pPr>
        <w:ind w:left="-284"/>
        <w15:collapsed w:val="false"/>
      </w:pPr>
      <w:bookmarkStart w:name="_GoBack" w:id="0"/>
      <w:bookmarkEnd w:id="0"/>
    </w:p>
    <w:p w:rsidR="00B50379" w:rsidP="00B50379" w:rsidRDefault="00B50379">
      <w:pPr>
        <w:ind w:left="-284"/>
        <w:rPr>
          <w:rFonts w:ascii="Courier New" w:hAnsi="Courier New" w:cs="Courier New"/>
        </w:rPr>
      </w:pPr>
      <w:r>
        <w:t xml:space="preserve">                                                                                                                                 </w:t>
      </w:r>
      <w:r>
        <w:rPr>
          <w:rFonts w:ascii="Courier New" w:hAnsi="Courier New" w:cs="Courier New"/>
        </w:rPr>
        <w:t>Obrazac  20.</w:t>
      </w:r>
    </w:p>
    <w:p w:rsidR="00B50379" w:rsidP="00B50379" w:rsidRDefault="00B50379">
      <w:pPr>
        <w:ind w:left="-284"/>
        <w:rPr>
          <w:rFonts w:ascii="Courier New" w:hAnsi="Courier New" w:cs="Courier New"/>
        </w:rPr>
      </w:pPr>
    </w:p>
    <w:p w:rsidR="00B50379" w:rsidP="00B50379" w:rsidRDefault="00B50379">
      <w:pPr>
        <w:pStyle w:val="Bezproreda"/>
        <w:jc w:val="both"/>
        <w:rPr>
          <w:rFonts w:ascii="Courier New" w:hAnsi="Courier New" w:cs="Courier New"/>
        </w:rPr>
      </w:pPr>
      <w:r>
        <w:t xml:space="preserve">                                                     </w:t>
      </w:r>
      <w:r>
        <w:rPr>
          <w:rFonts w:ascii="Courier New" w:hAnsi="Courier New" w:cs="Courier New"/>
        </w:rPr>
        <w:t>I Z V J E Š Ć E</w:t>
      </w:r>
    </w:p>
    <w:p w:rsidR="00B50379" w:rsidP="00B50379" w:rsidRDefault="00B50379">
      <w:pPr>
        <w:pStyle w:val="Bezproreda"/>
        <w:jc w:val="both"/>
        <w:rPr>
          <w:rFonts w:ascii="Courier New" w:hAnsi="Courier New" w:cs="Courier New"/>
        </w:rPr>
      </w:pPr>
    </w:p>
    <w:p w:rsidR="00B50379" w:rsidP="00B50379" w:rsidRDefault="00B50379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STEČAJNOG UPRAVITELJA O TIJEKU STEČAJNOG POSTUPKA</w:t>
      </w:r>
    </w:p>
    <w:p w:rsidR="00B50379" w:rsidP="00B50379" w:rsidRDefault="00B50379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I STANJU STEČAJNE MASE</w:t>
      </w:r>
    </w:p>
    <w:p w:rsidR="00B50379" w:rsidP="00B50379" w:rsidRDefault="00B50379">
      <w:pPr>
        <w:pStyle w:val="Bezproreda"/>
        <w:jc w:val="both"/>
        <w:rPr>
          <w:rFonts w:ascii="Courier New" w:hAnsi="Courier New" w:cs="Courier New"/>
        </w:rPr>
      </w:pPr>
    </w:p>
    <w:p w:rsidR="00B50379" w:rsidP="00B50379" w:rsidRDefault="00B50379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Trgovački sud u Zagrebu, </w:t>
      </w:r>
      <w:proofErr w:type="spellStart"/>
      <w:r>
        <w:rPr>
          <w:rFonts w:ascii="Courier New" w:hAnsi="Courier New" w:cs="Courier New"/>
        </w:rPr>
        <w:t>Amruševa</w:t>
      </w:r>
      <w:proofErr w:type="spellEnd"/>
      <w:r>
        <w:rPr>
          <w:rFonts w:ascii="Courier New" w:hAnsi="Courier New" w:cs="Courier New"/>
        </w:rPr>
        <w:t xml:space="preserve"> 2/II. 10000 Zagreb</w:t>
      </w:r>
    </w:p>
    <w:p w:rsidR="00B50379" w:rsidP="00B50379" w:rsidRDefault="00B50379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B50379" w:rsidP="00B50379" w:rsidRDefault="00B50379">
      <w:pPr>
        <w:pStyle w:val="Bezproreda"/>
        <w:ind w:left="-284"/>
        <w:jc w:val="both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Posl.broj</w:t>
      </w:r>
      <w:proofErr w:type="spellEnd"/>
      <w:r>
        <w:rPr>
          <w:rFonts w:ascii="Courier New" w:hAnsi="Courier New" w:cs="Courier New"/>
        </w:rPr>
        <w:t>:74.St-3077/2018</w:t>
      </w:r>
    </w:p>
    <w:p w:rsidR="008F05BD" w:rsidP="00B50379" w:rsidRDefault="008F05BD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8F05BD" w:rsidP="00B50379" w:rsidRDefault="008F05B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Dužnik:I.M.URBAN d.o.o. u stečaju za trgovinu i usluge,</w:t>
      </w:r>
    </w:p>
    <w:p w:rsidR="008F05BD" w:rsidP="00B50379" w:rsidRDefault="008F05B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OIB.35416366548</w:t>
      </w:r>
      <w:r w:rsidR="000109EE">
        <w:rPr>
          <w:rFonts w:ascii="Courier New" w:hAnsi="Courier New" w:cs="Courier New"/>
        </w:rPr>
        <w:t>, Kamenjak 1., 10000 Zagreb</w:t>
      </w:r>
    </w:p>
    <w:p w:rsidR="000109EE" w:rsidP="00B50379" w:rsidRDefault="000109EE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0109EE" w:rsidP="00B50379" w:rsidRDefault="000109EE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0109EE" w:rsidP="000109EE" w:rsidRDefault="000109EE">
      <w:pPr>
        <w:pStyle w:val="Bezproreda"/>
        <w:numPr>
          <w:ilvl w:val="0"/>
          <w:numId w:val="1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TIJEK STEČAJNOG POSTUPKA u razdoblju od 03.svibnja 2019. </w:t>
      </w:r>
      <w:r w:rsidR="007F3664">
        <w:rPr>
          <w:rFonts w:ascii="Courier New" w:hAnsi="Courier New" w:cs="Courier New"/>
        </w:rPr>
        <w:t>d</w:t>
      </w:r>
      <w:r>
        <w:rPr>
          <w:rFonts w:ascii="Courier New" w:hAnsi="Courier New" w:cs="Courier New"/>
        </w:rPr>
        <w:t>o održavanja Ispitnog i Izvještajnog ročišta – 02.rujna 2019.</w:t>
      </w:r>
    </w:p>
    <w:p w:rsidR="000109EE" w:rsidP="000109EE" w:rsidRDefault="000109EE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0109EE" w:rsidP="000109EE" w:rsidRDefault="000109EE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Trgovački sud u Zagrebu Rješenjem </w:t>
      </w:r>
      <w:proofErr w:type="spellStart"/>
      <w:r>
        <w:rPr>
          <w:rFonts w:ascii="Courier New" w:hAnsi="Courier New" w:cs="Courier New"/>
        </w:rPr>
        <w:t>Posl.broj</w:t>
      </w:r>
      <w:proofErr w:type="spellEnd"/>
      <w:r>
        <w:rPr>
          <w:rFonts w:ascii="Courier New" w:hAnsi="Courier New" w:cs="Courier New"/>
        </w:rPr>
        <w:t>:74.St.3077/2018 od 03.svibnja 2019.g. otvorio je stečajni postupak nad dužnikom I.M.URBAN d.o.o. za trgovinu i usluge, OIB:35416266548, Kamenjak 1., 10000 Zagreb,</w:t>
      </w:r>
    </w:p>
    <w:p w:rsidR="005D162B" w:rsidP="000109EE" w:rsidRDefault="00791D1E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1.Radi pribave potrebnih informacija i p</w:t>
      </w:r>
      <w:r w:rsidR="000109EE"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>d</w:t>
      </w:r>
      <w:r w:rsidR="000109EE">
        <w:rPr>
          <w:rFonts w:ascii="Courier New" w:hAnsi="Courier New" w:cs="Courier New"/>
        </w:rPr>
        <w:t>ataka o stanju dužnika, imovine</w:t>
      </w:r>
      <w:r>
        <w:rPr>
          <w:rFonts w:ascii="Courier New" w:hAnsi="Courier New" w:cs="Courier New"/>
        </w:rPr>
        <w:t xml:space="preserve"> </w:t>
      </w:r>
      <w:r w:rsidR="000109EE">
        <w:rPr>
          <w:rFonts w:ascii="Courier New" w:hAnsi="Courier New" w:cs="Courier New"/>
        </w:rPr>
        <w:t xml:space="preserve">- </w:t>
      </w:r>
      <w:r w:rsidR="007F3664">
        <w:rPr>
          <w:rFonts w:ascii="Courier New" w:hAnsi="Courier New" w:cs="Courier New"/>
        </w:rPr>
        <w:t>stečajnoj masi i obvezama obrati</w:t>
      </w:r>
      <w:r w:rsidR="000109EE">
        <w:rPr>
          <w:rFonts w:ascii="Courier New" w:hAnsi="Courier New" w:cs="Courier New"/>
        </w:rPr>
        <w:t>la sam se na adresu stečajnog dužnika i odgovorne osobe.</w:t>
      </w:r>
      <w:r>
        <w:rPr>
          <w:rFonts w:ascii="Courier New" w:hAnsi="Courier New" w:cs="Courier New"/>
        </w:rPr>
        <w:t xml:space="preserve"> </w:t>
      </w:r>
      <w:r w:rsidR="005D162B">
        <w:rPr>
          <w:rFonts w:ascii="Courier New" w:hAnsi="Courier New" w:cs="Courier New"/>
        </w:rPr>
        <w:t>Poštansko preporučeno pismeno vratilo se s napo</w:t>
      </w:r>
      <w:r w:rsidR="007F3664">
        <w:rPr>
          <w:rFonts w:ascii="Courier New" w:hAnsi="Courier New" w:cs="Courier New"/>
        </w:rPr>
        <w:t>menom –</w:t>
      </w:r>
      <w:r w:rsidR="005D162B">
        <w:rPr>
          <w:rFonts w:ascii="Courier New" w:hAnsi="Courier New" w:cs="Courier New"/>
        </w:rPr>
        <w:t xml:space="preserve"> </w:t>
      </w:r>
      <w:r w:rsidR="007F3664">
        <w:rPr>
          <w:rFonts w:ascii="Courier New" w:hAnsi="Courier New" w:cs="Courier New"/>
        </w:rPr>
        <w:t>„</w:t>
      </w:r>
      <w:r w:rsidR="005D162B">
        <w:rPr>
          <w:rFonts w:ascii="Courier New" w:hAnsi="Courier New" w:cs="Courier New"/>
        </w:rPr>
        <w:t>Obaviješteni nije podigao pošiljku</w:t>
      </w:r>
      <w:r w:rsidR="007F3664">
        <w:rPr>
          <w:rFonts w:ascii="Courier New" w:hAnsi="Courier New" w:cs="Courier New"/>
        </w:rPr>
        <w:t>“</w:t>
      </w:r>
      <w:r w:rsidR="005D162B">
        <w:rPr>
          <w:rFonts w:ascii="Courier New" w:hAnsi="Courier New" w:cs="Courier New"/>
        </w:rPr>
        <w:t xml:space="preserve"> i nije uspio  pokušaj uspostave kontakta s odgovornog osobom dužnika.</w:t>
      </w:r>
      <w:r>
        <w:rPr>
          <w:rFonts w:ascii="Courier New" w:hAnsi="Courier New" w:cs="Courier New"/>
        </w:rPr>
        <w:t xml:space="preserve"> </w:t>
      </w:r>
      <w:r w:rsidR="005D162B">
        <w:rPr>
          <w:rFonts w:ascii="Courier New" w:hAnsi="Courier New" w:cs="Courier New"/>
        </w:rPr>
        <w:t xml:space="preserve">Slijedom navedenog nisam bila u poslovnom prostoru dužnika, nisam dobila na uvid i raspolaganje pravovaljanu knjigovodstvenu i poslovnu dokumentaciju a također </w:t>
      </w:r>
      <w:r>
        <w:rPr>
          <w:rFonts w:ascii="Courier New" w:hAnsi="Courier New" w:cs="Courier New"/>
        </w:rPr>
        <w:t xml:space="preserve">direktor </w:t>
      </w:r>
      <w:r w:rsidR="005D162B">
        <w:rPr>
          <w:rFonts w:ascii="Courier New" w:hAnsi="Courier New" w:cs="Courier New"/>
        </w:rPr>
        <w:t xml:space="preserve">nije predao </w:t>
      </w:r>
      <w:r w:rsidR="007F3664">
        <w:rPr>
          <w:rFonts w:ascii="Courier New" w:hAnsi="Courier New" w:cs="Courier New"/>
        </w:rPr>
        <w:t xml:space="preserve"> pokretnu imovinu</w:t>
      </w:r>
      <w:r w:rsidR="005D162B">
        <w:rPr>
          <w:rFonts w:ascii="Courier New" w:hAnsi="Courier New" w:cs="Courier New"/>
        </w:rPr>
        <w:t xml:space="preserve"> dužnika</w:t>
      </w:r>
      <w:r>
        <w:rPr>
          <w:rFonts w:ascii="Courier New" w:hAnsi="Courier New" w:cs="Courier New"/>
        </w:rPr>
        <w:t xml:space="preserve"> </w:t>
      </w:r>
      <w:r w:rsidR="005D162B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 xml:space="preserve"> </w:t>
      </w:r>
      <w:r w:rsidR="005D162B">
        <w:rPr>
          <w:rFonts w:ascii="Courier New" w:hAnsi="Courier New" w:cs="Courier New"/>
        </w:rPr>
        <w:t>osobno vozilo.</w:t>
      </w:r>
    </w:p>
    <w:p w:rsidR="000109EE" w:rsidP="000109EE" w:rsidRDefault="005D162B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2,Prijedlog </w:t>
      </w:r>
      <w:r w:rsidR="00791D1E">
        <w:rPr>
          <w:rFonts w:ascii="Courier New" w:hAnsi="Courier New" w:cs="Courier New"/>
        </w:rPr>
        <w:t>za pokretanje stečajnog p</w:t>
      </w:r>
      <w:r>
        <w:rPr>
          <w:rFonts w:ascii="Courier New" w:hAnsi="Courier New" w:cs="Courier New"/>
        </w:rPr>
        <w:t>o</w:t>
      </w:r>
      <w:r w:rsidR="00791D1E">
        <w:rPr>
          <w:rFonts w:ascii="Courier New" w:hAnsi="Courier New" w:cs="Courier New"/>
        </w:rPr>
        <w:t>s</w:t>
      </w:r>
      <w:r>
        <w:rPr>
          <w:rFonts w:ascii="Courier New" w:hAnsi="Courier New" w:cs="Courier New"/>
        </w:rPr>
        <w:t xml:space="preserve">tupka podnijela je FINA </w:t>
      </w:r>
      <w:r w:rsidR="00791D1E">
        <w:rPr>
          <w:rFonts w:ascii="Courier New" w:hAnsi="Courier New" w:cs="Courier New"/>
        </w:rPr>
        <w:t>Zagreb jer je dužnik na dan 30.11.2018.g. bio u blokadi odnosno imao je evidentirane neizvršene osnove plaćanja u neprekinutom razdoblju duljem od 120 dana u ukupnom iznosu od 12.112,06kn</w:t>
      </w:r>
      <w:r w:rsidR="0097021A">
        <w:rPr>
          <w:rFonts w:ascii="Courier New" w:hAnsi="Courier New" w:cs="Courier New"/>
        </w:rPr>
        <w:t xml:space="preserve"> a koje je trebalo na temelju valjanih osnova za plaćanje bez daljnjeg pristanka</w:t>
      </w:r>
      <w:r w:rsidR="00791D1E">
        <w:rPr>
          <w:rFonts w:ascii="Courier New" w:hAnsi="Courier New" w:cs="Courier New"/>
        </w:rPr>
        <w:t xml:space="preserve"> </w:t>
      </w:r>
      <w:r w:rsidR="0097021A">
        <w:rPr>
          <w:rFonts w:ascii="Courier New" w:hAnsi="Courier New" w:cs="Courier New"/>
        </w:rPr>
        <w:t xml:space="preserve">dužnika naplatiti s bilo kojeg njegovog računa, </w:t>
      </w:r>
      <w:r w:rsidR="00791D1E">
        <w:rPr>
          <w:rFonts w:ascii="Courier New" w:hAnsi="Courier New" w:cs="Courier New"/>
        </w:rPr>
        <w:t>što podrazumijeva da je dužnik bio nesposoban za plaćanje a također bio je i prezadužen</w:t>
      </w:r>
      <w:r>
        <w:rPr>
          <w:rFonts w:ascii="Courier New" w:hAnsi="Courier New" w:cs="Courier New"/>
        </w:rPr>
        <w:t xml:space="preserve">. </w:t>
      </w:r>
    </w:p>
    <w:p w:rsidR="002C4F1B" w:rsidP="000109EE" w:rsidRDefault="002C4F1B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</w:t>
      </w:r>
      <w:r w:rsidR="00791D1E">
        <w:rPr>
          <w:rFonts w:ascii="Courier New" w:hAnsi="Courier New" w:cs="Courier New"/>
        </w:rPr>
        <w:t>U vrijeme pokretanja stečaja dužnik nije obavlja</w:t>
      </w:r>
      <w:r w:rsidR="0097021A">
        <w:rPr>
          <w:rFonts w:ascii="Courier New" w:hAnsi="Courier New" w:cs="Courier New"/>
        </w:rPr>
        <w:t>o</w:t>
      </w:r>
      <w:r w:rsidR="00791D1E">
        <w:rPr>
          <w:rFonts w:ascii="Courier New" w:hAnsi="Courier New" w:cs="Courier New"/>
        </w:rPr>
        <w:t xml:space="preserve"> registriranu djelatnos</w:t>
      </w:r>
      <w:r>
        <w:rPr>
          <w:rFonts w:ascii="Courier New" w:hAnsi="Courier New" w:cs="Courier New"/>
        </w:rPr>
        <w:t>t,</w:t>
      </w:r>
      <w:r w:rsidR="00791D1E">
        <w:rPr>
          <w:rFonts w:ascii="Courier New" w:hAnsi="Courier New" w:cs="Courier New"/>
        </w:rPr>
        <w:t xml:space="preserve"> nem</w:t>
      </w:r>
      <w:r>
        <w:rPr>
          <w:rFonts w:ascii="Courier New" w:hAnsi="Courier New" w:cs="Courier New"/>
        </w:rPr>
        <w:t>a uvjeta za nastavak poslovanja</w:t>
      </w:r>
      <w:r w:rsidR="00594982">
        <w:rPr>
          <w:rFonts w:ascii="Courier New" w:hAnsi="Courier New" w:cs="Courier New"/>
        </w:rPr>
        <w:t xml:space="preserve"> a</w:t>
      </w:r>
      <w:r>
        <w:rPr>
          <w:rFonts w:ascii="Courier New" w:hAnsi="Courier New" w:cs="Courier New"/>
        </w:rPr>
        <w:t xml:space="preserve"> nema</w:t>
      </w:r>
      <w:r w:rsidR="00594982">
        <w:rPr>
          <w:rFonts w:ascii="Courier New" w:hAnsi="Courier New" w:cs="Courier New"/>
        </w:rPr>
        <w:t xml:space="preserve"> niti</w:t>
      </w:r>
      <w:r>
        <w:rPr>
          <w:rFonts w:ascii="Courier New" w:hAnsi="Courier New" w:cs="Courier New"/>
        </w:rPr>
        <w:t xml:space="preserve"> uvjeta za izradu stečajnog plana. </w:t>
      </w:r>
    </w:p>
    <w:p w:rsidR="00791D1E" w:rsidP="000109EE" w:rsidRDefault="002C4F1B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4.</w:t>
      </w:r>
      <w:r w:rsidR="00791D1E">
        <w:rPr>
          <w:rFonts w:ascii="Courier New" w:hAnsi="Courier New" w:cs="Courier New"/>
        </w:rPr>
        <w:t xml:space="preserve">Prema pribavljenim podacima </w:t>
      </w:r>
      <w:r>
        <w:rPr>
          <w:rFonts w:ascii="Courier New" w:hAnsi="Courier New" w:cs="Courier New"/>
        </w:rPr>
        <w:t>od HZMO Zagreb dužnik je počeo s poslovanjem 19.03.2014.g. i imao je  2 zaposlena radnika od čega se je odgovorna osoba  2 puta  prijavljivala  i odjavljivala</w:t>
      </w:r>
      <w:r w:rsidR="0097021A">
        <w:rPr>
          <w:rFonts w:ascii="Courier New" w:hAnsi="Courier New" w:cs="Courier New"/>
        </w:rPr>
        <w:t xml:space="preserve">, </w:t>
      </w:r>
      <w:r>
        <w:rPr>
          <w:rFonts w:ascii="Courier New" w:hAnsi="Courier New" w:cs="Courier New"/>
        </w:rPr>
        <w:t xml:space="preserve"> posljednja odjava bila je s danom 31.03.2018. a prijava s danom 01.04.2018.g.</w:t>
      </w:r>
    </w:p>
    <w:p w:rsidR="0097021A" w:rsidP="00D9688F" w:rsidRDefault="002C4F1B">
      <w:pPr>
        <w:pStyle w:val="Bezproreda"/>
        <w:pBdr>
          <w:bottom w:val="single" w:color="auto" w:sz="4" w:space="1"/>
        </w:pBdr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5.</w:t>
      </w:r>
      <w:r w:rsidR="0077199D">
        <w:rPr>
          <w:rFonts w:ascii="Courier New" w:hAnsi="Courier New" w:cs="Courier New"/>
        </w:rPr>
        <w:t xml:space="preserve">Dana 02.07.2019. zatraženo je od Stanice za tehnički pregled „AUTOMEHANIKA SERVISI“ </w:t>
      </w:r>
      <w:proofErr w:type="spellStart"/>
      <w:r w:rsidR="0077199D">
        <w:rPr>
          <w:rFonts w:ascii="Courier New" w:hAnsi="Courier New" w:cs="Courier New"/>
        </w:rPr>
        <w:t>Ul.kralja</w:t>
      </w:r>
      <w:proofErr w:type="spellEnd"/>
      <w:r w:rsidR="0077199D">
        <w:rPr>
          <w:rFonts w:ascii="Courier New" w:hAnsi="Courier New" w:cs="Courier New"/>
        </w:rPr>
        <w:t xml:space="preserve"> Zvonimira 25. Zagreb i </w:t>
      </w:r>
    </w:p>
    <w:p w:rsidR="0097021A" w:rsidP="00D9688F" w:rsidRDefault="0077199D">
      <w:pPr>
        <w:pStyle w:val="Bezproreda"/>
        <w:pBdr>
          <w:bottom w:val="single" w:color="auto" w:sz="4" w:space="1"/>
        </w:pBdr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pribavljeno je Uvjerenje Broj:H922-U-00114-19 iz kojega proizlazi</w:t>
      </w:r>
    </w:p>
    <w:p w:rsidR="0097021A" w:rsidP="0097021A" w:rsidRDefault="0097021A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Str, - 1 -</w:t>
      </w:r>
    </w:p>
    <w:p w:rsidR="00D9688F" w:rsidP="0097021A" w:rsidRDefault="0077199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da je dužnik vlasnik osobnog motornog vozila i to:</w:t>
      </w:r>
      <w:r w:rsidR="00594982">
        <w:rPr>
          <w:rFonts w:ascii="Courier New" w:hAnsi="Courier New" w:cs="Courier New"/>
        </w:rPr>
        <w:t xml:space="preserve"> M1,</w:t>
      </w:r>
      <w:r>
        <w:rPr>
          <w:rFonts w:ascii="Courier New" w:hAnsi="Courier New" w:cs="Courier New"/>
        </w:rPr>
        <w:t xml:space="preserve">marka AUDI A 6, 4,2, </w:t>
      </w:r>
      <w:proofErr w:type="spellStart"/>
      <w:r>
        <w:rPr>
          <w:rFonts w:ascii="Courier New" w:hAnsi="Courier New" w:cs="Courier New"/>
        </w:rPr>
        <w:t>QUttro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god.proizvodnje</w:t>
      </w:r>
      <w:proofErr w:type="spellEnd"/>
      <w:r>
        <w:rPr>
          <w:rFonts w:ascii="Courier New" w:hAnsi="Courier New" w:cs="Courier New"/>
        </w:rPr>
        <w:t xml:space="preserve"> 1999.,</w:t>
      </w:r>
      <w:r w:rsidR="00594982">
        <w:rPr>
          <w:rFonts w:ascii="Courier New" w:hAnsi="Courier New" w:cs="Courier New"/>
        </w:rPr>
        <w:t xml:space="preserve"> a </w:t>
      </w:r>
      <w:r w:rsidR="0097021A">
        <w:rPr>
          <w:rFonts w:ascii="Courier New" w:hAnsi="Courier New" w:cs="Courier New"/>
        </w:rPr>
        <w:t>broj šasije glasi</w:t>
      </w:r>
    </w:p>
    <w:p w:rsidR="0097021A" w:rsidP="00D9688F" w:rsidRDefault="0077199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WAUZZZ4BZ</w:t>
      </w:r>
      <w:r w:rsidR="00D9688F">
        <w:rPr>
          <w:rFonts w:ascii="Courier New" w:hAnsi="Courier New" w:cs="Courier New"/>
        </w:rPr>
        <w:t xml:space="preserve">YN039742, </w:t>
      </w:r>
      <w:proofErr w:type="spellStart"/>
      <w:r w:rsidR="00D9688F">
        <w:rPr>
          <w:rFonts w:ascii="Courier New" w:hAnsi="Courier New" w:cs="Courier New"/>
        </w:rPr>
        <w:t>reg.oznaka</w:t>
      </w:r>
      <w:proofErr w:type="spellEnd"/>
      <w:r w:rsidR="00D9688F">
        <w:rPr>
          <w:rFonts w:ascii="Courier New" w:hAnsi="Courier New" w:cs="Courier New"/>
        </w:rPr>
        <w:t xml:space="preserve"> ZG7649BA. </w:t>
      </w:r>
    </w:p>
    <w:p w:rsidR="00ED126D" w:rsidP="00D9688F" w:rsidRDefault="00D9688F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Na dan 03.01.2018.g. upisana je na vozilu mjera ograničenja</w:t>
      </w:r>
      <w:r w:rsidR="0077199D">
        <w:rPr>
          <w:rFonts w:ascii="Courier New" w:hAnsi="Courier New" w:cs="Courier New"/>
        </w:rPr>
        <w:t xml:space="preserve"> raspolaganja</w:t>
      </w:r>
      <w:r>
        <w:rPr>
          <w:rFonts w:ascii="Courier New" w:hAnsi="Courier New" w:cs="Courier New"/>
        </w:rPr>
        <w:t>.</w:t>
      </w:r>
      <w:r w:rsidR="00594982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Nema se saznanja tko je upisao mjeru ograničenja, da li je u tijeku pos</w:t>
      </w:r>
      <w:r w:rsidR="0097021A">
        <w:rPr>
          <w:rFonts w:ascii="Courier New" w:hAnsi="Courier New" w:cs="Courier New"/>
        </w:rPr>
        <w:t>tupak oduzimanja vozila, naplata</w:t>
      </w:r>
      <w:r>
        <w:rPr>
          <w:rFonts w:ascii="Courier New" w:hAnsi="Courier New" w:cs="Courier New"/>
        </w:rPr>
        <w:t xml:space="preserve"> putem</w:t>
      </w:r>
      <w:r w:rsidR="0097021A">
        <w:rPr>
          <w:rFonts w:ascii="Courier New" w:hAnsi="Courier New" w:cs="Courier New"/>
        </w:rPr>
        <w:t xml:space="preserve"> postupka</w:t>
      </w:r>
      <w:r>
        <w:rPr>
          <w:rFonts w:ascii="Courier New" w:hAnsi="Courier New" w:cs="Courier New"/>
        </w:rPr>
        <w:t xml:space="preserve"> </w:t>
      </w:r>
      <w:r w:rsidR="00DB4DD6">
        <w:rPr>
          <w:rFonts w:ascii="Courier New" w:hAnsi="Courier New" w:cs="Courier New"/>
        </w:rPr>
        <w:t>ovrhe  i da li je i</w:t>
      </w:r>
      <w:r w:rsidR="00594982">
        <w:rPr>
          <w:rFonts w:ascii="Courier New" w:hAnsi="Courier New" w:cs="Courier New"/>
        </w:rPr>
        <w:t>s</w:t>
      </w:r>
      <w:r w:rsidR="00DB4DD6">
        <w:rPr>
          <w:rFonts w:ascii="Courier New" w:hAnsi="Courier New" w:cs="Courier New"/>
        </w:rPr>
        <w:t xml:space="preserve">ta u tijeku. Unatoč navedenog zatražena je i provedena Kataloška procjena vozila po Centru za vozila Hrvatske bez fizičkog </w:t>
      </w:r>
      <w:proofErr w:type="spellStart"/>
      <w:r w:rsidR="00DB4DD6">
        <w:rPr>
          <w:rFonts w:ascii="Courier New" w:hAnsi="Courier New" w:cs="Courier New"/>
        </w:rPr>
        <w:t>prisustva</w:t>
      </w:r>
      <w:proofErr w:type="spellEnd"/>
      <w:r w:rsidR="00DB4DD6">
        <w:rPr>
          <w:rFonts w:ascii="Courier New" w:hAnsi="Courier New" w:cs="Courier New"/>
        </w:rPr>
        <w:t xml:space="preserve"> vozila i pregleda stanja dotičnog vozila.</w:t>
      </w:r>
      <w:r w:rsidR="00EC32AC">
        <w:rPr>
          <w:rFonts w:ascii="Courier New" w:hAnsi="Courier New" w:cs="Courier New"/>
        </w:rPr>
        <w:t xml:space="preserve"> </w:t>
      </w:r>
      <w:r w:rsidR="00DB4DD6">
        <w:rPr>
          <w:rFonts w:ascii="Courier New" w:hAnsi="Courier New" w:cs="Courier New"/>
        </w:rPr>
        <w:t>Centar za vozila Hrvatske sačinio je dana 04.07.2019.g Procjenu</w:t>
      </w:r>
      <w:r w:rsidR="00ED126D">
        <w:rPr>
          <w:rFonts w:ascii="Courier New" w:hAnsi="Courier New" w:cs="Courier New"/>
        </w:rPr>
        <w:t xml:space="preserve"> -</w:t>
      </w:r>
      <w:r w:rsidR="00DB4DD6">
        <w:rPr>
          <w:rFonts w:ascii="Courier New" w:hAnsi="Courier New" w:cs="Courier New"/>
        </w:rPr>
        <w:t xml:space="preserve"> Broj:05 2240-165388 u kojoj je izražena kataloška orijentacijska vrijednost vozila u iznosu od 21.885,00kn. </w:t>
      </w:r>
    </w:p>
    <w:p w:rsidR="00DB4DD6" w:rsidP="00D9688F" w:rsidRDefault="00DB4DD6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U Analitičkoj bruto Bilanci na dan 31.12.2018.g.</w:t>
      </w:r>
      <w:r w:rsidR="002122E6">
        <w:rPr>
          <w:rFonts w:ascii="Courier New" w:hAnsi="Courier New" w:cs="Courier New"/>
        </w:rPr>
        <w:t>, koja je priba</w:t>
      </w:r>
      <w:r>
        <w:rPr>
          <w:rFonts w:ascii="Courier New" w:hAnsi="Courier New" w:cs="Courier New"/>
        </w:rPr>
        <w:t>v</w:t>
      </w:r>
      <w:r w:rsidR="002122E6">
        <w:rPr>
          <w:rFonts w:ascii="Courier New" w:hAnsi="Courier New" w:cs="Courier New"/>
        </w:rPr>
        <w:t>l</w:t>
      </w:r>
      <w:r>
        <w:rPr>
          <w:rFonts w:ascii="Courier New" w:hAnsi="Courier New" w:cs="Courier New"/>
        </w:rPr>
        <w:t xml:space="preserve">jena od RH, MF, PU, Područni ured Zagreb, </w:t>
      </w:r>
      <w:r w:rsidR="00EC32AC">
        <w:rPr>
          <w:rFonts w:ascii="Courier New" w:hAnsi="Courier New" w:cs="Courier New"/>
        </w:rPr>
        <w:t xml:space="preserve">Ispostava </w:t>
      </w:r>
      <w:proofErr w:type="spellStart"/>
      <w:r w:rsidR="00EC32AC">
        <w:rPr>
          <w:rFonts w:ascii="Courier New" w:hAnsi="Courier New" w:cs="Courier New"/>
        </w:rPr>
        <w:t>Medveščak</w:t>
      </w:r>
      <w:proofErr w:type="spellEnd"/>
      <w:r w:rsidR="00EC32AC">
        <w:rPr>
          <w:rFonts w:ascii="Courier New" w:hAnsi="Courier New" w:cs="Courier New"/>
        </w:rPr>
        <w:t xml:space="preserve"> evidentirano</w:t>
      </w:r>
      <w:r>
        <w:rPr>
          <w:rFonts w:ascii="Courier New" w:hAnsi="Courier New" w:cs="Courier New"/>
        </w:rPr>
        <w:t xml:space="preserve"> je</w:t>
      </w:r>
      <w:r w:rsidR="00EC32AC">
        <w:rPr>
          <w:rFonts w:ascii="Courier New" w:hAnsi="Courier New" w:cs="Courier New"/>
        </w:rPr>
        <w:t xml:space="preserve"> vozilo</w:t>
      </w:r>
      <w:r>
        <w:rPr>
          <w:rFonts w:ascii="Courier New" w:hAnsi="Courier New" w:cs="Courier New"/>
        </w:rPr>
        <w:t xml:space="preserve"> </w:t>
      </w:r>
      <w:r w:rsidR="00EC32AC">
        <w:rPr>
          <w:rFonts w:ascii="Courier New" w:hAnsi="Courier New" w:cs="Courier New"/>
        </w:rPr>
        <w:t xml:space="preserve">a </w:t>
      </w:r>
      <w:r>
        <w:rPr>
          <w:rFonts w:ascii="Courier New" w:hAnsi="Courier New" w:cs="Courier New"/>
        </w:rPr>
        <w:t>knjigovodstvena vri</w:t>
      </w:r>
      <w:r w:rsidR="00EC32AC">
        <w:rPr>
          <w:rFonts w:ascii="Courier New" w:hAnsi="Courier New" w:cs="Courier New"/>
        </w:rPr>
        <w:t>jednost iznosi</w:t>
      </w:r>
      <w:r>
        <w:rPr>
          <w:rFonts w:ascii="Courier New" w:hAnsi="Courier New" w:cs="Courier New"/>
        </w:rPr>
        <w:t xml:space="preserve"> 37.885,80kn</w:t>
      </w:r>
      <w:r w:rsidR="00EC32AC">
        <w:rPr>
          <w:rFonts w:ascii="Courier New" w:hAnsi="Courier New" w:cs="Courier New"/>
        </w:rPr>
        <w:t xml:space="preserve">  s napomenom</w:t>
      </w:r>
      <w:r w:rsidR="002122E6">
        <w:rPr>
          <w:rFonts w:ascii="Courier New" w:hAnsi="Courier New" w:cs="Courier New"/>
        </w:rPr>
        <w:t xml:space="preserve"> </w:t>
      </w:r>
      <w:r w:rsidR="00EC32AC">
        <w:rPr>
          <w:rFonts w:ascii="Courier New" w:hAnsi="Courier New" w:cs="Courier New"/>
        </w:rPr>
        <w:t>da je iznos</w:t>
      </w:r>
      <w:r w:rsidR="002122E6">
        <w:rPr>
          <w:rFonts w:ascii="Courier New" w:hAnsi="Courier New" w:cs="Courier New"/>
        </w:rPr>
        <w:t xml:space="preserve"> </w:t>
      </w:r>
      <w:proofErr w:type="spellStart"/>
      <w:r w:rsidR="002122E6">
        <w:rPr>
          <w:rFonts w:ascii="Courier New" w:hAnsi="Courier New" w:cs="Courier New"/>
        </w:rPr>
        <w:t>inde</w:t>
      </w:r>
      <w:r w:rsidR="00ED126D">
        <w:rPr>
          <w:rFonts w:ascii="Courier New" w:hAnsi="Courier New" w:cs="Courier New"/>
        </w:rPr>
        <w:t>ntič</w:t>
      </w:r>
      <w:r w:rsidR="002122E6">
        <w:rPr>
          <w:rFonts w:ascii="Courier New" w:hAnsi="Courier New" w:cs="Courier New"/>
        </w:rPr>
        <w:t>n</w:t>
      </w:r>
      <w:r w:rsidR="00ED126D">
        <w:rPr>
          <w:rFonts w:ascii="Courier New" w:hAnsi="Courier New" w:cs="Courier New"/>
        </w:rPr>
        <w:t>a</w:t>
      </w:r>
      <w:proofErr w:type="spellEnd"/>
      <w:r w:rsidR="002122E6">
        <w:rPr>
          <w:rFonts w:ascii="Courier New" w:hAnsi="Courier New" w:cs="Courier New"/>
        </w:rPr>
        <w:t xml:space="preserve"> stanju na dan 01.01.2018.g.</w:t>
      </w:r>
    </w:p>
    <w:p w:rsidR="002122E6" w:rsidP="00D9688F" w:rsidRDefault="002122E6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6. Radi utvrđivanja stanja imovine zatraženi su podaci od:</w:t>
      </w:r>
    </w:p>
    <w:p w:rsidR="00EC32AC" w:rsidP="00D9688F" w:rsidRDefault="002122E6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-Ministarstva mora, prometa i infrastrukture RH</w:t>
      </w:r>
      <w:r w:rsidR="00EC32AC">
        <w:rPr>
          <w:rFonts w:ascii="Courier New" w:hAnsi="Courier New" w:cs="Courier New"/>
        </w:rPr>
        <w:t>, Zagreb</w:t>
      </w:r>
      <w:r>
        <w:rPr>
          <w:rFonts w:ascii="Courier New" w:hAnsi="Courier New" w:cs="Courier New"/>
        </w:rPr>
        <w:t xml:space="preserve"> te je dana 24.06.2019. primljena Obavije</w:t>
      </w:r>
      <w:r w:rsidR="00EC32AC">
        <w:rPr>
          <w:rFonts w:ascii="Courier New" w:hAnsi="Courier New" w:cs="Courier New"/>
        </w:rPr>
        <w:t xml:space="preserve">st </w:t>
      </w:r>
      <w:r>
        <w:rPr>
          <w:rFonts w:ascii="Courier New" w:hAnsi="Courier New" w:cs="Courier New"/>
        </w:rPr>
        <w:t>Klasa:342-11/19-07</w:t>
      </w:r>
      <w:r w:rsidR="00EC32AC">
        <w:rPr>
          <w:rFonts w:ascii="Courier New" w:hAnsi="Courier New" w:cs="Courier New"/>
        </w:rPr>
        <w:t>/927</w:t>
      </w:r>
      <w:r w:rsidR="00ED126D">
        <w:rPr>
          <w:rFonts w:ascii="Courier New" w:hAnsi="Courier New" w:cs="Courier New"/>
        </w:rPr>
        <w:t xml:space="preserve"> </w:t>
      </w:r>
      <w:r w:rsidR="00EC32AC">
        <w:rPr>
          <w:rFonts w:ascii="Courier New" w:hAnsi="Courier New" w:cs="Courier New"/>
        </w:rPr>
        <w:t>iz koje proizlazi da stečajni dužnik nakon uvida u propisane upisnike i očevidnike nije upisan kao vlasnik niti jednog broda, brodice, jahte, č</w:t>
      </w:r>
      <w:r w:rsidR="00522685">
        <w:rPr>
          <w:rFonts w:ascii="Courier New" w:hAnsi="Courier New" w:cs="Courier New"/>
        </w:rPr>
        <w:t>amca, objekta i broda u gradnji;</w:t>
      </w:r>
    </w:p>
    <w:p w:rsidR="001D1BC3" w:rsidP="00D9688F" w:rsidRDefault="00EC32AC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-Hrvatske  agencije za civilno zrakoplovstvo Zagreb i primljena je Obavijest Klasa:343-05/19-02/05 iz koje proizlazi da nakon uvida u Registar </w:t>
      </w:r>
      <w:r w:rsidR="001D1BC3">
        <w:rPr>
          <w:rFonts w:ascii="Courier New" w:hAnsi="Courier New" w:cs="Courier New"/>
        </w:rPr>
        <w:t>civilnih zrakoplova stečajni dužnik n</w:t>
      </w:r>
      <w:r w:rsidR="00522685">
        <w:rPr>
          <w:rFonts w:ascii="Courier New" w:hAnsi="Courier New" w:cs="Courier New"/>
        </w:rPr>
        <w:t>ema u svom vlasništvu zrakoplov;</w:t>
      </w:r>
    </w:p>
    <w:p w:rsidR="002122E6" w:rsidP="00D9688F" w:rsidRDefault="001D1BC3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-Državne geodetske uprave, Središnji ured Zagreb primili smo dana 27.06.2019.</w:t>
      </w:r>
      <w:r w:rsidR="00EC32AC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Uvjerenje Klasa:935-08/19-01/1225 iz kojeg proizlazi da </w:t>
      </w:r>
      <w:proofErr w:type="spellStart"/>
      <w:r>
        <w:rPr>
          <w:rFonts w:ascii="Courier New" w:hAnsi="Courier New" w:cs="Courier New"/>
        </w:rPr>
        <w:t>steč.dužnik</w:t>
      </w:r>
      <w:proofErr w:type="spellEnd"/>
      <w:r>
        <w:rPr>
          <w:rFonts w:ascii="Courier New" w:hAnsi="Courier New" w:cs="Courier New"/>
        </w:rPr>
        <w:t xml:space="preserve"> nije upisan u katastarski </w:t>
      </w:r>
      <w:proofErr w:type="spellStart"/>
      <w:r>
        <w:rPr>
          <w:rFonts w:ascii="Courier New" w:hAnsi="Courier New" w:cs="Courier New"/>
        </w:rPr>
        <w:t>operat</w:t>
      </w:r>
      <w:proofErr w:type="spellEnd"/>
      <w:r>
        <w:rPr>
          <w:rFonts w:ascii="Courier New" w:hAnsi="Courier New" w:cs="Courier New"/>
        </w:rPr>
        <w:t xml:space="preserve"> temeljem upisanih prava nekretnina a p</w:t>
      </w:r>
      <w:r w:rsidR="00522685">
        <w:rPr>
          <w:rFonts w:ascii="Courier New" w:hAnsi="Courier New" w:cs="Courier New"/>
        </w:rPr>
        <w:t>retraga je izvršena putem OIB-a;</w:t>
      </w:r>
    </w:p>
    <w:p w:rsidR="001D1BC3" w:rsidP="00D9688F" w:rsidRDefault="001D1BC3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-DGU; Područn</w:t>
      </w:r>
      <w:r w:rsidR="00ED126D">
        <w:rPr>
          <w:rFonts w:ascii="Courier New" w:hAnsi="Courier New" w:cs="Courier New"/>
        </w:rPr>
        <w:t>i Ured za katastar Split dostavio je dana 09.07.2019.</w:t>
      </w:r>
      <w:r>
        <w:rPr>
          <w:rFonts w:ascii="Courier New" w:hAnsi="Courier New" w:cs="Courier New"/>
        </w:rPr>
        <w:t xml:space="preserve"> Uvjerenje Klasa:541-26-2/3-19-2 iz kojeg  proizlazi da </w:t>
      </w:r>
      <w:proofErr w:type="spellStart"/>
      <w:r>
        <w:rPr>
          <w:rFonts w:ascii="Courier New" w:hAnsi="Courier New" w:cs="Courier New"/>
        </w:rPr>
        <w:t>steč.dužnik</w:t>
      </w:r>
      <w:proofErr w:type="spellEnd"/>
      <w:r>
        <w:rPr>
          <w:rFonts w:ascii="Courier New" w:hAnsi="Courier New" w:cs="Courier New"/>
        </w:rPr>
        <w:t xml:space="preserve"> nije upisan u kata</w:t>
      </w:r>
      <w:r w:rsidR="00522685">
        <w:rPr>
          <w:rFonts w:ascii="Courier New" w:hAnsi="Courier New" w:cs="Courier New"/>
        </w:rPr>
        <w:t xml:space="preserve">starski </w:t>
      </w:r>
      <w:proofErr w:type="spellStart"/>
      <w:r w:rsidR="00522685">
        <w:rPr>
          <w:rFonts w:ascii="Courier New" w:hAnsi="Courier New" w:cs="Courier New"/>
        </w:rPr>
        <w:t>operat</w:t>
      </w:r>
      <w:proofErr w:type="spellEnd"/>
      <w:r w:rsidR="00522685">
        <w:rPr>
          <w:rFonts w:ascii="Courier New" w:hAnsi="Courier New" w:cs="Courier New"/>
        </w:rPr>
        <w:t xml:space="preserve"> na području za ko</w:t>
      </w:r>
      <w:r>
        <w:rPr>
          <w:rFonts w:ascii="Courier New" w:hAnsi="Courier New" w:cs="Courier New"/>
        </w:rPr>
        <w:t>je evidenciju vodi</w:t>
      </w:r>
      <w:r w:rsidR="00522685">
        <w:rPr>
          <w:rFonts w:ascii="Courier New" w:hAnsi="Courier New" w:cs="Courier New"/>
        </w:rPr>
        <w:t xml:space="preserve"> navedeni Ured;</w:t>
      </w:r>
    </w:p>
    <w:p w:rsidR="00522685" w:rsidP="00D9688F" w:rsidRDefault="00ED126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-Općinski građanski sud</w:t>
      </w:r>
      <w:r w:rsidR="00522685">
        <w:rPr>
          <w:rFonts w:ascii="Courier New" w:hAnsi="Courier New" w:cs="Courier New"/>
        </w:rPr>
        <w:t xml:space="preserve"> u Zagrebu, Zemljišnoknjižni odjel dostavio je dana 18.06.2019. Uvjerenje iz kojeg proizlazi da nakon uvida u zemljišnu knjigu i knjigu položenih ugovora </w:t>
      </w:r>
      <w:proofErr w:type="spellStart"/>
      <w:r w:rsidR="00522685">
        <w:rPr>
          <w:rFonts w:ascii="Courier New" w:hAnsi="Courier New" w:cs="Courier New"/>
        </w:rPr>
        <w:t>steč.dužnik</w:t>
      </w:r>
      <w:proofErr w:type="spellEnd"/>
      <w:r w:rsidR="00522685">
        <w:rPr>
          <w:rFonts w:ascii="Courier New" w:hAnsi="Courier New" w:cs="Courier New"/>
        </w:rPr>
        <w:t xml:space="preserve"> u istima nije upisan kao vlasnik ili nositelj prava korištenja u evidencijama čije je vođenje u nadležnosti suda;</w:t>
      </w:r>
    </w:p>
    <w:p w:rsidR="00522685" w:rsidP="00D9688F" w:rsidRDefault="00522685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-Temeljem zahtjeva Središnje klirinško depoz</w:t>
      </w:r>
      <w:r w:rsidR="00ED126D">
        <w:rPr>
          <w:rFonts w:ascii="Courier New" w:hAnsi="Courier New" w:cs="Courier New"/>
        </w:rPr>
        <w:t>itarnom društvu d.d. Zagreb dostavilo</w:t>
      </w:r>
      <w:r>
        <w:rPr>
          <w:rFonts w:ascii="Courier New" w:hAnsi="Courier New" w:cs="Courier New"/>
        </w:rPr>
        <w:t xml:space="preserve"> je dana 04.07.2019. Obavijest Broj:O-13379/19-5 AK iz koje proizlazi da </w:t>
      </w:r>
      <w:proofErr w:type="spellStart"/>
      <w:r>
        <w:rPr>
          <w:rFonts w:ascii="Courier New" w:hAnsi="Courier New" w:cs="Courier New"/>
        </w:rPr>
        <w:t>steč.dužnik</w:t>
      </w:r>
      <w:proofErr w:type="spellEnd"/>
      <w:r>
        <w:rPr>
          <w:rFonts w:ascii="Courier New" w:hAnsi="Courier New" w:cs="Courier New"/>
        </w:rPr>
        <w:t xml:space="preserve"> nije upisan </w:t>
      </w:r>
      <w:r w:rsidR="00ED126D">
        <w:rPr>
          <w:rFonts w:ascii="Courier New" w:hAnsi="Courier New" w:cs="Courier New"/>
        </w:rPr>
        <w:t xml:space="preserve">kao </w:t>
      </w:r>
      <w:r>
        <w:rPr>
          <w:rFonts w:ascii="Courier New" w:hAnsi="Courier New" w:cs="Courier New"/>
        </w:rPr>
        <w:t xml:space="preserve">vlasnik/imatelj računa </w:t>
      </w:r>
      <w:r w:rsidR="0097021A">
        <w:rPr>
          <w:rFonts w:ascii="Courier New" w:hAnsi="Courier New" w:cs="Courier New"/>
        </w:rPr>
        <w:t>te slijedom navedenog isti nije niti imatelj vrijedno</w:t>
      </w:r>
      <w:r w:rsidR="00ED126D">
        <w:rPr>
          <w:rFonts w:ascii="Courier New" w:hAnsi="Courier New" w:cs="Courier New"/>
        </w:rPr>
        <w:t xml:space="preserve">snih papira-dionica za koje se </w:t>
      </w:r>
      <w:r w:rsidR="0097021A">
        <w:rPr>
          <w:rFonts w:ascii="Courier New" w:hAnsi="Courier New" w:cs="Courier New"/>
        </w:rPr>
        <w:t>podaci vode u SKDD-u d.d. Zagreb.</w:t>
      </w:r>
      <w:r>
        <w:rPr>
          <w:rFonts w:ascii="Courier New" w:hAnsi="Courier New" w:cs="Courier New"/>
        </w:rPr>
        <w:t xml:space="preserve">  </w:t>
      </w:r>
    </w:p>
    <w:p w:rsidR="002C4F1B" w:rsidP="00D9688F" w:rsidRDefault="00D9688F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B50379" w:rsidP="00B50379" w:rsidRDefault="00ED126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II  STANJE STEČAJNE MASE</w:t>
      </w:r>
    </w:p>
    <w:p w:rsidR="00ED126D" w:rsidP="00B50379" w:rsidRDefault="00ED126D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ED126D" w:rsidP="00B50379" w:rsidRDefault="00ED126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Sukladno čl.221. SZ-a /NN 71/15 i 104/17/ sastavljen je detaljan Pregled predmeta stečajne mase te stečajni dužnik ima stečajnu masu kako slijedi:</w:t>
      </w:r>
    </w:p>
    <w:p w:rsidR="00B50379" w:rsidP="00ED126D" w:rsidRDefault="00ED126D">
      <w:pPr>
        <w:pStyle w:val="Bezproreda"/>
        <w:pBdr>
          <w:top w:val="single" w:color="auto" w:sz="4" w:space="1"/>
        </w:pBdr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Str. – 2 –</w:t>
      </w:r>
    </w:p>
    <w:p w:rsidR="00ED126D" w:rsidP="00ED126D" w:rsidRDefault="00ED126D">
      <w:pPr>
        <w:pStyle w:val="Bezproreda"/>
        <w:pBdr>
          <w:top w:val="single" w:color="auto" w:sz="4" w:space="1"/>
        </w:pBdr>
        <w:ind w:left="-284"/>
        <w:jc w:val="both"/>
        <w:rPr>
          <w:rFonts w:ascii="Courier New" w:hAnsi="Courier New" w:cs="Courier New"/>
        </w:rPr>
      </w:pPr>
    </w:p>
    <w:p w:rsidR="00ED126D" w:rsidP="00ED126D" w:rsidRDefault="00ED126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I NOVČANA STEČAJNU MASA</w:t>
      </w:r>
    </w:p>
    <w:p w:rsidR="005F3612" w:rsidP="00ED126D" w:rsidRDefault="005F3612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5F3612" w:rsidP="00ED126D" w:rsidRDefault="00ED126D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1.Stečajni dužnik prije pokretanja stečajnog postupka i otvaranj</w:t>
      </w:r>
      <w:r w:rsidR="005F3612">
        <w:rPr>
          <w:rFonts w:ascii="Courier New" w:hAnsi="Courier New" w:cs="Courier New"/>
        </w:rPr>
        <w:t>a istog imao je blokirani trans</w:t>
      </w:r>
      <w:r>
        <w:rPr>
          <w:rFonts w:ascii="Courier New" w:hAnsi="Courier New" w:cs="Courier New"/>
        </w:rPr>
        <w:t>akcijski račun otvoren kod</w:t>
      </w:r>
      <w:r w:rsidR="005F3612">
        <w:rPr>
          <w:rFonts w:ascii="Courier New" w:hAnsi="Courier New" w:cs="Courier New"/>
        </w:rPr>
        <w:t xml:space="preserve"> Zagrebačke banke d.d. Zagreb.</w:t>
      </w:r>
    </w:p>
    <w:p w:rsidR="005F3612" w:rsidP="00ED126D" w:rsidRDefault="005F3612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Slijedom navedenog stečajni dužnik na dan otvaranja stečaja ima novčano stanje u iznosu od                              0,00kn</w:t>
      </w:r>
    </w:p>
    <w:p w:rsidR="005F3612" w:rsidP="00ED126D" w:rsidRDefault="005F3612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5F3612" w:rsidP="00ED126D" w:rsidRDefault="005F3612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II POKRETNA IMOVINA</w:t>
      </w:r>
    </w:p>
    <w:p w:rsidRPr="00320654" w:rsidR="005F3612" w:rsidP="00ED126D" w:rsidRDefault="005F3612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A03C8A" w:rsidP="00ED126D" w:rsidRDefault="005F3612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 w:rsidRPr="00320654">
        <w:rPr>
          <w:rFonts w:ascii="Courier New" w:hAnsi="Courier New" w:cs="Courier New"/>
          <w:sz w:val="24"/>
        </w:rPr>
        <w:t xml:space="preserve">Prema </w:t>
      </w:r>
      <w:r w:rsidRPr="00320654" w:rsidR="00320654">
        <w:rPr>
          <w:rFonts w:ascii="Courier New" w:hAnsi="Courier New" w:cs="Courier New"/>
          <w:sz w:val="24"/>
        </w:rPr>
        <w:t>pribavljenoj valjanoj dokumentaciju stečajni dužnik vlasnik je osobnog vozila M1, marka Audi A6, 4.2 QUATTRO, god. proizvodnje 1999., broj šasije WAUZZZ4BZYN039742</w:t>
      </w:r>
      <w:r w:rsidR="00320654">
        <w:rPr>
          <w:rFonts w:ascii="Courier New" w:hAnsi="Courier New" w:cs="Courier New"/>
          <w:sz w:val="24"/>
        </w:rPr>
        <w:t>, registarskih oznaka</w:t>
      </w:r>
      <w:r w:rsidR="00C72096">
        <w:rPr>
          <w:rFonts w:ascii="Courier New" w:hAnsi="Courier New" w:cs="Courier New"/>
          <w:sz w:val="24"/>
        </w:rPr>
        <w:t xml:space="preserve"> </w:t>
      </w:r>
      <w:r w:rsidR="00320654">
        <w:rPr>
          <w:rFonts w:ascii="Courier New" w:hAnsi="Courier New" w:cs="Courier New"/>
          <w:sz w:val="24"/>
        </w:rPr>
        <w:t xml:space="preserve">ZG7649BA. Dana 03.01.2018.g. upisana </w:t>
      </w:r>
      <w:r w:rsidR="00C72096">
        <w:rPr>
          <w:rFonts w:ascii="Courier New" w:hAnsi="Courier New" w:cs="Courier New"/>
          <w:sz w:val="24"/>
        </w:rPr>
        <w:t xml:space="preserve">je </w:t>
      </w:r>
      <w:r w:rsidR="00320654">
        <w:rPr>
          <w:rFonts w:ascii="Courier New" w:hAnsi="Courier New" w:cs="Courier New"/>
          <w:sz w:val="24"/>
        </w:rPr>
        <w:t xml:space="preserve">mjera ograničenja u raspolaganju vozilom – Rješenje – Ovrha. Nema se saznanje za čiji interes je izvršena mjera ograničenja raspolaganja i da li je u tijeku postupak za unovčenje vozila. Centar za vozila Hrvatske </w:t>
      </w:r>
      <w:r w:rsidR="00A03C8A">
        <w:rPr>
          <w:rFonts w:ascii="Courier New" w:hAnsi="Courier New" w:cs="Courier New"/>
          <w:sz w:val="24"/>
        </w:rPr>
        <w:t>izvršio je katalošku</w:t>
      </w:r>
      <w:r w:rsidR="00C72096">
        <w:rPr>
          <w:rFonts w:ascii="Courier New" w:hAnsi="Courier New" w:cs="Courier New"/>
          <w:sz w:val="24"/>
        </w:rPr>
        <w:t xml:space="preserve"> procjenu vozila koja iznosi 21.</w:t>
      </w:r>
      <w:r w:rsidR="00A03C8A">
        <w:rPr>
          <w:rFonts w:ascii="Courier New" w:hAnsi="Courier New" w:cs="Courier New"/>
          <w:sz w:val="24"/>
        </w:rPr>
        <w:t>885,00kn.</w:t>
      </w:r>
    </w:p>
    <w:p w:rsidR="00A03C8A" w:rsidP="00ED126D" w:rsidRDefault="00A03C8A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Budući je upisana mjera ograničenja raspolaganja za očekivati je da i nakon predaje osobnog vozila pribavljena novčana sredstva neće činiti novčanu stečajnu masu stečajnog dužnika te se zbog navedenog predviđa da će novčana stečajna masa iznositi    </w:t>
      </w:r>
      <w:r w:rsidR="00C72096">
        <w:rPr>
          <w:rFonts w:ascii="Courier New" w:hAnsi="Courier New" w:cs="Courier New"/>
          <w:sz w:val="24"/>
        </w:rPr>
        <w:t xml:space="preserve">                </w:t>
      </w:r>
      <w:r>
        <w:rPr>
          <w:rFonts w:ascii="Courier New" w:hAnsi="Courier New" w:cs="Courier New"/>
          <w:sz w:val="24"/>
        </w:rPr>
        <w:t xml:space="preserve"> 0,00kn.</w:t>
      </w:r>
    </w:p>
    <w:p w:rsidR="00A03C8A" w:rsidP="00ED126D" w:rsidRDefault="00A03C8A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A03C8A" w:rsidP="00ED126D" w:rsidRDefault="00A03C8A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III NEKRETNINE</w:t>
      </w:r>
    </w:p>
    <w:p w:rsidR="00A03C8A" w:rsidP="00ED126D" w:rsidRDefault="00A03C8A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A03C8A" w:rsidP="00ED126D" w:rsidRDefault="00A03C8A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Temeljem do sada pribavljenim podacima o stanju nekretnina u vlasništvu stečajnog dužnika od nadležnih državnih organa i institucija proizlazi da očekivana novčana stečajna masa iznosi            </w:t>
      </w:r>
      <w:r w:rsidR="00C72096">
        <w:rPr>
          <w:rFonts w:ascii="Courier New" w:hAnsi="Courier New" w:cs="Courier New"/>
          <w:sz w:val="24"/>
        </w:rPr>
        <w:t xml:space="preserve">    </w:t>
      </w:r>
      <w:r>
        <w:rPr>
          <w:rFonts w:ascii="Courier New" w:hAnsi="Courier New" w:cs="Courier New"/>
          <w:sz w:val="24"/>
        </w:rPr>
        <w:t xml:space="preserve">                             0,00kn.</w:t>
      </w:r>
    </w:p>
    <w:p w:rsidR="00A03C8A" w:rsidP="00ED126D" w:rsidRDefault="00A03C8A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AA2016" w:rsidP="00ED126D" w:rsidRDefault="00A03C8A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IV POTRAŽIVANJA OD DUŽNIKOVIH DUŽNIKA</w:t>
      </w:r>
    </w:p>
    <w:p w:rsidR="00AA2016" w:rsidP="00ED126D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AA2016" w:rsidP="00ED126D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Budući da se ne raspolaže podacima o stanju dugovanja dužnikovih dužnika niti da se vodi sudski postupci za naplatu procjenjuje se da potraživanja od dužnika </w:t>
      </w:r>
    </w:p>
    <w:p w:rsidR="00AA2016" w:rsidP="00ED126D" w:rsidRDefault="00C7209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    i</w:t>
      </w:r>
      <w:r w:rsidR="00AA2016">
        <w:rPr>
          <w:rFonts w:ascii="Courier New" w:hAnsi="Courier New" w:cs="Courier New"/>
          <w:sz w:val="24"/>
        </w:rPr>
        <w:t>znose                                         0,00kn.</w:t>
      </w:r>
    </w:p>
    <w:p w:rsidR="00AA2016" w:rsidP="00ED126D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</w:p>
    <w:p w:rsidR="00AA2016" w:rsidP="00ED126D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Do dana izrade Izvješća nije primljena</w:t>
      </w:r>
      <w:r w:rsidR="00C72096">
        <w:rPr>
          <w:rFonts w:ascii="Courier New" w:hAnsi="Courier New" w:cs="Courier New"/>
          <w:sz w:val="24"/>
        </w:rPr>
        <w:t xml:space="preserve"> </w:t>
      </w:r>
      <w:r>
        <w:rPr>
          <w:rFonts w:ascii="Courier New" w:hAnsi="Courier New" w:cs="Courier New"/>
          <w:sz w:val="24"/>
        </w:rPr>
        <w:t xml:space="preserve">pisano traženje u svezi izlučnog prava kao niti obavijest o postojanju upisanog </w:t>
      </w:r>
      <w:proofErr w:type="spellStart"/>
      <w:r>
        <w:rPr>
          <w:rFonts w:ascii="Courier New" w:hAnsi="Courier New" w:cs="Courier New"/>
          <w:sz w:val="24"/>
        </w:rPr>
        <w:t>razlučnog</w:t>
      </w:r>
      <w:proofErr w:type="spellEnd"/>
      <w:r>
        <w:rPr>
          <w:rFonts w:ascii="Courier New" w:hAnsi="Courier New" w:cs="Courier New"/>
          <w:sz w:val="24"/>
        </w:rPr>
        <w:t xml:space="preserve"> prava na pokretnini.</w:t>
      </w:r>
    </w:p>
    <w:p w:rsidR="00AA2016" w:rsidP="00ED126D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 </w:t>
      </w:r>
    </w:p>
    <w:p w:rsidR="00AA2016" w:rsidP="00ED126D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Do određenog roka za dostavu Prijava tražbina niti jedan radnik kao niti bivši radnik nije podnio Prijavu tražbina koja bi se razvrstala u Tablicu </w:t>
      </w:r>
      <w:proofErr w:type="spellStart"/>
      <w:r>
        <w:rPr>
          <w:rFonts w:ascii="Courier New" w:hAnsi="Courier New" w:cs="Courier New"/>
          <w:sz w:val="24"/>
        </w:rPr>
        <w:t>I.Višeg</w:t>
      </w:r>
      <w:proofErr w:type="spellEnd"/>
      <w:r>
        <w:rPr>
          <w:rFonts w:ascii="Courier New" w:hAnsi="Courier New" w:cs="Courier New"/>
          <w:sz w:val="24"/>
        </w:rPr>
        <w:t xml:space="preserve"> isplatnog reda.</w:t>
      </w:r>
    </w:p>
    <w:p w:rsidR="008261F3" w:rsidP="008261F3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Do određenog roka za  dostavu Prijava tražbina 4 stečajna vjerovnika podnijelo je Prijave tražbine u ukupnom iznosu od </w:t>
      </w:r>
      <w:r w:rsidR="008261F3">
        <w:rPr>
          <w:rFonts w:ascii="Courier New" w:hAnsi="Courier New" w:cs="Courier New"/>
          <w:sz w:val="24"/>
        </w:rPr>
        <w:t xml:space="preserve">31.898,62kn. Iste su ispitane po stečajnom upravitelju i priznate u iznosu od 31.245,17kn i razvrstane su u II Viši </w:t>
      </w:r>
    </w:p>
    <w:p w:rsidR="008261F3" w:rsidP="008261F3" w:rsidRDefault="008261F3">
      <w:pPr>
        <w:pStyle w:val="Bezproreda"/>
        <w:pBdr>
          <w:top w:val="single" w:color="auto" w:sz="4" w:space="1"/>
        </w:pBdr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                           Str.- 3 -</w:t>
      </w:r>
    </w:p>
    <w:p w:rsidR="008261F3" w:rsidP="008261F3" w:rsidRDefault="008261F3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lastRenderedPageBreak/>
        <w:t>isplatni red.</w:t>
      </w:r>
    </w:p>
    <w:p w:rsidRPr="00320654" w:rsidR="005F3612" w:rsidP="008261F3" w:rsidRDefault="00AA2016">
      <w:pPr>
        <w:pStyle w:val="Bezproreda"/>
        <w:ind w:left="-284"/>
        <w:jc w:val="both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 xml:space="preserve"> </w:t>
      </w:r>
      <w:r w:rsidR="00A03C8A">
        <w:rPr>
          <w:rFonts w:ascii="Courier New" w:hAnsi="Courier New" w:cs="Courier New"/>
          <w:sz w:val="24"/>
        </w:rPr>
        <w:t xml:space="preserve"> </w:t>
      </w:r>
    </w:p>
    <w:p w:rsidR="00ED126D" w:rsidP="008261F3" w:rsidRDefault="008261F3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Stečajni upravitelj predložio je i sastavio prijedlog Troškovnika troškova stečajnog postupka i ostalih obveza stečajne mase za planirano razdoblje provođenja stečajnog postupka </w:t>
      </w:r>
      <w:proofErr w:type="spellStart"/>
      <w:r>
        <w:rPr>
          <w:rFonts w:ascii="Courier New" w:hAnsi="Courier New" w:cs="Courier New"/>
        </w:rPr>
        <w:t>tj.od</w:t>
      </w:r>
      <w:proofErr w:type="spellEnd"/>
      <w:r>
        <w:rPr>
          <w:rFonts w:ascii="Courier New" w:hAnsi="Courier New" w:cs="Courier New"/>
        </w:rPr>
        <w:t xml:space="preserve"> 03.05.2019. do 31.12.2021.g. u planiranom iznosu od 50.230,00kn.</w:t>
      </w:r>
    </w:p>
    <w:p w:rsidR="00C72096" w:rsidP="008261F3" w:rsidRDefault="00C72096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8261F3" w:rsidP="008261F3" w:rsidRDefault="008261F3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Do dana održavanja Ispitnog i Izvještajnog </w:t>
      </w:r>
      <w:proofErr w:type="spellStart"/>
      <w:r>
        <w:rPr>
          <w:rFonts w:ascii="Courier New" w:hAnsi="Courier New" w:cs="Courier New"/>
        </w:rPr>
        <w:t>dočišta</w:t>
      </w:r>
      <w:proofErr w:type="spellEnd"/>
      <w:r>
        <w:rPr>
          <w:rFonts w:ascii="Courier New" w:hAnsi="Courier New" w:cs="Courier New"/>
        </w:rPr>
        <w:t xml:space="preserve"> nisu podmirivani nastali troškovi stečaja niti stečajni vjerovnici.</w:t>
      </w:r>
    </w:p>
    <w:p w:rsidR="008261F3" w:rsidP="008261F3" w:rsidRDefault="008261F3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8261F3" w:rsidP="008261F3" w:rsidRDefault="008261F3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Predlaže se </w:t>
      </w:r>
      <w:r w:rsidR="00BF25CB">
        <w:rPr>
          <w:rFonts w:ascii="Courier New" w:hAnsi="Courier New" w:cs="Courier New"/>
        </w:rPr>
        <w:t>Skupštini vjerovnika da</w:t>
      </w:r>
      <w:r>
        <w:rPr>
          <w:rFonts w:ascii="Courier New" w:hAnsi="Courier New" w:cs="Courier New"/>
        </w:rPr>
        <w:t>:</w:t>
      </w:r>
    </w:p>
    <w:p w:rsidR="008261F3" w:rsidP="00BF25CB" w:rsidRDefault="00BF25CB">
      <w:pPr>
        <w:pStyle w:val="Bezproreda"/>
        <w:numPr>
          <w:ilvl w:val="0"/>
          <w:numId w:val="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Prihvati Izvješće stečajnog upravitelja za razdoblje od 03.05. do 02.09.2019.g. s prilozima koji su njegov sastavni dio,</w:t>
      </w:r>
    </w:p>
    <w:p w:rsidR="00BF25CB" w:rsidP="00BF25CB" w:rsidRDefault="00BF25CB">
      <w:pPr>
        <w:pStyle w:val="Bezproreda"/>
        <w:numPr>
          <w:ilvl w:val="0"/>
          <w:numId w:val="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 se odobre poduzete do sada radnje stečajnog upravitelja,</w:t>
      </w:r>
    </w:p>
    <w:p w:rsidR="00BF25CB" w:rsidP="00BF25CB" w:rsidRDefault="00BF25CB">
      <w:pPr>
        <w:pStyle w:val="Bezproreda"/>
        <w:numPr>
          <w:ilvl w:val="0"/>
          <w:numId w:val="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 se odobri da ne postoje uvjeti za nastavak poslovanja stečajnog dužnika kao niti uvjeta za izradu stečajnog plana,</w:t>
      </w:r>
    </w:p>
    <w:p w:rsidR="0007584D" w:rsidP="00BF25CB" w:rsidRDefault="00BF25CB">
      <w:pPr>
        <w:pStyle w:val="Bezproreda"/>
        <w:numPr>
          <w:ilvl w:val="0"/>
          <w:numId w:val="2"/>
        </w:numP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 se odobri poduzimanje potrebnih radnji radi predaje osobnog vozila stečajnom upravitelju kao i suglasnost za angažiranje određenih državnih organa u svezi predaje osobnog vozila.</w:t>
      </w:r>
    </w:p>
    <w:p w:rsidR="0007584D" w:rsidP="0007584D" w:rsidRDefault="0007584D">
      <w:pPr>
        <w:pStyle w:val="Bezproreda"/>
        <w:jc w:val="both"/>
        <w:rPr>
          <w:rFonts w:ascii="Courier New" w:hAnsi="Courier New" w:cs="Courier New"/>
        </w:rPr>
      </w:pPr>
    </w:p>
    <w:p w:rsidR="0007584D" w:rsidP="0007584D" w:rsidRDefault="0007584D">
      <w:pPr>
        <w:pStyle w:val="Bezproreda"/>
        <w:jc w:val="both"/>
        <w:rPr>
          <w:rFonts w:ascii="Courier New" w:hAnsi="Courier New" w:cs="Courier New"/>
        </w:rPr>
      </w:pPr>
    </w:p>
    <w:p w:rsidR="0007584D" w:rsidP="0007584D" w:rsidRDefault="0007584D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</w:t>
      </w:r>
    </w:p>
    <w:p w:rsidR="0007584D" w:rsidP="0007584D" w:rsidRDefault="0007584D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</w:t>
      </w:r>
    </w:p>
    <w:p w:rsidR="00BF25CB" w:rsidP="0007584D" w:rsidRDefault="0007584D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Stečajni upravitelj.</w:t>
      </w:r>
      <w:r w:rsidR="00BF25CB">
        <w:rPr>
          <w:rFonts w:ascii="Courier New" w:hAnsi="Courier New" w:cs="Courier New"/>
        </w:rPr>
        <w:t xml:space="preserve">  </w:t>
      </w:r>
    </w:p>
    <w:p w:rsidR="0007584D" w:rsidP="00B50379" w:rsidRDefault="0007584D">
      <w:pPr>
        <w:pStyle w:val="Bezproreda"/>
        <w:jc w:val="both"/>
        <w:rPr>
          <w:rFonts w:ascii="Courier New" w:hAnsi="Courier New" w:cs="Courier New"/>
        </w:rPr>
      </w:pPr>
      <w:r>
        <w:t xml:space="preserve">                                                                                        </w:t>
      </w:r>
      <w:r>
        <w:rPr>
          <w:rFonts w:ascii="Courier New" w:hAnsi="Courier New" w:cs="Courier New"/>
        </w:rPr>
        <w:t xml:space="preserve"> Marija </w:t>
      </w:r>
      <w:proofErr w:type="spellStart"/>
      <w:r>
        <w:rPr>
          <w:rFonts w:ascii="Courier New" w:hAnsi="Courier New" w:cs="Courier New"/>
        </w:rPr>
        <w:t>Tomeš</w:t>
      </w:r>
      <w:proofErr w:type="spellEnd"/>
      <w:r>
        <w:rPr>
          <w:rFonts w:ascii="Courier New" w:hAnsi="Courier New" w:cs="Courier New"/>
        </w:rPr>
        <w:t xml:space="preserve">. </w:t>
      </w:r>
      <w:proofErr w:type="spellStart"/>
      <w:r>
        <w:rPr>
          <w:rFonts w:ascii="Courier New" w:hAnsi="Courier New" w:cs="Courier New"/>
        </w:rPr>
        <w:t>mag.oec</w:t>
      </w:r>
      <w:proofErr w:type="spellEnd"/>
      <w:r>
        <w:rPr>
          <w:rFonts w:ascii="Courier New" w:hAnsi="Courier New" w:cs="Courier New"/>
        </w:rPr>
        <w:t>.</w:t>
      </w:r>
    </w:p>
    <w:p w:rsidR="0007584D" w:rsidP="00B50379" w:rsidRDefault="0007584D">
      <w:pPr>
        <w:pStyle w:val="Bezproreda"/>
        <w:jc w:val="both"/>
        <w:rPr>
          <w:rFonts w:ascii="Courier New" w:hAnsi="Courier New" w:cs="Courier New"/>
        </w:rPr>
      </w:pPr>
    </w:p>
    <w:p w:rsidR="0007584D" w:rsidP="00B50379" w:rsidRDefault="0007584D">
      <w:pPr>
        <w:pStyle w:val="Bezproreda"/>
        <w:jc w:val="both"/>
        <w:rPr>
          <w:rFonts w:ascii="Courier New" w:hAnsi="Courier New" w:cs="Courier New"/>
        </w:rPr>
      </w:pPr>
    </w:p>
    <w:p w:rsidR="0007584D" w:rsidP="00B50379" w:rsidRDefault="0007584D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Prilozi: 1.Popis primljenih Prijava tražbina stečajnih </w:t>
      </w:r>
    </w:p>
    <w:p w:rsidRPr="00B50379" w:rsidR="00B50379" w:rsidP="00B50379" w:rsidRDefault="0007584D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vjerovnika</w:t>
      </w:r>
      <w:r w:rsidR="00B50379">
        <w:t xml:space="preserve">  </w:t>
      </w:r>
    </w:p>
    <w:p w:rsidR="00B50379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</w:t>
      </w:r>
      <w:r w:rsidRPr="0007584D">
        <w:rPr>
          <w:rFonts w:ascii="Courier New" w:hAnsi="Courier New" w:cs="Courier New"/>
        </w:rPr>
        <w:t>2.Popis predmet stečajne mase</w:t>
      </w:r>
    </w:p>
    <w:p w:rsidR="0007584D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3.Pregled imovine i obveza</w:t>
      </w:r>
    </w:p>
    <w:p w:rsidRPr="0007584D" w:rsidR="0007584D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4. Prijedlog Troškovnika za razdoblje od 03.05.2019.</w:t>
      </w:r>
    </w:p>
    <w:p w:rsidR="0007584D" w:rsidP="0007584D" w:rsidRDefault="0007584D">
      <w:pPr>
        <w:pStyle w:val="Bezproreda"/>
        <w:rPr>
          <w:rFonts w:ascii="Courier New" w:hAnsi="Courier New" w:cs="Courier New"/>
        </w:rPr>
      </w:pPr>
      <w:r>
        <w:t xml:space="preserve"> </w:t>
      </w:r>
      <w:r>
        <w:rPr>
          <w:rFonts w:ascii="Courier New" w:hAnsi="Courier New" w:cs="Courier New"/>
        </w:rPr>
        <w:t xml:space="preserve">           do 31.12.2021.g.</w:t>
      </w:r>
    </w:p>
    <w:p w:rsidR="0007584D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5.Tabliva I Višeg isplatnog reda,</w:t>
      </w:r>
    </w:p>
    <w:p w:rsidR="0007584D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6.Tablica II </w:t>
      </w:r>
      <w:proofErr w:type="spellStart"/>
      <w:r>
        <w:rPr>
          <w:rFonts w:ascii="Courier New" w:hAnsi="Courier New" w:cs="Courier New"/>
        </w:rPr>
        <w:t>Nišeg</w:t>
      </w:r>
      <w:proofErr w:type="spellEnd"/>
      <w:r>
        <w:rPr>
          <w:rFonts w:ascii="Courier New" w:hAnsi="Courier New" w:cs="Courier New"/>
        </w:rPr>
        <w:t xml:space="preserve"> isplatnog reda</w:t>
      </w:r>
    </w:p>
    <w:p w:rsidR="0007584D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7. Obrazloženje za osporene tražbine stečajnih</w:t>
      </w:r>
    </w:p>
    <w:p w:rsidRPr="0007584D" w:rsidR="0007584D" w:rsidP="0007584D" w:rsidRDefault="0007584D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vjerovnika</w:t>
      </w:r>
    </w:p>
    <w:p w:rsidR="0007584D" w:rsidP="00B50379" w:rsidRDefault="0007584D">
      <w:pPr>
        <w:ind w:left="-284"/>
        <w:rPr>
          <w:rFonts w:ascii="Courier New" w:hAnsi="Courier New" w:cs="Courier New"/>
        </w:rPr>
      </w:pPr>
    </w:p>
    <w:p w:rsidR="0007584D" w:rsidP="0007584D" w:rsidRDefault="0007584D">
      <w:pPr>
        <w:pStyle w:val="Bezproreda"/>
      </w:pPr>
      <w:r>
        <w:t xml:space="preserve">           </w:t>
      </w:r>
    </w:p>
    <w:p w:rsidR="00B50379" w:rsidP="00B50379" w:rsidRDefault="00B50379">
      <w:pPr>
        <w:ind w:left="-284"/>
        <w:rPr>
          <w:rFonts w:ascii="Courier New" w:hAnsi="Courier New" w:cs="Courier New"/>
        </w:rPr>
      </w:pPr>
    </w:p>
    <w:p w:rsidR="0007584D" w:rsidP="00B50379" w:rsidRDefault="0007584D">
      <w:pPr>
        <w:ind w:left="-284"/>
        <w:rPr>
          <w:rFonts w:ascii="Courier New" w:hAnsi="Courier New" w:cs="Courier New"/>
        </w:rPr>
      </w:pPr>
    </w:p>
    <w:p w:rsidR="0007584D" w:rsidP="00B50379" w:rsidRDefault="0007584D">
      <w:pPr>
        <w:ind w:left="-284"/>
        <w:rPr>
          <w:rFonts w:ascii="Courier New" w:hAnsi="Courier New" w:cs="Courier New"/>
        </w:rPr>
      </w:pPr>
    </w:p>
    <w:p w:rsidR="0007584D" w:rsidP="00B50379" w:rsidRDefault="0007584D">
      <w:pPr>
        <w:ind w:left="-284"/>
        <w:rPr>
          <w:rFonts w:ascii="Courier New" w:hAnsi="Courier New" w:cs="Courier New"/>
        </w:rPr>
      </w:pPr>
    </w:p>
    <w:p w:rsidR="0007584D" w:rsidP="00B50379" w:rsidRDefault="0007584D">
      <w:pPr>
        <w:ind w:left="-284"/>
        <w:rPr>
          <w:rFonts w:ascii="Courier New" w:hAnsi="Courier New" w:cs="Courier New"/>
        </w:rPr>
      </w:pPr>
    </w:p>
    <w:p w:rsidRPr="00B50379" w:rsidR="0007584D" w:rsidP="0007584D" w:rsidRDefault="0007584D">
      <w:pPr>
        <w:pBdr>
          <w:top w:val="single" w:color="auto" w:sz="4" w:space="1"/>
        </w:pBdr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Str. – 4 -</w:t>
      </w:r>
    </w:p>
    <w:sectPr w:rsidRPr="00B50379" w:rsidR="0007584D" w:rsidSect="00A14ED2"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04CF4"/>
    <w:multiLevelType w:val="hybridMultilevel"/>
    <w:tmpl w:val="A1920EBA"/>
    <w:lvl w:ilvl="0" w:tplc="E0EA2188">
      <w:start w:val="1"/>
      <w:numFmt w:val="bullet"/>
      <w:lvlText w:val="-"/>
      <w:lvlJc w:val="left"/>
      <w:pPr>
        <w:ind w:left="481" w:hanging="360"/>
      </w:pPr>
      <w:rPr>
        <w:rFonts w:hint="default" w:ascii="Courier New" w:hAnsi="Courier New" w:cs="Courier New" w:eastAsiaTheme="minorHAnsi"/>
      </w:rPr>
    </w:lvl>
    <w:lvl w:ilvl="1" w:tplc="041A0003" w:tentative="true">
      <w:start w:val="1"/>
      <w:numFmt w:val="bullet"/>
      <w:lvlText w:val="o"/>
      <w:lvlJc w:val="left"/>
      <w:pPr>
        <w:ind w:left="120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92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64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6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8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80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52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241" w:hanging="360"/>
      </w:pPr>
      <w:rPr>
        <w:rFonts w:hint="default" w:ascii="Wingdings" w:hAnsi="Wingdings"/>
      </w:rPr>
    </w:lvl>
  </w:abstractNum>
  <w:abstractNum w:abstractNumId="1">
    <w:nsid w:val="37A75258"/>
    <w:multiLevelType w:val="hybridMultilevel"/>
    <w:tmpl w:val="99EC70CC"/>
    <w:lvl w:ilvl="0" w:tplc="FDF40838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796" w:hanging="360"/>
      </w:pPr>
    </w:lvl>
    <w:lvl w:ilvl="2" w:tplc="041A001B" w:tentative="true">
      <w:start w:val="1"/>
      <w:numFmt w:val="lowerRoman"/>
      <w:lvlText w:val="%3."/>
      <w:lvlJc w:val="right"/>
      <w:pPr>
        <w:ind w:left="1516" w:hanging="180"/>
      </w:pPr>
    </w:lvl>
    <w:lvl w:ilvl="3" w:tplc="041A000F" w:tentative="true">
      <w:start w:val="1"/>
      <w:numFmt w:val="decimal"/>
      <w:lvlText w:val="%4."/>
      <w:lvlJc w:val="left"/>
      <w:pPr>
        <w:ind w:left="2236" w:hanging="360"/>
      </w:pPr>
    </w:lvl>
    <w:lvl w:ilvl="4" w:tplc="041A0019" w:tentative="true">
      <w:start w:val="1"/>
      <w:numFmt w:val="lowerLetter"/>
      <w:lvlText w:val="%5."/>
      <w:lvlJc w:val="left"/>
      <w:pPr>
        <w:ind w:left="2956" w:hanging="360"/>
      </w:pPr>
    </w:lvl>
    <w:lvl w:ilvl="5" w:tplc="041A001B" w:tentative="true">
      <w:start w:val="1"/>
      <w:numFmt w:val="lowerRoman"/>
      <w:lvlText w:val="%6."/>
      <w:lvlJc w:val="right"/>
      <w:pPr>
        <w:ind w:left="3676" w:hanging="180"/>
      </w:pPr>
    </w:lvl>
    <w:lvl w:ilvl="6" w:tplc="041A000F" w:tentative="true">
      <w:start w:val="1"/>
      <w:numFmt w:val="decimal"/>
      <w:lvlText w:val="%7."/>
      <w:lvlJc w:val="left"/>
      <w:pPr>
        <w:ind w:left="4396" w:hanging="360"/>
      </w:pPr>
    </w:lvl>
    <w:lvl w:ilvl="7" w:tplc="041A0019" w:tentative="true">
      <w:start w:val="1"/>
      <w:numFmt w:val="lowerLetter"/>
      <w:lvlText w:val="%8."/>
      <w:lvlJc w:val="left"/>
      <w:pPr>
        <w:ind w:left="5116" w:hanging="360"/>
      </w:pPr>
    </w:lvl>
    <w:lvl w:ilvl="8" w:tplc="041A001B" w:tentative="true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379"/>
    <w:rsid w:val="000109EE"/>
    <w:rsid w:val="0007584D"/>
    <w:rsid w:val="001D1BC3"/>
    <w:rsid w:val="002122E6"/>
    <w:rsid w:val="002C4F1B"/>
    <w:rsid w:val="00320654"/>
    <w:rsid w:val="00347C90"/>
    <w:rsid w:val="00522685"/>
    <w:rsid w:val="00594982"/>
    <w:rsid w:val="005D162B"/>
    <w:rsid w:val="005F3612"/>
    <w:rsid w:val="0077199D"/>
    <w:rsid w:val="00791D1E"/>
    <w:rsid w:val="007D589D"/>
    <w:rsid w:val="007F3664"/>
    <w:rsid w:val="008261F3"/>
    <w:rsid w:val="008F05BD"/>
    <w:rsid w:val="0097021A"/>
    <w:rsid w:val="00A03C8A"/>
    <w:rsid w:val="00A14ED2"/>
    <w:rsid w:val="00A9376C"/>
    <w:rsid w:val="00AA2016"/>
    <w:rsid w:val="00B50379"/>
    <w:rsid w:val="00BF25CB"/>
    <w:rsid w:val="00C72096"/>
    <w:rsid w:val="00D9688F"/>
    <w:rsid w:val="00DB4DD6"/>
    <w:rsid w:val="00DD740A"/>
    <w:rsid w:val="00EC32AC"/>
    <w:rsid w:val="00ED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B50379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DD74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740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740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740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740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037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D7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4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4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4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4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1197</properties:Words>
  <properties:Characters>7193</properties:Characters>
  <properties:Lines>206</properties:Lines>
  <properties:Paragraphs>67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2019-08-22T08:29:00Z</dcterms:created>
  <dc:creator>Marija</dc:creator>
  <cp:lastModifiedBy>Nevenka Furić</cp:lastModifiedBy>
  <dcterms:modified xmlns:xsi="http://www.w3.org/2001/XMLSchema-instance" xsi:type="dcterms:W3CDTF">2019-08-22T08:29:00Z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St-3077/2018-20 / Podnesak - Izvješće stečajnog upravitelja (Izvješće Obrazac -20 za I.M.URBAN u stećaju 15.08.2019_.docx)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