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ed30" w14:paraId="d94ed30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>TRGOVAČKI SUD U PAZINU</w:t>
      </w:r>
    </w:p>
    <w:p w:rsidRDefault="00F546B4" w:rsidP="00F546B4" w:rsidR="00F546B4" w:rsidRPr="003613FF">
      <w:pPr>
        <w:jc w:val="both"/>
      </w:pPr>
      <w:r w:rsidRPr="003613FF">
        <w:t xml:space="preserve">     52000 Pazin, Drševka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FD4226" w:rsidR="00F546B4">
      <w:pPr>
        <w:jc w:val="both"/>
      </w:pPr>
      <w:r w:rsidRPr="003613FF">
        <w:tab/>
        <w:t xml:space="preserve">Trgovački sud u Pazinu, po stečajnom sucu </w:t>
      </w:r>
      <w:r w:rsidR="00381586" w:rsidRPr="003613FF">
        <w:t>Damiru Rabaru</w:t>
      </w:r>
      <w:r w:rsidRPr="003613FF">
        <w:t xml:space="preserve">, u stečajnom postupku nad stečajnim dužnikom </w:t>
      </w:r>
      <w:r w:rsidR="003613FF" w:rsidRPr="003613FF">
        <w:t>ISTRA - MRAMOR d.o.o., Žminj, Domijanići 0, OIB: 13771189934</w:t>
      </w:r>
      <w:r w:rsidRPr="003613FF">
        <w:t xml:space="preserve">, </w:t>
      </w:r>
      <w:r w:rsidR="00FD4226" w:rsidRPr="00993041">
        <w:t xml:space="preserve">na ispitnom ročištu održanom dana </w:t>
      </w:r>
      <w:r w:rsidR="00FD4226">
        <w:t>23. veljače</w:t>
      </w:r>
      <w:r w:rsidR="00FD4226" w:rsidRPr="00993041">
        <w:t xml:space="preserve"> 2017. godine</w:t>
      </w:r>
    </w:p>
    <w:p w:rsidRDefault="00FD4226" w:rsidP="00FD4226" w:rsidR="00FD4226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i j e š i o  j e</w:t>
      </w:r>
    </w:p>
    <w:p w:rsidRDefault="00F546B4" w:rsidP="00F546B4" w:rsidR="00F546B4" w:rsidRPr="003613FF">
      <w:pPr>
        <w:jc w:val="center"/>
      </w:pPr>
    </w:p>
    <w:p w:rsidRDefault="00F546B4" w:rsidP="00A42DC4" w:rsidR="00A42DC4" w:rsidRPr="003613FF">
      <w:pPr>
        <w:jc w:val="both"/>
      </w:pPr>
      <w:r w:rsidRPr="003613FF">
        <w:tab/>
        <w:t>I.</w:t>
      </w:r>
      <w:r w:rsidRPr="003613FF">
        <w:tab/>
        <w:t xml:space="preserve">U stečajnom postupku nad dužnikom </w:t>
      </w:r>
      <w:r w:rsidR="00111C0D" w:rsidRPr="003613FF">
        <w:t>ISTRA - MRAMOR d.o.o., Žminj, Domijanići 0, OIB: 13771189934</w:t>
      </w:r>
      <w:r w:rsidRPr="003613FF">
        <w:t>, utvrđene su</w:t>
      </w:r>
      <w:r w:rsidR="00603386" w:rsidRPr="003613FF">
        <w:t xml:space="preserve"> </w:t>
      </w:r>
      <w:r w:rsidR="00A42DC4" w:rsidRPr="003613FF">
        <w:t xml:space="preserve"> tražbine drugog višeg isplatnog reda:</w:t>
      </w:r>
    </w:p>
    <w:p w:rsidRDefault="00A42DC4" w:rsidP="00A42DC4" w:rsidR="00A42DC4">
      <w:pPr>
        <w:ind w:firstLine="708"/>
        <w:jc w:val="both"/>
      </w:pPr>
    </w:p>
    <w:p w:rsidRDefault="00712213" w:rsidP="00712213" w:rsidR="00712213" w:rsidRPr="00712213">
      <w:pPr>
        <w:jc w:val="both"/>
      </w:pPr>
      <w:r w:rsidRPr="00712213">
        <w:tab/>
        <w:t>A) tražbine prvog višeg isplatnog reda:</w:t>
      </w:r>
    </w:p>
    <w:p w:rsidRDefault="00712213" w:rsidP="00A42DC4" w:rsidR="00712213" w:rsidRPr="00712213">
      <w:pPr>
        <w:ind w:firstLine="708"/>
        <w:jc w:val="both"/>
      </w:pPr>
    </w:p>
    <w:p w:rsidRDefault="00630075" w:rsidP="00844C7C" w:rsidR="00630075" w:rsidRPr="00712213">
      <w:pPr>
        <w:spacing w:lineRule="auto" w:line="276"/>
        <w:ind w:firstLine="708"/>
        <w:jc w:val="both"/>
        <w:rPr>
          <w:sz w:val="22"/>
          <w:szCs w:val="22"/>
        </w:rPr>
      </w:pPr>
      <w:r w:rsidRPr="00712213">
        <w:t xml:space="preserve">1. </w:t>
      </w:r>
      <w:r w:rsidRPr="00712213">
        <w:rPr>
          <w:bCs/>
        </w:rPr>
        <w:t>TIZIANA DAMIJANIĆ, Pula, Zagrebačka 25,</w:t>
      </w:r>
      <w:r w:rsidRPr="00712213">
        <w:rPr>
          <w:b/>
          <w:bCs/>
        </w:rPr>
        <w:t xml:space="preserve"> </w:t>
      </w:r>
      <w:r w:rsidRPr="00712213">
        <w:rPr>
          <w:bCs/>
        </w:rPr>
        <w:t xml:space="preserve">OIB: </w:t>
      </w:r>
      <w:r w:rsidRPr="00712213">
        <w:t>93340350696</w:t>
      </w:r>
      <w:r w:rsidRPr="00712213">
        <w:rPr>
          <w:bCs/>
        </w:rPr>
        <w:t>,</w:t>
      </w:r>
      <w:r w:rsidRPr="00712213">
        <w:rPr>
          <w:bCs/>
          <w:sz w:val="22"/>
          <w:szCs w:val="22"/>
        </w:rPr>
        <w:t xml:space="preserve"> </w:t>
      </w:r>
      <w:r w:rsidRPr="00712213">
        <w:t>u iznosu od 59.869,22 kn</w:t>
      </w:r>
      <w:r w:rsidR="00844C7C" w:rsidRPr="00712213">
        <w:t>.</w:t>
      </w:r>
    </w:p>
    <w:p w:rsidRDefault="00630075" w:rsidP="00844C7C" w:rsidR="00630075" w:rsidRPr="00712213">
      <w:pPr>
        <w:spacing w:lineRule="auto" w:line="276"/>
        <w:jc w:val="both"/>
      </w:pPr>
      <w:r w:rsidRPr="00712213">
        <w:t xml:space="preserve">      </w:t>
      </w:r>
      <w:r w:rsidRPr="00712213">
        <w:tab/>
        <w:t xml:space="preserve"> 2</w:t>
      </w:r>
      <w:r w:rsidRPr="00712213">
        <w:rPr>
          <w:sz w:val="22"/>
          <w:szCs w:val="22"/>
          <w:lang w:eastAsia="en-US"/>
        </w:rPr>
        <w:t xml:space="preserve">. </w:t>
      </w:r>
      <w:r w:rsidRPr="00712213">
        <w:rPr>
          <w:bCs/>
        </w:rPr>
        <w:t xml:space="preserve">VILSON DAMIJANIĆ, Pula, Zagrebačka 25, OIB: 04528384012, </w:t>
      </w:r>
      <w:r w:rsidRPr="00712213">
        <w:t>u iznosu od</w:t>
      </w:r>
      <w:r w:rsidRPr="00712213">
        <w:rPr>
          <w:bCs/>
          <w:sz w:val="22"/>
          <w:szCs w:val="22"/>
        </w:rPr>
        <w:t xml:space="preserve"> </w:t>
      </w:r>
      <w:r w:rsidRPr="00712213">
        <w:t>5.667,20 kn</w:t>
      </w:r>
      <w:r w:rsidR="00844C7C" w:rsidRPr="00712213">
        <w:t>.</w:t>
      </w:r>
    </w:p>
    <w:p w:rsidRDefault="00630075" w:rsidP="00844C7C" w:rsidR="00630075" w:rsidRPr="00712213">
      <w:pPr>
        <w:spacing w:lineRule="auto" w:line="276"/>
        <w:ind w:firstLine="708"/>
        <w:jc w:val="both"/>
      </w:pPr>
      <w:r w:rsidRPr="00712213">
        <w:t xml:space="preserve"> 3</w:t>
      </w:r>
      <w:r w:rsidRPr="00712213">
        <w:rPr>
          <w:sz w:val="22"/>
          <w:szCs w:val="22"/>
          <w:lang w:eastAsia="en-US"/>
        </w:rPr>
        <w:t xml:space="preserve">. </w:t>
      </w:r>
      <w:r w:rsidRPr="00712213">
        <w:rPr>
          <w:bCs/>
        </w:rPr>
        <w:t>REPUBLIKA HRVATSKA, MINISTARSTVO FINANCIJA, POREZNA UPRAVA, zastupana po Županijskom državnom odvjetništvu u Puli,</w:t>
      </w:r>
      <w:r w:rsidRPr="00712213">
        <w:rPr>
          <w:b/>
          <w:bCs/>
        </w:rPr>
        <w:t xml:space="preserve"> </w:t>
      </w:r>
      <w:r w:rsidRPr="00712213">
        <w:rPr>
          <w:bCs/>
        </w:rPr>
        <w:t xml:space="preserve">OIB: </w:t>
      </w:r>
      <w:r w:rsidRPr="00712213">
        <w:t>52634238587</w:t>
      </w:r>
      <w:r w:rsidRPr="00712213">
        <w:rPr>
          <w:bCs/>
        </w:rPr>
        <w:t>,</w:t>
      </w:r>
      <w:r w:rsidRPr="00712213">
        <w:rPr>
          <w:bCs/>
          <w:sz w:val="22"/>
          <w:szCs w:val="22"/>
        </w:rPr>
        <w:t xml:space="preserve"> </w:t>
      </w:r>
      <w:r w:rsidRPr="00712213">
        <w:t>u iznosu od 3.875,12 kn</w:t>
      </w:r>
      <w:r w:rsidR="00844C7C" w:rsidRPr="00712213">
        <w:t>.</w:t>
      </w:r>
    </w:p>
    <w:p w:rsidRDefault="00712213" w:rsidP="00712213" w:rsidR="00712213" w:rsidRPr="00712213">
      <w:pPr>
        <w:jc w:val="both"/>
      </w:pPr>
      <w:r w:rsidRPr="00712213">
        <w:tab/>
      </w:r>
    </w:p>
    <w:p w:rsidRDefault="00712213" w:rsidP="00712213" w:rsidR="00712213" w:rsidRPr="00712213">
      <w:pPr>
        <w:jc w:val="both"/>
      </w:pPr>
      <w:r w:rsidRPr="00712213">
        <w:tab/>
        <w:t>B)  tražbine drugog višeg isplatnog reda:</w:t>
      </w:r>
    </w:p>
    <w:p w:rsidRDefault="00712213" w:rsidP="00844C7C" w:rsidR="00712213" w:rsidRPr="00712213">
      <w:pPr>
        <w:spacing w:lineRule="auto" w:line="276"/>
        <w:ind w:firstLine="708"/>
        <w:jc w:val="both"/>
      </w:pPr>
    </w:p>
    <w:p w:rsidRDefault="00630075" w:rsidP="00844C7C" w:rsidR="00F546B4">
      <w:pPr>
        <w:spacing w:lineRule="auto" w:line="276"/>
        <w:jc w:val="both"/>
      </w:pPr>
      <w:r>
        <w:t xml:space="preserve">            </w:t>
      </w:r>
      <w:r w:rsidR="00712213">
        <w:t>1</w:t>
      </w:r>
      <w:r>
        <w:rPr>
          <w:sz w:val="22"/>
          <w:szCs w:val="22"/>
          <w:lang w:eastAsia="en-US"/>
        </w:rPr>
        <w:t xml:space="preserve">. </w:t>
      </w:r>
      <w:r>
        <w:rPr>
          <w:bCs/>
        </w:rPr>
        <w:t>REPUBLIKA HRVATSKA, MINISTARSTVO FINANCIJA, POREZNA UPRAVA, zastupana po Županijskom državnom odvjetništvu u Puli,</w:t>
      </w:r>
      <w:r>
        <w:rPr>
          <w:b/>
          <w:bCs/>
        </w:rPr>
        <w:t xml:space="preserve"> </w:t>
      </w:r>
      <w:r>
        <w:rPr>
          <w:bCs/>
        </w:rPr>
        <w:t xml:space="preserve">OIB: </w:t>
      </w:r>
      <w:r>
        <w:t>52634238587</w:t>
      </w:r>
      <w:r>
        <w:rPr>
          <w:bCs/>
        </w:rPr>
        <w:t>,</w:t>
      </w:r>
      <w:r>
        <w:rPr>
          <w:bCs/>
          <w:sz w:val="22"/>
          <w:szCs w:val="22"/>
        </w:rPr>
        <w:t xml:space="preserve"> </w:t>
      </w:r>
      <w:r>
        <w:t>u iznosu od 4.116,42 kn</w:t>
      </w:r>
      <w:r w:rsidR="00844C7C">
        <w:t>.</w:t>
      </w:r>
    </w:p>
    <w:p w:rsidRDefault="00844C7C" w:rsidP="00844C7C" w:rsidR="00844C7C" w:rsidRPr="003613FF">
      <w:pPr>
        <w:spacing w:lineRule="auto" w:line="276"/>
        <w:jc w:val="both"/>
      </w:pPr>
    </w:p>
    <w:p w:rsidRDefault="00F546B4" w:rsidP="00F546B4" w:rsidR="00F546B4" w:rsidRPr="003613FF">
      <w:pPr>
        <w:ind w:left="360"/>
        <w:jc w:val="center"/>
      </w:pPr>
      <w:r w:rsidRPr="003613FF">
        <w:t>Obrazloženje</w:t>
      </w:r>
    </w:p>
    <w:p w:rsidRDefault="00F546B4" w:rsidP="00F546B4" w:rsidR="00F546B4" w:rsidRPr="003613FF">
      <w:pPr>
        <w:ind w:left="360"/>
        <w:jc w:val="center"/>
      </w:pPr>
    </w:p>
    <w:p w:rsidRDefault="00F546B4" w:rsidP="00F546B4" w:rsidR="00F546B4" w:rsidRPr="00111C0D">
      <w:pPr>
        <w:jc w:val="both"/>
      </w:pPr>
      <w:r w:rsidRPr="003613FF">
        <w:tab/>
        <w:t xml:space="preserve">Na ispitnom ročištu održanom </w:t>
      </w:r>
      <w:r w:rsidR="00111C0D">
        <w:t>23</w:t>
      </w:r>
      <w:r w:rsidR="00810499" w:rsidRPr="003613FF">
        <w:t xml:space="preserve">. </w:t>
      </w:r>
      <w:r w:rsidR="00381586" w:rsidRPr="003613FF">
        <w:t xml:space="preserve">veljače </w:t>
      </w:r>
      <w:r w:rsidRPr="003613FF">
        <w:t>201</w:t>
      </w:r>
      <w:r w:rsidR="00381586" w:rsidRPr="003613FF">
        <w:t>7</w:t>
      </w:r>
      <w:r w:rsidRPr="003613FF">
        <w:t xml:space="preserve"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111C0D">
        <w:t>tražbinu osporio.</w:t>
      </w:r>
    </w:p>
    <w:p w:rsidRDefault="00111C0D" w:rsidP="00111C0D" w:rsidR="00111C0D" w:rsidRPr="00111C0D">
      <w:pPr>
        <w:jc w:val="both"/>
      </w:pPr>
      <w:r w:rsidRPr="00111C0D">
        <w:tab/>
        <w:t xml:space="preserve">Tražbine prvog i drugog višeg isplatnog reda označene u st. I. A) i B) izreke ovog rješenja smatraju se utvrđenim, budući ih je priznao stečajni upravitelj a nisu osporili </w:t>
      </w:r>
      <w:r w:rsidRPr="00111C0D">
        <w:lastRenderedPageBreak/>
        <w:t>vjerovnici (čl. 263. SZ-a). Tražbine vjerovnika koje su priznate u cijelosti nisu posebno obrazložene.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ind w:firstLine="708"/>
        <w:jc w:val="center"/>
      </w:pPr>
      <w:r w:rsidRPr="003613FF">
        <w:t>U Pazin</w:t>
      </w:r>
      <w:r w:rsidR="00810499" w:rsidRPr="003613FF">
        <w:t>u</w:t>
      </w:r>
      <w:r w:rsidRPr="003613FF">
        <w:t xml:space="preserve"> </w:t>
      </w:r>
      <w:r w:rsidR="00111C0D">
        <w:t>1</w:t>
      </w:r>
      <w:r w:rsidR="00810499" w:rsidRPr="003613FF">
        <w:t xml:space="preserve">. </w:t>
      </w:r>
      <w:r w:rsidR="00111C0D">
        <w:t xml:space="preserve">ožujka </w:t>
      </w:r>
      <w:r w:rsidR="00C72755" w:rsidRPr="003613FF">
        <w:t>2017</w:t>
      </w:r>
      <w:r w:rsidRPr="003613FF">
        <w:t>.</w:t>
      </w:r>
    </w:p>
    <w:p w:rsidRDefault="00F546B4" w:rsidP="00F546B4" w:rsidR="00F546B4" w:rsidRPr="003613FF">
      <w:pPr>
        <w:ind w:firstLine="708"/>
        <w:jc w:val="center"/>
      </w:pPr>
    </w:p>
    <w:p w:rsidRDefault="00F546B4" w:rsidP="00F546B4" w:rsidR="00F546B4" w:rsidRPr="003613FF">
      <w:pPr>
        <w:ind w:firstLine="708"/>
        <w:jc w:val="center"/>
      </w:pPr>
    </w:p>
    <w:p w:rsidRDefault="00F546B4" w:rsidP="00F546B4" w:rsidR="00F546B4" w:rsidRPr="003613FF">
      <w:pPr>
        <w:ind w:firstLine="708" w:left="5664"/>
        <w:jc w:val="center"/>
      </w:pPr>
      <w:r w:rsidRPr="003613FF">
        <w:t>Stečajni sudac</w:t>
      </w:r>
    </w:p>
    <w:p w:rsidRDefault="00F546B4" w:rsidP="00F546B4" w:rsidR="00F546B4" w:rsidRPr="003613FF">
      <w:pPr>
        <w:ind w:firstLine="708" w:left="4956"/>
        <w:jc w:val="center"/>
      </w:pPr>
      <w:r w:rsidRPr="003613FF">
        <w:t xml:space="preserve">           </w:t>
      </w:r>
      <w:r w:rsidR="00CF7408" w:rsidRPr="003613FF">
        <w:t>Damir Rabar</w:t>
      </w:r>
      <w:r w:rsidR="00B50397">
        <w:t>, v.r.</w:t>
      </w:r>
    </w:p>
    <w:p w:rsidRDefault="00F546B4" w:rsidP="00F546B4" w:rsidR="00F546B4" w:rsidRPr="003613FF">
      <w:pPr>
        <w:ind w:firstLine="708" w:left="4956"/>
        <w:jc w:val="center"/>
      </w:pPr>
    </w:p>
    <w:p w:rsidRDefault="00F546B4" w:rsidP="00F546B4" w:rsidR="00F546B4" w:rsidRPr="003613FF">
      <w:pPr>
        <w:ind w:firstLine="708" w:left="4956"/>
        <w:jc w:val="center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  <w:r w:rsidRPr="003613FF">
        <w:t>UPUTA O PRAVNOM LIJEKU:</w:t>
      </w:r>
    </w:p>
    <w:p w:rsidRDefault="00F546B4" w:rsidP="00F546B4" w:rsidR="00F546B4" w:rsidRPr="003613FF">
      <w:pPr>
        <w:ind w:firstLine="708"/>
        <w:jc w:val="both"/>
      </w:pPr>
      <w:r w:rsidRPr="003613FF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3613FF">
      <w:pPr>
        <w:ind w:left="7080"/>
        <w:jc w:val="both"/>
      </w:pPr>
    </w:p>
    <w:p w:rsidRDefault="00F546B4" w:rsidP="00F546B4" w:rsidR="00F546B4" w:rsidRPr="003613FF">
      <w:r w:rsidRPr="003613FF">
        <w:t xml:space="preserve">DNA:  </w:t>
      </w:r>
    </w:p>
    <w:p w:rsidRDefault="00F546B4" w:rsidP="00A05DB7" w:rsidR="00A05DB7" w:rsidRPr="003613FF">
      <w:pPr>
        <w:jc w:val="both"/>
      </w:pPr>
      <w:r w:rsidRPr="003613FF">
        <w:t>- e-oglasna ploča suda 8 dana (čl. 265. st. 2. SZ-a)</w:t>
      </w:r>
    </w:p>
    <w:p w:rsidRDefault="00F546B4" w:rsidP="00F546B4" w:rsidR="00F546B4" w:rsidRPr="003613FF"/>
    <w:p w:rsidRDefault="00F546B4" w:rsidP="00F546B4" w:rsidR="00F546B4" w:rsidRPr="003613FF"/>
    <w:p w:rsidRDefault="006712C3" w:rsidR="00500701" w:rsidRPr="003613FF"/>
    <w:sectPr w:rsidSect="00A70E98" w:rsidR="00500701" w:rsidRPr="003613F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CE9" w:rsidP="00F546B4" w:rsidR="00C31CE9">
      <w:r>
        <w:separator/>
      </w:r>
    </w:p>
  </w:endnote>
  <w:endnote w:id="0" w:type="continuationSeparator">
    <w:p w:rsidRDefault="00C31CE9" w:rsidP="00F546B4" w:rsidR="00C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CE9" w:rsidP="00F546B4" w:rsidR="00C31CE9">
      <w:r>
        <w:separator/>
      </w:r>
    </w:p>
  </w:footnote>
  <w:footnote w:id="0" w:type="continuationSeparator">
    <w:p w:rsidRDefault="00C31CE9" w:rsidP="00F546B4" w:rsidR="00C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12C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2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D4226">
      <w:t>Poslovni broj: 1 St-907/16-17</w:t>
    </w:r>
  </w:p>
  <w:p w:rsidRDefault="006712C3" w:rsidP="00E84C66" w:rsidR="00E84C66">
    <w:pPr>
      <w:pStyle w:val="Zaglavlje"/>
    </w:pPr>
  </w:p>
  <w:p w:rsidRDefault="006712C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FD4226" w:rsidR="00E84C66">
    <w:pPr>
      <w:pStyle w:val="Zaglavlje"/>
      <w:jc w:val="right"/>
    </w:pPr>
    <w:r>
      <w:tab/>
    </w:r>
    <w:r>
      <w:tab/>
    </w:r>
    <w:r w:rsidR="00FD4226">
      <w:t>Poslovni broj: 1 St-907/16-17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11C0D"/>
    <w:rsid w:val="00183306"/>
    <w:rsid w:val="00256CA5"/>
    <w:rsid w:val="00264A9F"/>
    <w:rsid w:val="002B122E"/>
    <w:rsid w:val="003613FF"/>
    <w:rsid w:val="00381586"/>
    <w:rsid w:val="003D419E"/>
    <w:rsid w:val="00554328"/>
    <w:rsid w:val="00603386"/>
    <w:rsid w:val="00630075"/>
    <w:rsid w:val="0066742A"/>
    <w:rsid w:val="006712C3"/>
    <w:rsid w:val="006F3547"/>
    <w:rsid w:val="007075BA"/>
    <w:rsid w:val="00712213"/>
    <w:rsid w:val="0078523D"/>
    <w:rsid w:val="00810499"/>
    <w:rsid w:val="00844C7C"/>
    <w:rsid w:val="008E4512"/>
    <w:rsid w:val="008F5FDD"/>
    <w:rsid w:val="0091282E"/>
    <w:rsid w:val="0094722D"/>
    <w:rsid w:val="00975633"/>
    <w:rsid w:val="00985388"/>
    <w:rsid w:val="00A05DB7"/>
    <w:rsid w:val="00A42DC4"/>
    <w:rsid w:val="00B50397"/>
    <w:rsid w:val="00C31CE9"/>
    <w:rsid w:val="00C72755"/>
    <w:rsid w:val="00CF7408"/>
    <w:rsid w:val="00DA3640"/>
    <w:rsid w:val="00DB7F37"/>
    <w:rsid w:val="00E56383"/>
    <w:rsid w:val="00EB409B"/>
    <w:rsid w:val="00EC58F9"/>
    <w:rsid w:val="00F546B4"/>
    <w:rsid w:val="00FD422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71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671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- MRAMOR d.o.o. ŽMINJ; ISTRA - MRAMOR d.o.o. ŽMINJ</izvorni_sadrzaj>
    <derivirana_varijabla naziv="DomainObject.Predmet.ProtustrankaFormated_1">  ISTRA - MRAMOR d.o.o. ŽMINJ; ISTRA - MRAMOR d.o.o. ŽMINJ</derivirana_varijabla>
  </DomainObject.Predmet.ProtustrankaFormated>
  <DomainObject.Predmet.ProtustrankaFormatedOIB>
    <izvorni_sadrzaj>  ISTRA - MRAMOR d.o.o. ŽMINJ, OIB 13771189934; ISTRA - MRAMOR d.o.o. ŽMINJ, OIB 13771189934</izvorni_sadrzaj>
    <derivirana_varijabla naziv="DomainObject.Predmet.ProtustrankaFormatedOIB_1">  ISTRA - MRAMOR d.o.o. ŽMINJ, OIB 13771189934; ISTRA - MRAMOR d.o.o. ŽMINJ, OIB 13771189934</derivirana_varijabla>
  </DomainObject.Predmet.ProtustrankaFormatedOIB>
  <DomainObject.Predmet.ProtustrankaFormatedWithAdress>
    <izvorni_sadrzaj> ISTRA - MRAMOR d.o.o. ŽMINJ, Domijanići, Domijanići 0, 52341 Žminj; ISTRA - MRAMOR d.o.o. ŽMINJ, Domijanići, Domijanići 0, 52341 Žminj</izvorni_sadrzaj>
    <derivirana_varijabla naziv="DomainObject.Predmet.ProtustrankaFormatedWithAdress_1"> ISTRA - MRAMOR d.o.o. ŽMINJ, Domijanići, Domijanići 0, 52341 Žminj; ISTRA - MRAMOR d.o.o. ŽMINJ, Domijanići, Domijanići 0, 52341 Žminj</derivirana_varijabla>
  </DomainObject.Predmet.ProtustrankaFormatedWithAdress>
  <DomainObject.Predmet.ProtustrankaFormatedWithAdressOIB>
    <izvorni_sadrzaj> ISTRA - MRAMOR d.o.o. ŽMINJ, OIB 13771189934, Domijanići, Domijanići 0, 52341 Žminj; ISTRA - MRAMOR d.o.o. ŽMINJ, OIB 13771189934, Domijanići, Domijanići 0, 52341 Žminj</izvorni_sadrzaj>
    <derivirana_varijabla naziv="DomainObject.Predmet.ProtustrankaFormatedWithAdressOIB_1"> ISTRA - MRAMOR d.o.o. ŽMINJ, OIB 13771189934, Domijanići, Domijanići 0, 52341 Žminj; ISTRA - MRAMOR d.o.o. ŽMINJ, OIB 13771189934, Domijanići, Domijanići 0, 52341 Žminj</derivirana_varijabla>
  </DomainObject.Predmet.ProtustrankaFormatedWithAdressOIB>
  <DomainObject.Predmet.ProtustrankaWithAdress>
    <izvorni_sadrzaj>ISTRA - MRAMOR d.o.o. ŽMINJ Domijanići, Domijanići 0, 52341 Žminj, ISTRA - MRAMOR d.o.o. ŽMINJ Domijanići, Domijanići 0, 52341 Žminj</izvorni_sadrzaj>
    <derivirana_varijabla naziv="DomainObject.Predmet.ProtustrankaWithAdress_1">ISTRA - MRAMOR d.o.o. ŽMINJ Domijanići, Domijanići 0, 52341 Žminj, ISTRA - MRAMOR d.o.o. ŽMINJ Domijanići, Domijanići 0, 52341 Žminj</derivirana_varijabla>
  </DomainObject.Predmet.ProtustrankaWithAdress>
  <DomainObject.Predmet.ProtustrankaWithAdressOIB>
    <izvorni_sadrzaj>ISTRA - MRAMOR d.o.o. ŽMINJ, OIB 13771189934, Domijanići, Domijanići 0, 52341 Žminj, ISTRA - MRAMOR d.o.o. ŽMINJ, OIB 13771189934, Domijanići, Domijanići 0, 52341 Žminj</izvorni_sadrzaj>
    <derivirana_varijabla naziv="DomainObject.Predmet.ProtustrankaWithAdressOIB_1">ISTRA - MRAMOR d.o.o. ŽMINJ, OIB 13771189934, Domijanići, Domijanići 0, 52341 Žminj, ISTRA - MRAMOR d.o.o. ŽMINJ, OIB 13771189934, Domijanići, Domijanići 0, 52341 Žminj</derivirana_varijabla>
  </DomainObject.Predmet.ProtustrankaWithAdressOIB>
  <DomainObject.Predmet.ProtustrankaNazivFormated>
    <izvorni_sadrzaj>ISTRA - MRAMOR d.o.o. ŽMINJ,ISTRA - MRAMOR d.o.o. ŽMINJ</izvorni_sadrzaj>
    <derivirana_varijabla naziv="DomainObject.Predmet.ProtustrankaNazivFormated_1">ISTRA - MRAMOR d.o.o. ŽMINJ,ISTRA - MRAMOR d.o.o. ŽMINJ</derivirana_varijabla>
  </DomainObject.Predmet.ProtustrankaNazivFormated>
  <DomainObject.Predmet.ProtustrankaNazivFormatedOIB>
    <izvorni_sadrzaj>ISTRA - MRAMOR d.o.o. ŽMINJ, OIB 13771189934,ISTRA - MRAMOR d.o.o. ŽMINJ, OIB 13771189934</izvorni_sadrzaj>
    <derivirana_varijabla naziv="DomainObject.Predmet.ProtustrankaNazivFormatedOIB_1">ISTRA - MRAMOR d.o.o. ŽMINJ, OIB 13771189934,ISTRA - MRAMOR d.o.o. ŽMINJ, OIB 13771189934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 - MRAMOR d.o.o. ŽMINJ; FINANCIJSKA AGENCIJA, RC RIJEKA, PODRUŽNICA PULA, PULA</izvorni_sadrzaj>
    <derivirana_varijabla naziv="DomainObject.Predmet.StrankaFormated_1">  ISTRA - MRAMOR d.o.o. ŽMINJ; FINANCIJSKA AGENCIJA, RC RIJEKA, PODRUŽNICA PULA, PULA</derivirana_varijabla>
  </DomainObject.Predmet.StrankaFormated>
  <DomainObject.Predmet.StrankaFormatedOIB>
    <izvorni_sadrzaj>  ISTRA - MRAMOR d.o.o. ŽMINJ, OIB 13771189934; FINANCIJSKA AGENCIJA, RC RIJEKA, PODRUŽNICA PULA, PULA, OIB 85821130368</izvorni_sadrzaj>
    <derivirana_varijabla naziv="DomainObject.Predmet.StrankaFormatedOIB_1">  ISTRA - MRAMOR d.o.o. ŽMINJ, OIB 13771189934; FINANCIJSKA AGENCIJA, RC RIJEKA, PODRUŽNICA PULA, PULA, OIB 85821130368</derivirana_varijabla>
  </DomainObject.Predmet.StrankaFormatedOIB>
  <DomainObject.Predmet.StrankaFormatedWithAdress>
    <izvorni_sadrzaj> ISTRA - MRAMOR d.o.o. ŽMINJ, Domijanići, Domijanići 0, 52341 Žminj; FINANCIJSKA AGENCIJA, RC RIJEKA, PODRUŽNICA PULA, PULA, Giardini 5, 52100 Pula</izvorni_sadrzaj>
    <derivirana_varijabla naziv="DomainObject.Predmet.StrankaFormatedWithAdress_1"> ISTRA - MRAMOR d.o.o. ŽMINJ, Domijanići, Domijanići 0, 52341 Žminj; FINANCIJSKA AGENCIJA, RC RIJEKA, PODRUŽNICA PULA, PULA, Giardini 5, 52100 Pula</derivirana_varijabla>
  </DomainObject.Predmet.StrankaFormatedWithAdress>
  <DomainObject.Predmet.StrankaFormatedWithAdressOIB>
    <izvorni_sadrzaj> ISTRA - MRAMOR d.o.o. ŽMINJ, OIB 13771189934, Domijanići, Domijanići 0, 52341 Žminj; FINANCIJSKA AGENCIJA, RC RIJEKA, PODRUŽNICA PULA, PULA, OIB 85821130368, Giardini 5, 52100 Pula</izvorni_sadrzaj>
    <derivirana_varijabla naziv="DomainObject.Predmet.StrankaFormatedWithAdressOIB_1"> ISTRA - MRAMOR d.o.o. ŽMINJ, OIB 13771189934, Domijanići, Domijanići 0, 52341 Žminj; FINANCIJSKA AGENCIJA, RC RIJEKA, PODRUŽNICA PULA, PULA, OIB 85821130368, Giardini 5, 52100 Pula</derivirana_varijabla>
  </DomainObject.Predmet.StrankaFormatedWithAdressOIB>
  <DomainObject.Predmet.StrankaWithAdress>
    <izvorni_sadrzaj>ISTRA - MRAMOR d.o.o. ŽMINJ Domijanići, Domijanići 0,52341 Žminj,FINANCIJSKA AGENCIJA, RC RIJEKA, PODRUŽNICA PULA, PULA Giardini 5,52100 Pula</izvorni_sadrzaj>
    <derivirana_varijabla naziv="DomainObject.Predmet.StrankaWithAdress_1">ISTRA - MRAMOR d.o.o. ŽMINJ Domijanići, Domijanići 0,52341 Žminj,FINANCIJSKA AGENCIJA, RC RIJEKA, PODRUŽNICA PULA, PULA Giardini 5,52100 Pula</derivirana_varijabla>
  </DomainObject.Predmet.StrankaWithAdress>
  <DomainObject.Predmet.StrankaWithAdressOIB>
    <izvorni_sadrzaj>ISTRA - MRAMOR d.o.o. ŽMINJ, OIB 13771189934, Domijanići, Domijanići 0,52341 Žminj,FINANCIJSKA AGENCIJA, RC RIJEKA, PODRUŽNICA PULA, PULA, OIB 85821130368, Giardini 5,52100 Pula</izvorni_sadrzaj>
    <derivirana_varijabla naziv="DomainObject.Predmet.StrankaWithAdressOIB_1">ISTRA - MRAMOR d.o.o. ŽMINJ, OIB 13771189934, Domijanići, Domijanići 0,52341 Žminj,FINANCIJSKA AGENCIJA, RC RIJEKA, PODRUŽNICA PULA, PULA, OIB 85821130368, Giardini 5,52100 Pula</derivirana_varijabla>
  </DomainObject.Predmet.StrankaWithAdressOIB>
  <DomainObject.Predmet.StrankaNazivFormated>
    <izvorni_sadrzaj>ISTRA - MRAMOR d.o.o. ŽMINJ,FINANCIJSKA AGENCIJA, RC RIJEKA, PODRUŽNICA PULA, PULA</izvorni_sadrzaj>
    <derivirana_varijabla naziv="DomainObject.Predmet.StrankaNazivFormated_1">ISTRA - MRAMOR d.o.o. ŽMINJ,FINANCIJSKA AGENCIJA, RC RIJEKA, PODRUŽNICA PULA, PULA</derivirana_varijabla>
  </DomainObject.Predmet.StrankaNazivFormated>
  <DomainObject.Predmet.StrankaNazivFormatedOIB>
    <izvorni_sadrzaj>ISTRA - MRAMOR d.o.o. ŽMINJ, OIB 13771189934,FINANCIJSKA AGENCIJA, RC RIJEKA, PODRUŽNICA PULA, PULA, OIB 85821130368</izvorni_sadrzaj>
    <derivirana_varijabla naziv="DomainObject.Predmet.StrankaNazivFormatedOIB_1">ISTRA - MRAMOR d.o.o. ŽMINJ, OIB 13771189934,FINANCIJSKA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ISTRA - MRAMOR d.o.o. ŽMINJ</item>
      <item>FINANCIJSKA AGENCIJA, RC RIJEKA, PODRUŽNICA PULA, PULA</item>
    </izvorni_sadrzaj>
    <derivirana_varijabla naziv="DomainObject.Predmet.StrankaListFormated_1">
      <item>ISTRA - MRAMOR d.o.o. ŽMINJ</item>
      <item>FINANCIJSKA AGENCIJA, RC RIJEKA, PODRUŽNICA PULA, PULA</item>
    </derivirana_varijabla>
  </DomainObject.Predmet.StrankaListFormated>
  <DomainObject.Predmet.StrankaList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FormatedOIB_1">
      <item>ISTRA - MRAMOR d.o.o. ŽMINJ, OIB 13771189934</item>
      <item>FINANCIJSKA AGENCIJA, RC RIJEKA, PODRUŽNICA PULA, PULA, OIB 85821130368</item>
    </derivirana_varijabla>
  </DomainObject.Predmet.StrankaListFormatedOIB>
  <DomainObject.Predmet.StrankaListFormatedWithAdress>
    <izvorni_sadrzaj>
      <item>ISTRA - MRAMOR d.o.o. ŽMINJ, Domijanići, Domijanići 0, 52341 Žminj</item>
      <item>FINANCIJSKA AGENCIJA, RC RIJEKA, PODRUŽNICA PULA, PULA, Giardini 5, 52100 Pula</item>
    </izvorni_sadrzaj>
    <derivirana_varijabla naziv="DomainObject.Predmet.StrankaListFormatedWithAdress_1">
      <item>ISTRA - MRAMOR d.o.o. ŽMINJ, Domijanići, Domijanići 0, 52341 Žminj</item>
      <item>FINANCIJSKA AGENCIJA, RC RIJEKA, PODRUŽNICA PULA, PULA, Giardini 5, 52100 Pula</item>
    </derivirana_varijabla>
  </DomainObject.Predmet.StrankaListFormatedWithAdress>
  <DomainObject.Predmet.StrankaListFormatedWithAdressOIB>
    <izvorni_sadrzaj>
      <item>ISTRA - MRAMOR d.o.o. ŽMINJ, OIB 13771189934, Domijanići, Domijanići 0, 52341 Žminj</item>
      <item>FINANCIJSKA AGENCIJA, RC RIJEKA, PODRUŽNICA PULA, PULA, OIB 85821130368, Giardini 5, 52100 Pula</item>
    </izvorni_sadrzaj>
    <derivirana_varijabla naziv="DomainObject.Predmet.StrankaListFormatedWithAdressOIB_1">
      <item>ISTRA - MRAMOR d.o.o. ŽMINJ, OIB 13771189934, Domijanići, Domijanići 0, 52341 Žminj</item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ISTRA - MRAMOR d.o.o. ŽMINJ</item>
      <item>FINANCIJSKA AGENCIJA, RC RIJEKA, PODRUŽNICA PULA, PULA</item>
    </izvorni_sadrzaj>
    <derivirana_varijabla naziv="DomainObject.Predmet.StrankaListNazivFormated_1">
      <item>ISTRA - MRAMOR d.o.o. ŽMINJ</item>
      <item>FINANCIJSKA AGENCIJA, RC RIJEKA, PODRUŽNICA PULA, PULA</item>
    </derivirana_varijabla>
  </DomainObject.Predmet.StrankaListNazivFormated>
  <DomainObject.Predmet.StrankaListNazivFormatedOIB>
    <izvorni_sadrzaj>
      <item>ISTRA - MRAMOR d.o.o. ŽMINJ, OIB 13771189934</item>
      <item>FINANCIJSKA AGENCIJA, RC RIJEKA, PODRUŽNICA PULA, PULA, OIB 85821130368</item>
    </izvorni_sadrzaj>
    <derivirana_varijabla naziv="DomainObject.Predmet.StrankaListNazivFormatedOIB_1">
      <item>ISTRA - MRAMOR d.o.o. ŽMINJ, OIB 13771189934</item>
      <item>FINANCIJSKA AGENCIJA, RC RIJEKA, PODRUŽNICA PULA, PULA, OIB 85821130368</item>
    </derivirana_varijabla>
  </DomainObject.Predmet.StrankaListNazivFormatedOIB>
  <DomainObject.Predmet.ProtuStrankaListFormated>
    <izvorni_sadrzaj>
      <item>ISTRA - MRAMOR d.o.o. ŽMINJ</item>
      <item>ISTRA - MRAMOR d.o.o. ŽMINJ</item>
    </izvorni_sadrzaj>
    <derivirana_varijabla naziv="DomainObject.Predmet.ProtuStrankaListFormated_1">
      <item>ISTRA - MRAMOR d.o.o. ŽMINJ</item>
      <item>ISTRA - MRAMOR d.o.o. ŽMINJ</item>
    </derivirana_varijabla>
  </DomainObject.Predmet.ProtuStrankaListFormated>
  <DomainObject.Predmet.ProtuStrankaListFormatedOIB>
    <izvorni_sadrzaj>
      <item>ISTRA - MRAMOR d.o.o. ŽMINJ, OIB 13771189934</item>
      <item>ISTRA - MRAMOR d.o.o. ŽMINJ, OIB 13771189934</item>
    </izvorni_sadrzaj>
    <derivirana_varijabla naziv="DomainObject.Predmet.ProtuStrankaListFormatedOIB_1">
      <item>ISTRA - MRAMOR d.o.o. ŽMINJ, OIB 13771189934</item>
      <item>ISTRA - MRAMOR d.o.o. ŽMINJ, OIB 13771189934</item>
    </derivirana_varijabla>
  </DomainObject.Predmet.ProtuStrankaListFormatedOIB>
  <DomainObject.Predmet.ProtuStrankaListFormatedWithAdress>
    <izvorni_sadrzaj>
      <item>ISTRA - MRAMOR d.o.o. ŽMINJ, Domijanići, Domijanići 0, 52341 Žminj</item>
      <item>ISTRA - MRAMOR d.o.o. ŽMINJ, Domijanići, Domijanići 0, 52341 Žminj</item>
    </izvorni_sadrzaj>
    <derivirana_varijabla naziv="DomainObject.Predmet.ProtuStrankaListFormatedWithAdress_1">
      <item>ISTRA - MRAMOR d.o.o. ŽMINJ, Domijanići, Domijanići 0, 52341 Žminj</item>
      <item>ISTRA - MRAMOR d.o.o. ŽMINJ, Domijanići, Domijanići 0, 52341 Žminj</item>
    </derivirana_varijabla>
  </DomainObject.Predmet.ProtuStrankaListFormatedWithAdress>
  <DomainObject.Predmet.ProtuStrankaListFormatedWithAdressOIB>
    <izvorni_sadrzaj>
      <item>ISTRA - MRAMOR d.o.o. ŽMINJ, OIB 13771189934, Domijanići, Domijanići 0, 52341 Žminj</item>
      <item>ISTRA - MRAMOR d.o.o. ŽMINJ, OIB 13771189934, Domijanići, Domijanići 0, 52341 Žminj</item>
    </izvorni_sadrzaj>
    <derivirana_varijabla naziv="DomainObject.Predmet.ProtuStrankaListFormatedWithAdressOIB_1">
      <item>ISTRA - MRAMOR d.o.o. ŽMINJ, OIB 13771189934, Domijanići, Domijanići 0, 52341 Žminj</item>
      <item>ISTRA - MRAMOR d.o.o. ŽMINJ, OIB 13771189934, Domijanići, Domijanići 0, 52341 Žminj</item>
    </derivirana_varijabla>
  </DomainObject.Predmet.ProtuStrankaListFormatedWithAdressOIB>
  <DomainObject.Predmet.ProtuStrankaListNazivFormated>
    <izvorni_sadrzaj>
      <item>ISTRA - MRAMOR d.o.o. ŽMINJ</item>
      <item>ISTRA - MRAMOR d.o.o. ŽMINJ</item>
    </izvorni_sadrzaj>
    <derivirana_varijabla naziv="DomainObject.Predmet.ProtuStrankaListNazivFormated_1">
      <item>ISTRA - MRAMOR d.o.o. ŽMINJ</item>
      <item>ISTRA - MRAMOR d.o.o. ŽMINJ</item>
    </derivirana_varijabla>
  </DomainObject.Predmet.ProtuStrankaListNazivFormated>
  <DomainObject.Predmet.ProtuStrankaListNazivFormatedOIB>
    <izvorni_sadrzaj>
      <item>ISTRA - MRAMOR d.o.o. ŽMINJ, OIB 13771189934</item>
      <item>ISTRA - MRAMOR d.o.o. ŽMINJ, OIB 13771189934</item>
    </izvorni_sadrzaj>
    <derivirana_varijabla naziv="DomainObject.Predmet.ProtuStrankaListNazivFormatedOIB_1">
      <item>ISTRA - MRAMOR d.o.o. ŽMINJ, OIB 13771189934</item>
      <item>ISTRA - MRAMOR d.o.o. ŽMINJ, OIB 13771189934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 - MRAMOR d.o.o. ŽMINJ i dr.</izvorni_sadrzaj>
    <derivirana_varijabla naziv="DomainObject.Predmet.StrankaIDrugi_1">ISTRA - MRAMOR d.o.o. ŽMINJ i dr.</derivirana_varijabla>
  </DomainObject.Predmet.StrankaIDrugi>
  <DomainObject.Predmet.ProtustrankaIDrugi>
    <izvorni_sadrzaj>ISTRA - MRAMOR d.o.o. ŽMINJ i dr.</izvorni_sadrzaj>
    <derivirana_varijabla naziv="DomainObject.Predmet.ProtustrankaIDrugi_1">ISTRA - MRAMOR d.o.o. ŽMINJ i dr.</derivirana_varijabla>
  </DomainObject.Predmet.ProtustrankaIDrugi>
  <DomainObject.Predmet.StrankaIDrugiAdressOIB>
    <izvorni_sadrzaj>ISTRA - MRAMOR d.o.o. ŽMINJ, OIB 13771189934, Domijanići, Domijanići 0, 52341 Žminj i dr.</izvorni_sadrzaj>
    <derivirana_varijabla naziv="DomainObject.Predmet.StrankaIDrugiAdressOIB_1">ISTRA - MRAMOR d.o.o. ŽMINJ, OIB 13771189934, Domijanići, Domijanići 0, 52341 Žminj i dr.</derivirana_varijabla>
  </DomainObject.Predmet.StrankaIDrugiAdressOIB>
  <DomainObject.Predmet.ProtustrankaIDrugiAdressOIB>
    <izvorni_sadrzaj>ISTRA - MRAMOR d.o.o. ŽMINJ, OIB 13771189934, Domijanići, Domijanići 0, 52341 Žminj i dr.</izvorni_sadrzaj>
    <derivirana_varijabla naziv="DomainObject.Predmet.ProtustrankaIDrugiAdressOIB_1">ISTRA - MRAMOR d.o.o. ŽMINJ, OIB 13771189934, Domijanići, Domijanići 0, 52341 Žminj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- MRAMOR d.o.o. ŽMINJ</item>
      <item>ISTRA - MRAMOR d.o.o. ŽMINJ</item>
      <item>ISTRA - MRAMOR d.o.o. ŽMINJ</item>
      <item>FINANCIJSKA AGENCIJA, RC RIJEKA, PODRUŽNICA PULA, PULA</item>
    </izvorni_sadrzaj>
    <derivirana_varijabla naziv="DomainObject.Predmet.SudioniciListNaziv_1">
      <item>ISTRA - MRAMOR d.o.o. ŽMINJ</item>
      <item>ISTRA - MRAMOR d.o.o. ŽMINJ</item>
      <item>ISTRA - MRAMOR d.o.o. ŽMINJ</item>
      <item>FINANCIJSKA AGENCIJA, RC RIJEKA, PODRUŽNICA PULA, PULA</item>
    </derivirana_varijabla>
  </DomainObject.Predmet.SudioniciListNaziv>
  <DomainObject.Predmet.SudioniciListAdressOIB>
    <izvorni_sadrzaj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izvorni_sadrzaj>
    <derivirana_varijabla naziv="DomainObject.Predmet.SudioniciListAdressOIB_1">
      <item>ISTRA - MRAMOR d.o.o. ŽMINJ, OIB 13771189934, Domijanići, Domijanići 0,52341 Žminj</item>
      <item>ISTRA - MRAMOR d.o.o. ŽMINJ, OIB 13771189934, Domijanići, Domijanići 0,52341 Žminj</item>
      <item>ISTRA - MRAMOR d.o.o. ŽMINJ, OIB 13771189934, Domijanići, Domijanići 0,52341 Žminj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13771189934</item>
      <item>, OIB 13771189934</item>
      <item>, OIB 13771189934</item>
      <item>, OIB 85821130368</item>
    </izvorni_sadrzaj>
    <derivirana_varijabla naziv="DomainObject.Predmet.SudioniciListNazivOIB_1">
      <item>, OIB 13771189934</item>
      <item>, OIB 13771189934</item>
      <item>, OIB 13771189934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1771</properties:Characters>
  <properties:Lines>65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2017-03-01T09:15:00Z</dcterms:created>
  <dc:creator>Jasmina Matika</dc:creator>
  <cp:lastModifiedBy>Lorena Paris Aničić</cp:lastModifiedBy>
  <cp:lastPrinted>2017-03-01T09:15:00Z</cp:lastPrinted>
  <dcterms:modified xmlns:xsi="http://www.w3.org/2001/XMLSchema-instance" xsi:type="dcterms:W3CDTF">2017-03-01T09:18:00Z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