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2413" w14:paraId="730241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zh-CN"/>
        </w:rPr>
        <w:t>5338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I.K</w:t>
      </w:r>
      <w:proofErr w:type="spellEnd"/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INTERNATIONAL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Petrova 28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01F0" w:rsidRP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080042887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01F0" w:rsidRP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89929137356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I.K</w:t>
      </w:r>
      <w:proofErr w:type="spellEnd"/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INTERNATIONAL d.o.o., Zagreb, Petrova 28, MBS: </w:t>
      </w:r>
      <w:r w:rsidR="003701F0" w:rsidRP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080042887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701F0" w:rsidRP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89929137356</w:t>
      </w:r>
      <w:r w:rsidR="003701F0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701F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I.K</w:t>
      </w:r>
      <w:proofErr w:type="spellEnd"/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INTERNATIONAL d.o.o., Zagreb, Petrova 28, MBS: </w:t>
      </w:r>
      <w:r w:rsidR="003701F0" w:rsidRP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080042887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701F0" w:rsidRP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>89929137356</w:t>
      </w:r>
      <w:r w:rsidR="003701F0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701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701F0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E213B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1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E21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E21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E21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1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E21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E21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E21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St-5338/2015</izvorni_sadrzaj>
    <derivirana_varijabla naziv="DomainObject.Predmet.OznakaBroj_1">St-5338/2015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I.K. INTERNATIONAL d.o.o.</izvorni_sadrzaj>
    <derivirana_varijabla naziv="DomainObject.Predmet.ProtustrankaFormated_1">  I.K. INTERNATIONAL d.o.o.</derivirana_varijabla>
  </DomainObject.Predmet.ProtustrankaFormated>
  <DomainObject.Predmet.ProtustrankaFormatedOIB>
    <izvorni_sadrzaj>  I.K. INTERNATIONAL d.o.o., OIB 89929137356</izvorni_sadrzaj>
    <derivirana_varijabla naziv="DomainObject.Predmet.ProtustrankaFormatedOIB_1">  I.K. INTERNATIONAL d.o.o., OIB 89929137356</derivirana_varijabla>
  </DomainObject.Predmet.ProtustrankaFormatedOIB>
  <DomainObject.Predmet.ProtustrankaFormatedWithAdress>
    <izvorni_sadrzaj> I.K. INTERNATIONAL d.o.o., Petrova 28, 10000 Zagreb</izvorni_sadrzaj>
    <derivirana_varijabla naziv="DomainObject.Predmet.ProtustrankaFormatedWithAdress_1"> I.K. INTERNATIONAL d.o.o., Petrova 28, 10000 Zagreb</derivirana_varijabla>
  </DomainObject.Predmet.ProtustrankaFormatedWithAdress>
  <DomainObject.Predmet.ProtustrankaFormatedWithAdressOIB>
    <izvorni_sadrzaj> I.K. INTERNATIONAL d.o.o., OIB 89929137356, Petrova 28, 10000 Zagreb</izvorni_sadrzaj>
    <derivirana_varijabla naziv="DomainObject.Predmet.ProtustrankaFormatedWithAdressOIB_1"> I.K. INTERNATIONAL d.o.o., OIB 89929137356, Petrova 28, 10000 Zagreb</derivirana_varijabla>
  </DomainObject.Predmet.ProtustrankaFormatedWithAdressOIB>
  <DomainObject.Predmet.ProtustrankaWithAdress>
    <izvorni_sadrzaj>I.K. INTERNATIONAL d.o.o. Petrova 28, 10000 Zagreb</izvorni_sadrzaj>
    <derivirana_varijabla naziv="DomainObject.Predmet.ProtustrankaWithAdress_1">I.K. INTERNATIONAL d.o.o. Petrova 28, 10000 Zagreb</derivirana_varijabla>
  </DomainObject.Predmet.ProtustrankaWithAdress>
  <DomainObject.Predmet.ProtustrankaWithAdressOIB>
    <izvorni_sadrzaj>I.K. INTERNATIONAL d.o.o., OIB 89929137356, Petrova 28, 10000 Zagreb</izvorni_sadrzaj>
    <derivirana_varijabla naziv="DomainObject.Predmet.ProtustrankaWithAdressOIB_1">I.K. INTERNATIONAL d.o.o., OIB 89929137356, Petrova 28, 10000 Zagreb</derivirana_varijabla>
  </DomainObject.Predmet.ProtustrankaWithAdressOIB>
  <DomainObject.Predmet.ProtustrankaNazivFormated>
    <izvorni_sadrzaj>I.K. INTERNATIONAL d.o.o.</izvorni_sadrzaj>
    <derivirana_varijabla naziv="DomainObject.Predmet.ProtustrankaNazivFormated_1">I.K. INTERNATIONAL d.o.o.</derivirana_varijabla>
  </DomainObject.Predmet.ProtustrankaNazivFormated>
  <DomainObject.Predmet.ProtustrankaNazivFormatedOIB>
    <izvorni_sadrzaj>I.K. INTERNATIONAL d.o.o., OIB 89929137356</izvorni_sadrzaj>
    <derivirana_varijabla naziv="DomainObject.Predmet.ProtustrankaNazivFormatedOIB_1">I.K. INTERNATIONAL d.o.o., OIB 89929137356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I.K. INTERNATIONAL d.o.o.</item>
    </izvorni_sadrzaj>
    <derivirana_varijabla naziv="DomainObject.Predmet.ProtuStrankaListFormated_1">
      <item>I.K. INTERNATIONAL d.o.o.</item>
    </derivirana_varijabla>
  </DomainObject.Predmet.ProtuStrankaListFormated>
  <DomainObject.Predmet.ProtuStrankaListFormatedOIB>
    <izvorni_sadrzaj>
      <item>I.K. INTERNATIONAL d.o.o., OIB 89929137356</item>
    </izvorni_sadrzaj>
    <derivirana_varijabla naziv="DomainObject.Predmet.ProtuStrankaListFormatedOIB_1">
      <item>I.K. INTERNATIONAL d.o.o., OIB 89929137356</item>
    </derivirana_varijabla>
  </DomainObject.Predmet.ProtuStrankaListFormatedOIB>
  <DomainObject.Predmet.ProtuStrankaListFormatedWithAdress>
    <izvorni_sadrzaj>
      <item>I.K. INTERNATIONAL d.o.o., Petrova 28, 10000 Zagreb</item>
    </izvorni_sadrzaj>
    <derivirana_varijabla naziv="DomainObject.Predmet.ProtuStrankaListFormatedWithAdress_1">
      <item>I.K. INTERNATIONAL d.o.o., Petrova 28, 10000 Zagreb</item>
    </derivirana_varijabla>
  </DomainObject.Predmet.ProtuStrankaListFormatedWithAdress>
  <DomainObject.Predmet.ProtuStrankaListFormatedWithAdressOIB>
    <izvorni_sadrzaj>
      <item>I.K. INTERNATIONAL d.o.o., OIB 89929137356, Petrova 28, 10000 Zagreb</item>
    </izvorni_sadrzaj>
    <derivirana_varijabla naziv="DomainObject.Predmet.ProtuStrankaListFormatedWithAdressOIB_1">
      <item>I.K. INTERNATIONAL d.o.o., OIB 89929137356, Petrova 28, 10000 Zagreb</item>
    </derivirana_varijabla>
  </DomainObject.Predmet.ProtuStrankaListFormatedWithAdressOIB>
  <DomainObject.Predmet.ProtuStrankaListNazivFormated>
    <izvorni_sadrzaj>
      <item>I.K. INTERNATIONAL d.o.o.</item>
    </izvorni_sadrzaj>
    <derivirana_varijabla naziv="DomainObject.Predmet.ProtuStrankaListNazivFormated_1">
      <item>I.K. INTERNATIONAL d.o.o.</item>
    </derivirana_varijabla>
  </DomainObject.Predmet.ProtuStrankaListNazivFormated>
  <DomainObject.Predmet.ProtuStrankaListNazivFormatedOIB>
    <izvorni_sadrzaj>
      <item>I.K. INTERNATIONAL d.o.o., OIB 89929137356</item>
    </izvorni_sadrzaj>
    <derivirana_varijabla naziv="DomainObject.Predmet.ProtuStrankaListNazivFormatedOIB_1">
      <item>I.K. INTERNATIONAL d.o.o., OIB 89929137356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I.K. INTERNATIONAL d.o.o.</izvorni_sadrzaj>
    <derivirana_varijabla naziv="DomainObject.Predmet.ProtustrankaIDrugi_1">I.K.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I.K. INTERNATIONAL d.o.o., OIB 89929137356, Petrova 28, 10000 Zagreb</izvorni_sadrzaj>
    <derivirana_varijabla naziv="DomainObject.Predmet.ProtustrankaIDrugiAdressOIB_1">I.K. INTERNATIONAL d.o.o., OIB 89929137356, Petrova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I.K. INTERNATIONAL d.o.o.</item>
    </izvorni_sadrzaj>
    <derivirana_varijabla naziv="DomainObject.Predmet.SudioniciListNaziv_1">
      <item>FINA Regionalni centar Zagreb</item>
      <item>I.K. INTERNATIONAL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I.K. INTERNATIONAL d.o.o., OIB 89929137356, Petrova 28,10000 Zagreb</item>
    </izvorni_sadrzaj>
    <derivirana_varijabla naziv="DomainObject.Predmet.SudioniciListAdressOIB_1">
      <item>FINA Regionalni centar Zagreb, OIB 85821130368, Trg svibanjskih žrtava 1995. Br. 1,10000 Zagreb</item>
      <item>I.K. INTERNATIONAL d.o.o., OIB 89929137356, Petrova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89929137356</item>
    </izvorni_sadrzaj>
    <derivirana_varijabla naziv="DomainObject.Predmet.SudioniciListNazivOIB_1">
      <item>, OIB 85821130368</item>
      <item>, OIB 89929137356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1829</properties:Characters>
  <properties:Lines>46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2015-12-28T12:32:00Z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