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779de" w14:paraId="dd779de" w:rsidRDefault="006F75DC" w:rsidP="00910611" w:rsidR="006F75DC">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F75DC" w:rsidP="00910611" w:rsidR="006F75DC" w:rsidRPr="006F75DC">
      <w:pPr>
        <w:rPr>
          <w:rFonts w:hAnsi="Times New Roman" w:ascii="Times New Roman"/>
          <w:b w:val="false"/>
        </w:rPr>
      </w:pPr>
      <w:r>
        <w:rPr>
          <w:rFonts w:eastAsia="MS Mincho"/>
        </w:rPr>
        <w:t xml:space="preserve">  </w:t>
      </w:r>
      <w:r w:rsidRPr="006F75DC">
        <w:rPr>
          <w:rFonts w:eastAsia="MS Mincho" w:hAnsi="Times New Roman" w:ascii="Times New Roman"/>
          <w:b w:val="false"/>
        </w:rPr>
        <w:t>REPUBLIKA HRVATSKA</w:t>
      </w:r>
    </w:p>
    <w:p w:rsidRDefault="006F75DC" w:rsidP="00910611" w:rsidR="006F75DC" w:rsidRPr="006F75DC">
      <w:pPr>
        <w:rPr>
          <w:rFonts w:hAnsi="Times New Roman" w:ascii="Times New Roman"/>
          <w:b w:val="false"/>
        </w:rPr>
      </w:pPr>
      <w:r w:rsidRPr="006F75DC">
        <w:rPr>
          <w:rFonts w:eastAsia="MS Mincho" w:hAnsi="Times New Roman" w:ascii="Times New Roman"/>
          <w:b w:val="false"/>
        </w:rPr>
        <w:t>TRGOVAČKI SUD U RIJECI</w:t>
      </w:r>
    </w:p>
    <w:p w:rsidRDefault="006F75DC" w:rsidR="006F75DC" w:rsidRPr="006F75DC">
      <w:pPr>
        <w:rPr>
          <w:rFonts w:eastAsia="MS Mincho" w:hAnsi="Times New Roman" w:ascii="Times New Roman"/>
          <w:b w:val="false"/>
        </w:rPr>
      </w:pPr>
      <w:r w:rsidRPr="006F75DC">
        <w:rPr>
          <w:rFonts w:eastAsia="MS Mincho" w:hAnsi="Times New Roman" w:ascii="Times New Roman"/>
          <w:b w:val="false"/>
        </w:rPr>
        <w:t xml:space="preserve">   </w:t>
      </w:r>
      <w:r>
        <w:rPr>
          <w:rFonts w:eastAsia="MS Mincho" w:hAnsi="Times New Roman" w:ascii="Times New Roman"/>
          <w:b w:val="false"/>
        </w:rPr>
        <w:t xml:space="preserve"> </w:t>
      </w:r>
      <w:r w:rsidRPr="006F75DC">
        <w:rPr>
          <w:rFonts w:eastAsia="MS Mincho" w:hAnsi="Times New Roman" w:ascii="Times New Roman"/>
          <w:b w:val="false"/>
        </w:rPr>
        <w:t xml:space="preserve">  Rijeka, Zadarska 1 i 3</w:t>
      </w:r>
    </w:p>
    <w:p w:rsidRDefault="00F222D9" w:rsidR="00F222D9" w:rsidRPr="004727D1">
      <w:pPr>
        <w:rPr>
          <w:rFonts w:hAnsi="Times New Roman" w:ascii="Times New Roman"/>
          <w:b w:val="false"/>
        </w:rPr>
      </w:pPr>
    </w:p>
    <w:p w:rsidRDefault="004727D1" w:rsidP="004727D1" w:rsidR="000C53CE">
      <w:pPr>
        <w:jc w:val="center"/>
        <w:rPr>
          <w:rFonts w:hAnsi="Times New Roman" w:ascii="Times New Roman"/>
        </w:rPr>
      </w:pPr>
      <w:r>
        <w:rPr>
          <w:rFonts w:hAnsi="Times New Roman" w:ascii="Times New Roman"/>
        </w:rPr>
        <w:t>U    I M E    R E P U B L I K E     H R V A T S K E</w:t>
      </w:r>
    </w:p>
    <w:p w:rsidRDefault="004727D1" w:rsidR="004727D1" w:rsidRPr="004727D1">
      <w:pPr>
        <w:jc w:val="both"/>
        <w:rPr>
          <w:rFonts w:hAnsi="Times New Roman" w:ascii="Times New Roman"/>
        </w:rPr>
      </w:pPr>
    </w:p>
    <w:p w:rsidRDefault="00F222D9" w:rsidR="00F222D9" w:rsidRPr="004727D1">
      <w:pPr>
        <w:jc w:val="center"/>
        <w:rPr>
          <w:rFonts w:hAnsi="Times New Roman" w:ascii="Times New Roman"/>
          <w:bCs/>
        </w:rPr>
      </w:pPr>
      <w:r w:rsidRPr="004727D1">
        <w:rPr>
          <w:rFonts w:hAnsi="Times New Roman" w:ascii="Times New Roman"/>
          <w:bCs/>
        </w:rPr>
        <w:t>R J E Š E N J E</w:t>
      </w:r>
    </w:p>
    <w:p w:rsidRDefault="00F222D9" w:rsidP="004727D1" w:rsidR="004727D1" w:rsidRPr="004727D1">
      <w:pPr>
        <w:autoSpaceDE w:val="false"/>
        <w:autoSpaceDN w:val="false"/>
        <w:adjustRightInd w:val="false"/>
        <w:jc w:val="both"/>
        <w:rPr>
          <w:rFonts w:hAnsi="Times New Roman" w:ascii="Times New Roman"/>
          <w:b w:val="false"/>
        </w:rPr>
      </w:pPr>
      <w:r w:rsidRPr="004727D1">
        <w:rPr>
          <w:rFonts w:hAnsi="Times New Roman" w:ascii="Times New Roman"/>
          <w:b w:val="false"/>
        </w:rPr>
        <w:tab/>
      </w:r>
    </w:p>
    <w:p w:rsidRDefault="001904E4" w:rsidR="00F222D9">
      <w:pPr>
        <w:jc w:val="both"/>
        <w:rPr>
          <w:rFonts w:hAnsi="Times New Roman" w:ascii="Times New Roman"/>
          <w:b w:val="false"/>
        </w:rPr>
      </w:pPr>
      <w:r w:rsidRPr="001904E4">
        <w:rPr>
          <w:rFonts w:hAnsi="Times New Roman" w:ascii="Times New Roman"/>
          <w:b w:val="false"/>
        </w:rPr>
        <w:tab/>
        <w:t xml:space="preserve">Trgovački sud u Rijeci, OIB 88785964957, po sucu pojedincu Danieli Korlević, odlučujući o </w:t>
      </w:r>
      <w:r>
        <w:rPr>
          <w:rFonts w:hAnsi="Times New Roman" w:ascii="Times New Roman"/>
          <w:b w:val="false"/>
        </w:rPr>
        <w:t xml:space="preserve">zahtjevu </w:t>
      </w:r>
      <w:r w:rsidRPr="001904E4">
        <w:rPr>
          <w:rFonts w:hAnsi="Times New Roman" w:ascii="Times New Roman"/>
          <w:b w:val="false"/>
        </w:rPr>
        <w:t xml:space="preserve">Financijske agencije, Regionalni centar Rijeka, F. Kurelca 8 </w:t>
      </w:r>
      <w:r>
        <w:rPr>
          <w:rFonts w:hAnsi="Times New Roman" w:ascii="Times New Roman"/>
          <w:b w:val="false"/>
        </w:rPr>
        <w:t xml:space="preserve">za provedbu skraćenog stečajnog postupka nad dužnikom trgovačkim društvom </w:t>
      </w:r>
      <w:r w:rsidR="004F0565" w:rsidRPr="004F0565">
        <w:rPr>
          <w:rFonts w:hAnsi="Times New Roman" w:ascii="Times New Roman"/>
        </w:rPr>
        <w:t>BOĆARSKI KLUB "TURNIĆ" Rijeka, Antuna Barca 7, OIB 89688897411</w:t>
      </w:r>
      <w:r w:rsidRPr="001904E4">
        <w:rPr>
          <w:rFonts w:hAnsi="Times New Roman" w:ascii="Times New Roman"/>
          <w:b w:val="false"/>
        </w:rPr>
        <w:t xml:space="preserve">, dana </w:t>
      </w:r>
      <w:r w:rsidR="004F0565">
        <w:rPr>
          <w:rFonts w:hAnsi="Times New Roman" w:ascii="Times New Roman"/>
          <w:b w:val="false"/>
        </w:rPr>
        <w:t>23</w:t>
      </w:r>
      <w:r w:rsidR="006053EC">
        <w:rPr>
          <w:rFonts w:hAnsi="Times New Roman" w:ascii="Times New Roman"/>
          <w:b w:val="false"/>
        </w:rPr>
        <w:t>. kolovoza</w:t>
      </w:r>
      <w:r w:rsidRPr="001904E4">
        <w:rPr>
          <w:rFonts w:hAnsi="Times New Roman" w:ascii="Times New Roman"/>
          <w:b w:val="false"/>
        </w:rPr>
        <w:t xml:space="preserve"> 2016. godine  </w:t>
      </w:r>
    </w:p>
    <w:p w:rsidRDefault="001904E4" w:rsidR="001904E4" w:rsidRPr="004727D1">
      <w:pPr>
        <w:jc w:val="both"/>
        <w:rPr>
          <w:rFonts w:hAnsi="Times New Roman" w:ascii="Times New Roman"/>
          <w:b w:val="false"/>
        </w:rPr>
      </w:pPr>
    </w:p>
    <w:p w:rsidRDefault="00677E1F" w:rsidR="00F222D9" w:rsidRPr="004727D1">
      <w:pPr>
        <w:jc w:val="center"/>
        <w:rPr>
          <w:rFonts w:hAnsi="Times New Roman" w:ascii="Times New Roman"/>
          <w:bCs/>
        </w:rPr>
      </w:pPr>
      <w:r w:rsidRPr="004727D1">
        <w:rPr>
          <w:rFonts w:hAnsi="Times New Roman" w:ascii="Times New Roman"/>
          <w:bCs/>
        </w:rPr>
        <w:t xml:space="preserve">r </w:t>
      </w:r>
      <w:r w:rsidR="00F222D9" w:rsidRPr="004727D1">
        <w:rPr>
          <w:rFonts w:hAnsi="Times New Roman" w:ascii="Times New Roman"/>
          <w:bCs/>
        </w:rPr>
        <w:t>i</w:t>
      </w:r>
      <w:r w:rsidRPr="004727D1">
        <w:rPr>
          <w:rFonts w:hAnsi="Times New Roman" w:ascii="Times New Roman"/>
          <w:bCs/>
        </w:rPr>
        <w:t xml:space="preserve"> </w:t>
      </w:r>
      <w:r w:rsidR="00F222D9" w:rsidRPr="004727D1">
        <w:rPr>
          <w:rFonts w:hAnsi="Times New Roman" w:ascii="Times New Roman"/>
          <w:bCs/>
        </w:rPr>
        <w:t>j</w:t>
      </w:r>
      <w:r w:rsidRPr="004727D1">
        <w:rPr>
          <w:rFonts w:hAnsi="Times New Roman" w:ascii="Times New Roman"/>
          <w:bCs/>
        </w:rPr>
        <w:t xml:space="preserve"> </w:t>
      </w:r>
      <w:r w:rsidR="00F222D9" w:rsidRPr="004727D1">
        <w:rPr>
          <w:rFonts w:hAnsi="Times New Roman" w:ascii="Times New Roman"/>
          <w:bCs/>
        </w:rPr>
        <w:t>e</w:t>
      </w:r>
      <w:r w:rsidRPr="004727D1">
        <w:rPr>
          <w:rFonts w:hAnsi="Times New Roman" w:ascii="Times New Roman"/>
          <w:bCs/>
        </w:rPr>
        <w:t xml:space="preserve"> </w:t>
      </w:r>
      <w:r w:rsidR="00F222D9" w:rsidRPr="004727D1">
        <w:rPr>
          <w:rFonts w:hAnsi="Times New Roman" w:ascii="Times New Roman"/>
          <w:bCs/>
        </w:rPr>
        <w:t>š</w:t>
      </w:r>
      <w:r w:rsidRPr="004727D1">
        <w:rPr>
          <w:rFonts w:hAnsi="Times New Roman" w:ascii="Times New Roman"/>
          <w:bCs/>
        </w:rPr>
        <w:t xml:space="preserve"> </w:t>
      </w:r>
      <w:r w:rsidR="00F222D9" w:rsidRPr="004727D1">
        <w:rPr>
          <w:rFonts w:hAnsi="Times New Roman" w:ascii="Times New Roman"/>
          <w:bCs/>
        </w:rPr>
        <w:t>i</w:t>
      </w:r>
      <w:r w:rsidRPr="004727D1">
        <w:rPr>
          <w:rFonts w:hAnsi="Times New Roman" w:ascii="Times New Roman"/>
          <w:bCs/>
        </w:rPr>
        <w:t xml:space="preserve"> </w:t>
      </w:r>
      <w:r w:rsidR="00F222D9" w:rsidRPr="004727D1">
        <w:rPr>
          <w:rFonts w:hAnsi="Times New Roman" w:ascii="Times New Roman"/>
          <w:bCs/>
        </w:rPr>
        <w:t>o</w:t>
      </w:r>
      <w:r w:rsidRPr="004727D1">
        <w:rPr>
          <w:rFonts w:hAnsi="Times New Roman" w:ascii="Times New Roman"/>
          <w:bCs/>
        </w:rPr>
        <w:t xml:space="preserve">  </w:t>
      </w:r>
      <w:r w:rsidR="00F222D9" w:rsidRPr="004727D1">
        <w:rPr>
          <w:rFonts w:hAnsi="Times New Roman" w:ascii="Times New Roman"/>
          <w:bCs/>
        </w:rPr>
        <w:t xml:space="preserve"> </w:t>
      </w:r>
      <w:r w:rsidRPr="004727D1">
        <w:rPr>
          <w:rFonts w:hAnsi="Times New Roman" w:ascii="Times New Roman"/>
          <w:bCs/>
        </w:rPr>
        <w:t xml:space="preserve"> </w:t>
      </w:r>
      <w:r w:rsidR="00F222D9" w:rsidRPr="004727D1">
        <w:rPr>
          <w:rFonts w:hAnsi="Times New Roman" w:ascii="Times New Roman"/>
          <w:bCs/>
        </w:rPr>
        <w:t>j</w:t>
      </w:r>
      <w:r w:rsidRPr="004727D1">
        <w:rPr>
          <w:rFonts w:hAnsi="Times New Roman" w:ascii="Times New Roman"/>
          <w:bCs/>
        </w:rPr>
        <w:t xml:space="preserve"> </w:t>
      </w:r>
      <w:r w:rsidR="00F222D9" w:rsidRPr="004727D1">
        <w:rPr>
          <w:rFonts w:hAnsi="Times New Roman" w:ascii="Times New Roman"/>
          <w:bCs/>
        </w:rPr>
        <w:t>e</w:t>
      </w:r>
    </w:p>
    <w:p w:rsidRDefault="00067645" w:rsidP="00067645" w:rsidR="00067645">
      <w:pPr>
        <w:ind w:left="1080"/>
        <w:jc w:val="both"/>
        <w:rPr>
          <w:rFonts w:hAnsi="Times New Roman" w:ascii="Times New Roman"/>
          <w:b w:val="false"/>
        </w:rPr>
      </w:pPr>
    </w:p>
    <w:p w:rsidRDefault="00067645" w:rsidP="00C23818" w:rsidR="00C23818">
      <w:pPr>
        <w:jc w:val="both"/>
        <w:rPr>
          <w:rFonts w:hAnsi="Times New Roman" w:ascii="Times New Roman"/>
        </w:rPr>
      </w:pPr>
      <w:r>
        <w:rPr>
          <w:rFonts w:hAnsi="Times New Roman" w:ascii="Times New Roman"/>
          <w:b w:val="false"/>
        </w:rPr>
        <w:tab/>
      </w:r>
      <w:r w:rsidR="00922241" w:rsidRPr="004727D1">
        <w:rPr>
          <w:rFonts w:hAnsi="Times New Roman" w:ascii="Times New Roman"/>
          <w:b w:val="false"/>
        </w:rPr>
        <w:t>Obustavlja se</w:t>
      </w:r>
      <w:r w:rsidR="004727D1">
        <w:rPr>
          <w:rFonts w:hAnsi="Times New Roman" w:ascii="Times New Roman"/>
          <w:b w:val="false"/>
        </w:rPr>
        <w:t xml:space="preserve"> </w:t>
      </w:r>
      <w:r>
        <w:rPr>
          <w:rFonts w:hAnsi="Times New Roman" w:ascii="Times New Roman"/>
          <w:b w:val="false"/>
        </w:rPr>
        <w:t xml:space="preserve">skraćeni </w:t>
      </w:r>
      <w:r w:rsidR="004727D1">
        <w:rPr>
          <w:rFonts w:hAnsi="Times New Roman" w:ascii="Times New Roman"/>
          <w:b w:val="false"/>
        </w:rPr>
        <w:t>stečajn</w:t>
      </w:r>
      <w:r>
        <w:rPr>
          <w:rFonts w:hAnsi="Times New Roman" w:ascii="Times New Roman"/>
          <w:b w:val="false"/>
        </w:rPr>
        <w:t>i</w:t>
      </w:r>
      <w:r w:rsidR="004727D1">
        <w:rPr>
          <w:rFonts w:hAnsi="Times New Roman" w:ascii="Times New Roman"/>
          <w:b w:val="false"/>
        </w:rPr>
        <w:t xml:space="preserve"> postup</w:t>
      </w:r>
      <w:r>
        <w:rPr>
          <w:rFonts w:hAnsi="Times New Roman" w:ascii="Times New Roman"/>
          <w:b w:val="false"/>
        </w:rPr>
        <w:t>a</w:t>
      </w:r>
      <w:r w:rsidR="004727D1">
        <w:rPr>
          <w:rFonts w:hAnsi="Times New Roman" w:ascii="Times New Roman"/>
          <w:b w:val="false"/>
        </w:rPr>
        <w:t xml:space="preserve">k nad dužnikom </w:t>
      </w:r>
      <w:r w:rsidR="004F0565" w:rsidRPr="004F0565">
        <w:rPr>
          <w:rFonts w:hAnsi="Times New Roman" w:ascii="Times New Roman"/>
        </w:rPr>
        <w:t>BOĆARSKI KLUB "TURNIĆ" Rijeka, Antuna Barca 7, OIB 89688897411</w:t>
      </w:r>
      <w:r w:rsidR="00D763AC">
        <w:rPr>
          <w:rFonts w:hAnsi="Times New Roman" w:ascii="Times New Roman"/>
        </w:rPr>
        <w:t>.</w:t>
      </w:r>
    </w:p>
    <w:p w:rsidRDefault="00C23818" w:rsidP="00C23818" w:rsidR="00C23818">
      <w:pPr>
        <w:jc w:val="both"/>
        <w:rPr>
          <w:rFonts w:hAnsi="Times New Roman" w:ascii="Times New Roman"/>
        </w:rPr>
      </w:pPr>
    </w:p>
    <w:p w:rsidRDefault="00F222D9" w:rsidP="00C23818" w:rsidR="00F222D9" w:rsidRPr="004727D1">
      <w:pPr>
        <w:jc w:val="center"/>
        <w:rPr>
          <w:rFonts w:hAnsi="Times New Roman" w:ascii="Times New Roman"/>
          <w:b w:val="false"/>
          <w:bCs/>
        </w:rPr>
      </w:pPr>
      <w:r w:rsidRPr="00695E13">
        <w:rPr>
          <w:rFonts w:hAnsi="Times New Roman" w:ascii="Times New Roman"/>
          <w:bCs/>
        </w:rPr>
        <w:t>Obrazloženje</w:t>
      </w:r>
    </w:p>
    <w:p w:rsidRDefault="00922241" w:rsidP="00303370" w:rsidR="00922241" w:rsidRPr="004727D1">
      <w:pPr>
        <w:rPr>
          <w:rFonts w:hAnsi="Times New Roman" w:ascii="Times New Roman"/>
          <w:lang w:eastAsia="hr-HR"/>
        </w:rPr>
      </w:pPr>
    </w:p>
    <w:p w:rsidRDefault="00902E20" w:rsidP="00902E20" w:rsidR="00902E20">
      <w:pPr>
        <w:ind w:firstLine="720"/>
        <w:jc w:val="both"/>
        <w:rPr>
          <w:rFonts w:hAnsi="Times New Roman" w:ascii="Times New Roman"/>
          <w:b w:val="false"/>
        </w:rPr>
      </w:pPr>
      <w:r w:rsidRPr="00902E20">
        <w:rPr>
          <w:rFonts w:hAnsi="Times New Roman" w:ascii="Times New Roman"/>
          <w:b w:val="false"/>
        </w:rPr>
        <w:t xml:space="preserve">Financijska agencija, Regionalni centar Rijeka podnijela je ovome sudu </w:t>
      </w:r>
      <w:r w:rsidR="00636356">
        <w:rPr>
          <w:rFonts w:hAnsi="Times New Roman" w:ascii="Times New Roman"/>
          <w:b w:val="false"/>
        </w:rPr>
        <w:t>12</w:t>
      </w:r>
      <w:r w:rsidR="00D8729A">
        <w:rPr>
          <w:rFonts w:hAnsi="Times New Roman" w:ascii="Times New Roman"/>
          <w:b w:val="false"/>
        </w:rPr>
        <w:t xml:space="preserve">. </w:t>
      </w:r>
      <w:r w:rsidR="00636356">
        <w:rPr>
          <w:rFonts w:hAnsi="Times New Roman" w:ascii="Times New Roman"/>
          <w:b w:val="false"/>
        </w:rPr>
        <w:t>siječnja</w:t>
      </w:r>
      <w:r w:rsidR="00D8729A">
        <w:rPr>
          <w:rFonts w:hAnsi="Times New Roman" w:ascii="Times New Roman"/>
          <w:b w:val="false"/>
        </w:rPr>
        <w:t xml:space="preserve"> </w:t>
      </w:r>
      <w:r w:rsidR="008E4303">
        <w:rPr>
          <w:rFonts w:hAnsi="Times New Roman" w:ascii="Times New Roman"/>
          <w:b w:val="false"/>
        </w:rPr>
        <w:t>2016.</w:t>
      </w:r>
      <w:r w:rsidRPr="00902E20">
        <w:rPr>
          <w:rFonts w:hAnsi="Times New Roman" w:ascii="Times New Roman"/>
          <w:b w:val="false"/>
        </w:rPr>
        <w:t xml:space="preserve"> godine </w:t>
      </w:r>
      <w:r w:rsidR="00067645">
        <w:rPr>
          <w:rFonts w:hAnsi="Times New Roman" w:ascii="Times New Roman"/>
          <w:b w:val="false"/>
        </w:rPr>
        <w:t>zahtjev</w:t>
      </w:r>
      <w:r w:rsidRPr="00902E20">
        <w:rPr>
          <w:rFonts w:hAnsi="Times New Roman" w:ascii="Times New Roman"/>
          <w:b w:val="false"/>
        </w:rPr>
        <w:t xml:space="preserve"> za </w:t>
      </w:r>
      <w:r w:rsidR="00067645">
        <w:rPr>
          <w:rFonts w:hAnsi="Times New Roman" w:ascii="Times New Roman"/>
          <w:b w:val="false"/>
        </w:rPr>
        <w:t>provedbu skraćenog</w:t>
      </w:r>
      <w:r w:rsidRPr="00902E20">
        <w:rPr>
          <w:rFonts w:hAnsi="Times New Roman" w:ascii="Times New Roman"/>
          <w:b w:val="false"/>
        </w:rPr>
        <w:t xml:space="preserve"> stečajnog postupka nad dužnikom </w:t>
      </w:r>
      <w:r w:rsidR="004F0565" w:rsidRPr="004F0565">
        <w:rPr>
          <w:rFonts w:hAnsi="Times New Roman" w:ascii="Times New Roman"/>
          <w:b w:val="false"/>
        </w:rPr>
        <w:t>BOĆARSKI KLUB "TURNIĆ" Rijeka, Antuna Barca 7, OIB 89688897411</w:t>
      </w:r>
      <w:r w:rsidR="00D763AC" w:rsidRPr="00D763AC">
        <w:rPr>
          <w:rFonts w:hAnsi="Times New Roman" w:ascii="Times New Roman"/>
          <w:b w:val="false"/>
        </w:rPr>
        <w:t xml:space="preserve"> </w:t>
      </w:r>
      <w:r w:rsidRPr="00902E20">
        <w:rPr>
          <w:rFonts w:hAnsi="Times New Roman" w:ascii="Times New Roman"/>
          <w:b w:val="false"/>
        </w:rPr>
        <w:t>(dalje: dužnik) temeljem čl.</w:t>
      </w:r>
      <w:r w:rsidR="00067645">
        <w:rPr>
          <w:rFonts w:hAnsi="Times New Roman" w:ascii="Times New Roman"/>
          <w:b w:val="false"/>
        </w:rPr>
        <w:t>429</w:t>
      </w:r>
      <w:r w:rsidRPr="00902E20">
        <w:rPr>
          <w:rFonts w:hAnsi="Times New Roman" w:ascii="Times New Roman"/>
          <w:b w:val="false"/>
        </w:rPr>
        <w:t>. Stečajnog zakona (</w:t>
      </w:r>
      <w:r w:rsidR="005B1730">
        <w:rPr>
          <w:rFonts w:hAnsi="Times New Roman" w:ascii="Times New Roman"/>
          <w:b w:val="false"/>
        </w:rPr>
        <w:t>Narodne novine, br.</w:t>
      </w:r>
      <w:r w:rsidRPr="00902E20">
        <w:rPr>
          <w:rFonts w:hAnsi="Times New Roman" w:ascii="Times New Roman"/>
          <w:b w:val="false"/>
        </w:rPr>
        <w:t xml:space="preserve"> 71/15, dalje: SZ-a). </w:t>
      </w:r>
    </w:p>
    <w:p w:rsidRDefault="001A0A5D" w:rsidP="00902E20" w:rsidR="001A0A5D">
      <w:pPr>
        <w:ind w:firstLine="720"/>
        <w:jc w:val="both"/>
        <w:rPr>
          <w:rFonts w:hAnsi="Times New Roman" w:ascii="Times New Roman"/>
          <w:b w:val="false"/>
        </w:rPr>
      </w:pPr>
      <w:r>
        <w:rPr>
          <w:rFonts w:hAnsi="Times New Roman" w:ascii="Times New Roman"/>
          <w:b w:val="false"/>
        </w:rPr>
        <w:t>Sud je nakon uvida u sudski registar, na mrežnoj stranici e-Oglasn</w:t>
      </w:r>
      <w:r w:rsidR="00381688">
        <w:rPr>
          <w:rFonts w:hAnsi="Times New Roman" w:ascii="Times New Roman"/>
          <w:b w:val="false"/>
        </w:rPr>
        <w:t>a</w:t>
      </w:r>
      <w:r>
        <w:rPr>
          <w:rFonts w:hAnsi="Times New Roman" w:ascii="Times New Roman"/>
          <w:b w:val="false"/>
        </w:rPr>
        <w:t xml:space="preserve"> ploč</w:t>
      </w:r>
      <w:r w:rsidR="00381688">
        <w:rPr>
          <w:rFonts w:hAnsi="Times New Roman" w:ascii="Times New Roman"/>
          <w:b w:val="false"/>
        </w:rPr>
        <w:t>a suda</w:t>
      </w:r>
      <w:r>
        <w:rPr>
          <w:rFonts w:hAnsi="Times New Roman" w:ascii="Times New Roman"/>
          <w:b w:val="false"/>
        </w:rPr>
        <w:t xml:space="preserve"> objavio oglas koji sadržava podatke iz čl.430. SZ-a. </w:t>
      </w:r>
    </w:p>
    <w:p w:rsidRDefault="002C1135" w:rsidP="00067645" w:rsidR="00695E13">
      <w:pPr>
        <w:ind w:firstLine="720"/>
        <w:jc w:val="both"/>
        <w:rPr>
          <w:rFonts w:hAnsi="Times New Roman" w:ascii="Times New Roman"/>
          <w:b w:val="false"/>
        </w:rPr>
      </w:pPr>
      <w:r w:rsidRPr="002C1135">
        <w:rPr>
          <w:rFonts w:hAnsi="Times New Roman" w:ascii="Times New Roman"/>
          <w:b w:val="false"/>
        </w:rPr>
        <w:t xml:space="preserve">Uvidom u potvrdu Financijske agencije Rijeka od 21. srpnja 2016. godine, koja je sudu dostavljena 22. srpnja 2016. godine (list 10 spisa), utvrđeno je da dužnik na dan 21. srpnja 2016. godine na računima i novčanim sredstvima nema nepodmirenih osnova za plaćanje evidentiranih u Očevidniku redoslijeda za plaćanje.   </w:t>
      </w:r>
      <w:r w:rsidR="001F1366" w:rsidRPr="004727D1">
        <w:rPr>
          <w:rFonts w:hAnsi="Times New Roman" w:ascii="Times New Roman"/>
          <w:b w:val="false"/>
        </w:rPr>
        <w:t xml:space="preserve">Obzirom da je </w:t>
      </w:r>
      <w:r w:rsidR="00067645">
        <w:rPr>
          <w:rFonts w:hAnsi="Times New Roman" w:ascii="Times New Roman"/>
          <w:b w:val="false"/>
        </w:rPr>
        <w:t xml:space="preserve">nakon podnošenja zahtjeva za provedbu skraćenog stečajnog postupka </w:t>
      </w:r>
      <w:r w:rsidR="001F1366" w:rsidRPr="004727D1">
        <w:rPr>
          <w:rFonts w:hAnsi="Times New Roman" w:ascii="Times New Roman"/>
          <w:b w:val="false"/>
        </w:rPr>
        <w:t>utvrđeno da je dužnik postao sposoban za plaćanje</w:t>
      </w:r>
      <w:r w:rsidR="001904E4">
        <w:rPr>
          <w:rFonts w:hAnsi="Times New Roman" w:ascii="Times New Roman"/>
          <w:b w:val="false"/>
        </w:rPr>
        <w:t>,</w:t>
      </w:r>
      <w:r w:rsidR="001F1366" w:rsidRPr="004727D1">
        <w:rPr>
          <w:rFonts w:hAnsi="Times New Roman" w:ascii="Times New Roman"/>
          <w:b w:val="false"/>
        </w:rPr>
        <w:t xml:space="preserve"> valjalo je temeljem čl.</w:t>
      </w:r>
      <w:r w:rsidR="00FF2752">
        <w:rPr>
          <w:rFonts w:hAnsi="Times New Roman" w:ascii="Times New Roman"/>
          <w:b w:val="false"/>
        </w:rPr>
        <w:t>128</w:t>
      </w:r>
      <w:r w:rsidR="001F1366" w:rsidRPr="004727D1">
        <w:rPr>
          <w:rFonts w:hAnsi="Times New Roman" w:ascii="Times New Roman"/>
          <w:b w:val="false"/>
        </w:rPr>
        <w:t>. st</w:t>
      </w:r>
      <w:r w:rsidR="00CC29FA" w:rsidRPr="004727D1">
        <w:rPr>
          <w:rFonts w:hAnsi="Times New Roman" w:ascii="Times New Roman"/>
          <w:b w:val="false"/>
        </w:rPr>
        <w:t>.</w:t>
      </w:r>
      <w:r w:rsidR="00FF2752">
        <w:rPr>
          <w:rFonts w:hAnsi="Times New Roman" w:ascii="Times New Roman"/>
          <w:b w:val="false"/>
        </w:rPr>
        <w:t>9</w:t>
      </w:r>
      <w:r w:rsidR="001F1366" w:rsidRPr="004727D1">
        <w:rPr>
          <w:rFonts w:hAnsi="Times New Roman" w:ascii="Times New Roman"/>
          <w:b w:val="false"/>
        </w:rPr>
        <w:t xml:space="preserve">. </w:t>
      </w:r>
      <w:r w:rsidR="00FF2752">
        <w:rPr>
          <w:rFonts w:hAnsi="Times New Roman" w:ascii="Times New Roman"/>
          <w:b w:val="false"/>
        </w:rPr>
        <w:t>SZ-a</w:t>
      </w:r>
      <w:r w:rsidR="001F1366" w:rsidRPr="004727D1">
        <w:rPr>
          <w:rFonts w:hAnsi="Times New Roman" w:ascii="Times New Roman"/>
          <w:b w:val="false"/>
        </w:rPr>
        <w:t xml:space="preserve"> postupak obustaviti i riješiti kao u </w:t>
      </w:r>
      <w:r w:rsidR="00067645">
        <w:rPr>
          <w:rFonts w:hAnsi="Times New Roman" w:ascii="Times New Roman"/>
          <w:b w:val="false"/>
        </w:rPr>
        <w:t>izreci rješenja.</w:t>
      </w:r>
      <w:r w:rsidR="00F222D9" w:rsidRPr="004727D1">
        <w:rPr>
          <w:rFonts w:hAnsi="Times New Roman" w:ascii="Times New Roman"/>
          <w:b w:val="false"/>
        </w:rPr>
        <w:tab/>
      </w:r>
      <w:r w:rsidR="00FF2752">
        <w:rPr>
          <w:rFonts w:hAnsi="Times New Roman" w:ascii="Times New Roman"/>
          <w:b w:val="false"/>
        </w:rPr>
        <w:t xml:space="preserve"> </w:t>
      </w:r>
    </w:p>
    <w:p w:rsidRDefault="00FF2752" w:rsidR="004C6704" w:rsidRPr="004727D1">
      <w:pPr>
        <w:jc w:val="both"/>
        <w:rPr>
          <w:rFonts w:hAnsi="Times New Roman" w:ascii="Times New Roman"/>
          <w:b w:val="false"/>
        </w:rPr>
      </w:pPr>
      <w:r>
        <w:rPr>
          <w:rFonts w:hAnsi="Times New Roman" w:ascii="Times New Roman"/>
          <w:b w:val="false"/>
        </w:rPr>
        <w:t xml:space="preserve"> </w:t>
      </w:r>
    </w:p>
    <w:p w:rsidRDefault="00E3128D" w:rsidR="00F222D9" w:rsidRPr="004727D1">
      <w:pPr>
        <w:tabs>
          <w:tab w:pos="448" w:val="left"/>
        </w:tabs>
        <w:jc w:val="center"/>
        <w:rPr>
          <w:rFonts w:hAnsi="Times New Roman" w:ascii="Times New Roman"/>
          <w:b w:val="false"/>
        </w:rPr>
      </w:pPr>
      <w:r w:rsidRPr="004727D1">
        <w:rPr>
          <w:rFonts w:hAnsi="Times New Roman" w:ascii="Times New Roman"/>
          <w:b w:val="false"/>
        </w:rPr>
        <w:t>U Rijeci</w:t>
      </w:r>
      <w:r w:rsidR="00F222D9" w:rsidRPr="004727D1">
        <w:rPr>
          <w:rFonts w:hAnsi="Times New Roman" w:ascii="Times New Roman"/>
          <w:b w:val="false"/>
        </w:rPr>
        <w:t>,</w:t>
      </w:r>
      <w:r w:rsidR="00677E1F" w:rsidRPr="004727D1">
        <w:rPr>
          <w:rFonts w:hAnsi="Times New Roman" w:ascii="Times New Roman"/>
          <w:b w:val="false"/>
        </w:rPr>
        <w:t xml:space="preserve"> </w:t>
      </w:r>
      <w:r w:rsidR="00636356">
        <w:rPr>
          <w:rFonts w:hAnsi="Times New Roman" w:ascii="Times New Roman"/>
          <w:b w:val="false"/>
        </w:rPr>
        <w:t>23</w:t>
      </w:r>
      <w:r w:rsidR="006053EC">
        <w:rPr>
          <w:rFonts w:hAnsi="Times New Roman" w:ascii="Times New Roman"/>
          <w:b w:val="false"/>
        </w:rPr>
        <w:t>. kolovoza</w:t>
      </w:r>
      <w:r w:rsidR="00D52B61" w:rsidRPr="004727D1">
        <w:rPr>
          <w:rFonts w:hAnsi="Times New Roman" w:ascii="Times New Roman"/>
          <w:b w:val="false"/>
        </w:rPr>
        <w:t xml:space="preserve"> </w:t>
      </w:r>
      <w:r w:rsidR="00B447D1" w:rsidRPr="004727D1">
        <w:rPr>
          <w:rFonts w:hAnsi="Times New Roman" w:ascii="Times New Roman"/>
          <w:b w:val="false"/>
        </w:rPr>
        <w:t>201</w:t>
      </w:r>
      <w:r w:rsidR="00FF2752">
        <w:rPr>
          <w:rFonts w:hAnsi="Times New Roman" w:ascii="Times New Roman"/>
          <w:b w:val="false"/>
        </w:rPr>
        <w:t>6</w:t>
      </w:r>
      <w:r w:rsidR="00F222D9" w:rsidRPr="004727D1">
        <w:rPr>
          <w:rFonts w:hAnsi="Times New Roman" w:ascii="Times New Roman"/>
          <w:b w:val="false"/>
        </w:rPr>
        <w:t>. godine</w:t>
      </w:r>
    </w:p>
    <w:p w:rsidRDefault="00F222D9" w:rsidP="00695E13" w:rsidR="00F222D9" w:rsidRPr="004727D1">
      <w:pPr>
        <w:jc w:val="right"/>
        <w:rPr>
          <w:rFonts w:hAnsi="Times New Roman" w:ascii="Times New Roman"/>
          <w:b w:val="false"/>
        </w:rPr>
      </w:pPr>
      <w:r w:rsidRPr="004727D1">
        <w:rPr>
          <w:rFonts w:hAnsi="Times New Roman" w:ascii="Times New Roman"/>
          <w:b w:val="false"/>
        </w:rPr>
        <w:t xml:space="preserve">   </w:t>
      </w:r>
      <w:r w:rsidR="00067645">
        <w:rPr>
          <w:rFonts w:hAnsi="Times New Roman" w:ascii="Times New Roman"/>
          <w:b w:val="false"/>
        </w:rPr>
        <w:t>S</w:t>
      </w:r>
      <w:r w:rsidRPr="004727D1">
        <w:rPr>
          <w:rFonts w:hAnsi="Times New Roman" w:ascii="Times New Roman"/>
          <w:b w:val="false"/>
        </w:rPr>
        <w:t>udac</w:t>
      </w:r>
    </w:p>
    <w:p w:rsidRDefault="00F222D9" w:rsidP="006F75DC" w:rsidR="00636356">
      <w:pPr>
        <w:jc w:val="right"/>
      </w:pPr>
      <w:r w:rsidRPr="004727D1">
        <w:rPr>
          <w:rFonts w:hAnsi="Times New Roman" w:ascii="Times New Roman"/>
          <w:b w:val="false"/>
        </w:rPr>
        <w:t xml:space="preserve">                                                                                         </w:t>
      </w:r>
      <w:r w:rsidR="00313DDB" w:rsidRPr="004727D1">
        <w:rPr>
          <w:rFonts w:hAnsi="Times New Roman" w:ascii="Times New Roman"/>
          <w:b w:val="false"/>
        </w:rPr>
        <w:t xml:space="preserve">       </w:t>
      </w:r>
      <w:r w:rsidR="004C6704" w:rsidRPr="004727D1">
        <w:rPr>
          <w:rFonts w:hAnsi="Times New Roman" w:ascii="Times New Roman"/>
          <w:b w:val="false"/>
        </w:rPr>
        <w:t xml:space="preserve"> Daniela Korlević</w:t>
      </w:r>
      <w:r w:rsidR="00567E13">
        <w:rPr>
          <w:rFonts w:hAnsi="Times New Roman" w:ascii="Times New Roman"/>
          <w:b w:val="false"/>
        </w:rPr>
        <w:t xml:space="preserve"> </w:t>
      </w:r>
    </w:p>
    <w:p w:rsidRDefault="00D763AC" w:rsidP="00D763AC" w:rsidR="00D763AC">
      <w:pPr>
        <w:jc w:val="right"/>
        <w:rPr>
          <w:rFonts w:hAnsi="Times New Roman" w:ascii="Times New Roman"/>
          <w:b w:val="false"/>
        </w:rPr>
      </w:pPr>
    </w:p>
    <w:p w:rsidRDefault="00711041" w:rsidP="00067645" w:rsidR="00D763AC">
      <w:pPr>
        <w:jc w:val="both"/>
        <w:rPr>
          <w:rFonts w:hAnsi="Times New Roman" w:ascii="Times New Roman"/>
        </w:rPr>
      </w:pPr>
      <w:r w:rsidRPr="004727D1">
        <w:rPr>
          <w:rFonts w:hAnsi="Times New Roman" w:ascii="Times New Roman"/>
        </w:rPr>
        <w:t>UPUTA O PRAVNOM LIJEKU:</w:t>
      </w:r>
    </w:p>
    <w:p w:rsidRDefault="000326EF" w:rsidP="00067645" w:rsidR="000326EF">
      <w:pPr>
        <w:jc w:val="both"/>
        <w:rPr>
          <w:rFonts w:hAnsi="Times New Roman" w:ascii="Times New Roman"/>
          <w:b w:val="false"/>
        </w:rPr>
      </w:pPr>
      <w:r w:rsidRPr="00067645">
        <w:rPr>
          <w:rFonts w:hAnsi="Times New Roman" w:ascii="Times New Roman"/>
          <w:b w:val="false"/>
        </w:rPr>
        <w:t xml:space="preserve">Protiv ovog rješenja dopuštena je žalba Visokom trgovačkom sudu Republike Hrvatske u Zagrebu. Žalba se podnosi putem ovog suda, u dva primjerka, </w:t>
      </w:r>
      <w:r w:rsidR="001904E4" w:rsidRPr="001904E4">
        <w:rPr>
          <w:rFonts w:hAnsi="Times New Roman" w:ascii="Times New Roman"/>
          <w:b w:val="false"/>
        </w:rPr>
        <w:t>istekom osmoga dana od dana objave pismena na mrežnoj stranici e-Oglasn</w:t>
      </w:r>
      <w:r w:rsidR="00381688">
        <w:rPr>
          <w:rFonts w:hAnsi="Times New Roman" w:ascii="Times New Roman"/>
          <w:b w:val="false"/>
        </w:rPr>
        <w:t>a</w:t>
      </w:r>
      <w:r w:rsidR="001904E4" w:rsidRPr="001904E4">
        <w:rPr>
          <w:rFonts w:hAnsi="Times New Roman" w:ascii="Times New Roman"/>
          <w:b w:val="false"/>
        </w:rPr>
        <w:t xml:space="preserve"> ploč</w:t>
      </w:r>
      <w:r w:rsidR="00381688">
        <w:rPr>
          <w:rFonts w:hAnsi="Times New Roman" w:ascii="Times New Roman"/>
          <w:b w:val="false"/>
        </w:rPr>
        <w:t>a</w:t>
      </w:r>
      <w:r w:rsidR="001904E4" w:rsidRPr="001904E4">
        <w:rPr>
          <w:rFonts w:hAnsi="Times New Roman" w:ascii="Times New Roman"/>
          <w:b w:val="false"/>
        </w:rPr>
        <w:t xml:space="preserve"> sudova.</w:t>
      </w:r>
    </w:p>
    <w:p w:rsidRDefault="00C462BE" w:rsidR="00E3128D" w:rsidRPr="00695E13">
      <w:pPr>
        <w:rPr>
          <w:rFonts w:hAnsi="Times New Roman" w:ascii="Times New Roman"/>
          <w:sz w:val="20"/>
          <w:szCs w:val="20"/>
        </w:rPr>
      </w:pPr>
      <w:r w:rsidRPr="00695E13">
        <w:rPr>
          <w:rFonts w:hAnsi="Times New Roman" w:ascii="Times New Roman"/>
          <w:sz w:val="20"/>
          <w:szCs w:val="20"/>
        </w:rPr>
        <w:lastRenderedPageBreak/>
        <w:t>DNA:</w:t>
      </w:r>
    </w:p>
    <w:p w:rsidRDefault="00C462BE" w:rsidP="00C462BE" w:rsidR="008E4303">
      <w:pPr>
        <w:jc w:val="both"/>
        <w:rPr>
          <w:rFonts w:hAnsi="Times New Roman" w:ascii="Times New Roman"/>
          <w:b w:val="false"/>
          <w:sz w:val="20"/>
          <w:szCs w:val="20"/>
        </w:rPr>
      </w:pPr>
      <w:r w:rsidRPr="00695E13">
        <w:rPr>
          <w:rFonts w:hAnsi="Times New Roman" w:ascii="Times New Roman"/>
          <w:b w:val="false"/>
          <w:sz w:val="20"/>
          <w:szCs w:val="20"/>
        </w:rPr>
        <w:t>- predlagatelj</w:t>
      </w:r>
      <w:r w:rsidR="00695E13" w:rsidRPr="00695E13">
        <w:rPr>
          <w:rFonts w:hAnsi="Times New Roman" w:ascii="Times New Roman"/>
          <w:b w:val="false"/>
          <w:sz w:val="20"/>
          <w:szCs w:val="20"/>
        </w:rPr>
        <w:t>u</w:t>
      </w:r>
    </w:p>
    <w:p w:rsidRDefault="00FF2752" w:rsidP="00C462BE" w:rsidR="00FF2752">
      <w:pPr>
        <w:jc w:val="both"/>
        <w:rPr>
          <w:rFonts w:hAnsi="Times New Roman" w:ascii="Times New Roman"/>
          <w:b w:val="false"/>
          <w:sz w:val="20"/>
          <w:szCs w:val="20"/>
        </w:rPr>
      </w:pPr>
      <w:r>
        <w:rPr>
          <w:rFonts w:hAnsi="Times New Roman" w:ascii="Times New Roman"/>
          <w:b w:val="false"/>
          <w:sz w:val="20"/>
          <w:szCs w:val="20"/>
        </w:rPr>
        <w:t xml:space="preserve">- e-Oglasna ploča </w:t>
      </w:r>
      <w:r w:rsidR="008E4303">
        <w:rPr>
          <w:rFonts w:hAnsi="Times New Roman" w:ascii="Times New Roman"/>
          <w:b w:val="false"/>
          <w:sz w:val="20"/>
          <w:szCs w:val="20"/>
        </w:rPr>
        <w:t>suda</w:t>
      </w:r>
    </w:p>
    <w:p w:rsidRDefault="00C462BE" w:rsidP="00C462BE" w:rsidR="00C462BE">
      <w:pPr>
        <w:jc w:val="both"/>
        <w:rPr>
          <w:rFonts w:hAnsi="Times New Roman" w:ascii="Times New Roman"/>
          <w:b w:val="false"/>
          <w:sz w:val="20"/>
          <w:szCs w:val="20"/>
        </w:rPr>
      </w:pPr>
    </w:p>
    <w:p w:rsidRDefault="007E30E9" w:rsidP="00C462BE" w:rsidR="007E30E9">
      <w:pPr>
        <w:jc w:val="both"/>
        <w:rPr>
          <w:rFonts w:hAnsi="Times New Roman" w:ascii="Times New Roman"/>
          <w:b w:val="false"/>
          <w:sz w:val="20"/>
          <w:szCs w:val="20"/>
        </w:rPr>
      </w:pPr>
      <w:r>
        <w:rPr>
          <w:rFonts w:hAnsi="Times New Roman" w:ascii="Times New Roman"/>
          <w:b w:val="false"/>
          <w:sz w:val="20"/>
          <w:szCs w:val="20"/>
        </w:rPr>
        <w:t xml:space="preserve">Kal., </w:t>
      </w:r>
      <w:r w:rsidR="008E4303">
        <w:rPr>
          <w:rFonts w:hAnsi="Times New Roman" w:ascii="Times New Roman"/>
          <w:b w:val="false"/>
          <w:sz w:val="20"/>
          <w:szCs w:val="20"/>
        </w:rPr>
        <w:t>25.</w:t>
      </w:r>
      <w:r w:rsidR="006053EC">
        <w:rPr>
          <w:rFonts w:hAnsi="Times New Roman" w:ascii="Times New Roman"/>
          <w:b w:val="false"/>
          <w:sz w:val="20"/>
          <w:szCs w:val="20"/>
        </w:rPr>
        <w:t>9</w:t>
      </w:r>
      <w:r w:rsidR="008E4303">
        <w:rPr>
          <w:rFonts w:hAnsi="Times New Roman" w:ascii="Times New Roman"/>
          <w:b w:val="false"/>
          <w:sz w:val="20"/>
          <w:szCs w:val="20"/>
        </w:rPr>
        <w:t>.</w:t>
      </w:r>
      <w:r>
        <w:rPr>
          <w:rFonts w:hAnsi="Times New Roman" w:ascii="Times New Roman"/>
          <w:b w:val="false"/>
          <w:sz w:val="20"/>
          <w:szCs w:val="20"/>
        </w:rPr>
        <w:t xml:space="preserve">2016. g, </w:t>
      </w:r>
    </w:p>
    <w:p w:rsidRDefault="007E30E9" w:rsidP="00C462BE" w:rsidR="007E30E9" w:rsidRPr="00695E13">
      <w:pPr>
        <w:jc w:val="both"/>
        <w:rPr>
          <w:rFonts w:hAnsi="Times New Roman" w:ascii="Times New Roman"/>
          <w:b w:val="false"/>
          <w:sz w:val="20"/>
          <w:szCs w:val="20"/>
        </w:rPr>
      </w:pPr>
    </w:p>
    <w:p w:rsidRDefault="00E3128D" w:rsidR="008535C0" w:rsidRPr="00695E13">
      <w:pPr>
        <w:rPr>
          <w:rFonts w:hAnsi="Times New Roman" w:ascii="Times New Roman"/>
          <w:b w:val="false"/>
          <w:sz w:val="20"/>
          <w:szCs w:val="20"/>
        </w:rPr>
      </w:pPr>
      <w:r w:rsidRPr="00695E13">
        <w:rPr>
          <w:rFonts w:hAnsi="Times New Roman" w:ascii="Times New Roman"/>
          <w:b w:val="false"/>
          <w:sz w:val="20"/>
          <w:szCs w:val="20"/>
        </w:rPr>
        <w:t>U Rijeci</w:t>
      </w:r>
      <w:r w:rsidR="00EC5B32" w:rsidRPr="00695E13">
        <w:rPr>
          <w:rFonts w:hAnsi="Times New Roman" w:ascii="Times New Roman"/>
          <w:b w:val="false"/>
          <w:sz w:val="20"/>
          <w:szCs w:val="20"/>
        </w:rPr>
        <w:t xml:space="preserve">, </w:t>
      </w:r>
      <w:r w:rsidR="00636356">
        <w:rPr>
          <w:rFonts w:hAnsi="Times New Roman" w:ascii="Times New Roman"/>
          <w:b w:val="false"/>
          <w:sz w:val="20"/>
          <w:szCs w:val="20"/>
        </w:rPr>
        <w:t>23</w:t>
      </w:r>
      <w:r w:rsidR="006053EC">
        <w:rPr>
          <w:rFonts w:hAnsi="Times New Roman" w:ascii="Times New Roman"/>
          <w:b w:val="false"/>
          <w:sz w:val="20"/>
          <w:szCs w:val="20"/>
        </w:rPr>
        <w:t>.8</w:t>
      </w:r>
      <w:r w:rsidR="007E30E9">
        <w:rPr>
          <w:rFonts w:hAnsi="Times New Roman" w:ascii="Times New Roman"/>
          <w:b w:val="false"/>
          <w:sz w:val="20"/>
          <w:szCs w:val="20"/>
        </w:rPr>
        <w:t>.</w:t>
      </w:r>
      <w:r w:rsidR="00FF2752">
        <w:rPr>
          <w:rFonts w:hAnsi="Times New Roman" w:ascii="Times New Roman"/>
          <w:b w:val="false"/>
          <w:sz w:val="20"/>
          <w:szCs w:val="20"/>
        </w:rPr>
        <w:t>2016</w:t>
      </w:r>
      <w:r w:rsidR="00EC5B32" w:rsidRPr="00695E13">
        <w:rPr>
          <w:rFonts w:hAnsi="Times New Roman" w:ascii="Times New Roman"/>
          <w:b w:val="false"/>
          <w:sz w:val="20"/>
          <w:szCs w:val="20"/>
        </w:rPr>
        <w:t>.</w:t>
      </w:r>
      <w:r w:rsidR="007E30E9">
        <w:rPr>
          <w:rFonts w:hAnsi="Times New Roman" w:ascii="Times New Roman"/>
          <w:b w:val="false"/>
          <w:sz w:val="20"/>
          <w:szCs w:val="20"/>
        </w:rPr>
        <w:t xml:space="preserve"> </w:t>
      </w:r>
      <w:r w:rsidR="00EC5B32" w:rsidRPr="00695E13">
        <w:rPr>
          <w:rFonts w:hAnsi="Times New Roman" w:ascii="Times New Roman"/>
          <w:b w:val="false"/>
          <w:sz w:val="20"/>
          <w:szCs w:val="20"/>
        </w:rPr>
        <w:t>g.</w:t>
      </w:r>
    </w:p>
    <w:p w:rsidRDefault="00677E1F" w:rsidR="00677E1F" w:rsidRPr="00695E13">
      <w:pPr>
        <w:rPr>
          <w:rFonts w:hAnsi="Times New Roman" w:ascii="Times New Roman"/>
          <w:b w:val="false"/>
          <w:sz w:val="20"/>
          <w:szCs w:val="20"/>
        </w:rPr>
      </w:pPr>
    </w:p>
    <w:p w:rsidRDefault="00677E1F" w:rsidR="00677E1F" w:rsidRPr="00695E13">
      <w:pPr>
        <w:rPr>
          <w:rFonts w:hAnsi="Times New Roman" w:ascii="Times New Roman"/>
          <w:b w:val="false"/>
          <w:sz w:val="20"/>
          <w:szCs w:val="20"/>
        </w:rPr>
      </w:pPr>
      <w:r w:rsidRPr="00695E13">
        <w:rPr>
          <w:rFonts w:hAnsi="Times New Roman" w:ascii="Times New Roman"/>
          <w:b w:val="false"/>
          <w:sz w:val="20"/>
          <w:szCs w:val="20"/>
        </w:rPr>
        <w:t>sudac</w:t>
      </w:r>
    </w:p>
    <w:p w:rsidRDefault="00677E1F" w:rsidR="00677E1F" w:rsidRPr="00695E13">
      <w:pPr>
        <w:rPr>
          <w:rFonts w:hAnsi="Times New Roman" w:ascii="Times New Roman"/>
          <w:b w:val="false"/>
          <w:sz w:val="20"/>
          <w:szCs w:val="20"/>
        </w:rPr>
      </w:pPr>
      <w:smartTag w:element="PersonName" w:uri="urn:schemas-microsoft-com:office:smarttags">
        <w:r w:rsidRPr="00695E13">
          <w:rPr>
            <w:rFonts w:hAnsi="Times New Roman" w:ascii="Times New Roman"/>
            <w:b w:val="false"/>
            <w:sz w:val="20"/>
            <w:szCs w:val="20"/>
          </w:rPr>
          <w:t>Daniela Korlević</w:t>
        </w:r>
      </w:smartTag>
    </w:p>
    <w:sectPr w:rsidSect="00F222D9" w:rsidR="00677E1F" w:rsidRPr="00695E1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36E0" w:rsidR="003A36E0">
      <w:r>
        <w:separator/>
      </w:r>
    </w:p>
  </w:endnote>
  <w:endnote w:id="0" w:type="continuationSeparator">
    <w:p w:rsidRDefault="003A36E0" w:rsidR="003A3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R="003D315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3154" w:rsidR="003D315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R="003D315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1135">
      <w:rPr>
        <w:rStyle w:val="Brojstranice"/>
        <w:noProof/>
      </w:rPr>
      <w:t>1</w:t>
    </w:r>
    <w:r>
      <w:rPr>
        <w:rStyle w:val="Brojstranice"/>
      </w:rPr>
      <w:fldChar w:fldCharType="end"/>
    </w:r>
  </w:p>
  <w:p w:rsidRDefault="003D3154" w:rsidR="003D315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36E0" w:rsidR="003A36E0">
      <w:r>
        <w:separator/>
      </w:r>
    </w:p>
  </w:footnote>
  <w:footnote w:id="0" w:type="continuationSeparator">
    <w:p w:rsidRDefault="003A36E0" w:rsidR="003A3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P="000C53CE" w:rsidR="003D3154" w:rsidRPr="004727D1">
    <w:pPr>
      <w:jc w:val="right"/>
      <w:rPr>
        <w:rFonts w:hAnsi="Times New Roman" w:ascii="Times New Roman"/>
        <w:b w:val="false"/>
      </w:rPr>
    </w:pPr>
    <w:r w:rsidRPr="004727D1">
      <w:rPr>
        <w:rFonts w:hAnsi="Times New Roman" w:ascii="Times New Roman"/>
      </w:rPr>
      <w:t xml:space="preserve">        </w:t>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b w:val="false"/>
      </w:rPr>
      <w:t>Posl.br. 15 St-</w:t>
    </w:r>
    <w:r w:rsidR="004F0565">
      <w:rPr>
        <w:rFonts w:hAnsi="Times New Roman" w:ascii="Times New Roman"/>
        <w:b w:val="false"/>
      </w:rPr>
      <w:t>16/16-</w:t>
    </w:r>
    <w:r w:rsidR="00D763AC">
      <w:rPr>
        <w:rFonts w:hAnsi="Times New Roman" w:ascii="Times New Roman"/>
        <w:b w:val="false"/>
      </w:rPr>
      <w:t>8</w:t>
    </w:r>
  </w:p>
  <w:p w:rsidRDefault="003D3154" w:rsidR="003D315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42893"/>
    <w:multiLevelType w:val="hybridMultilevel"/>
    <w:tmpl w:val="56C4F1DC"/>
    <w:lvl w:tplc="7BCEF6D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2">
    <w:nsid w:val="2968272D"/>
    <w:multiLevelType w:val="hybridMultilevel"/>
    <w:tmpl w:val="10EEE64E"/>
    <w:lvl w:tplc="F640A298" w:ilvl="0">
      <w:start w:val="1"/>
      <w:numFmt w:val="upperRoman"/>
      <w:lvlText w:val="%1."/>
      <w:lvlJc w:val="left"/>
      <w:pPr>
        <w:tabs>
          <w:tab w:pos="3195" w:val="num"/>
        </w:tabs>
        <w:ind w:hanging="1755" w:left="3195"/>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3">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26EF"/>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67645"/>
    <w:rsid w:val="00067AE1"/>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8C"/>
    <w:rsid w:val="000B44BF"/>
    <w:rsid w:val="000B54DD"/>
    <w:rsid w:val="000B6238"/>
    <w:rsid w:val="000B6C09"/>
    <w:rsid w:val="000B7CD5"/>
    <w:rsid w:val="000C3D83"/>
    <w:rsid w:val="000C53CE"/>
    <w:rsid w:val="000C5AC2"/>
    <w:rsid w:val="000C6A60"/>
    <w:rsid w:val="000C6E28"/>
    <w:rsid w:val="000C705B"/>
    <w:rsid w:val="000C73CD"/>
    <w:rsid w:val="000D163D"/>
    <w:rsid w:val="000D34C6"/>
    <w:rsid w:val="000D38C1"/>
    <w:rsid w:val="000D586D"/>
    <w:rsid w:val="000D653A"/>
    <w:rsid w:val="000D688A"/>
    <w:rsid w:val="000E3BFB"/>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16701"/>
    <w:rsid w:val="0012159A"/>
    <w:rsid w:val="00122FD5"/>
    <w:rsid w:val="00123754"/>
    <w:rsid w:val="00126080"/>
    <w:rsid w:val="00126B16"/>
    <w:rsid w:val="001278B5"/>
    <w:rsid w:val="00127D19"/>
    <w:rsid w:val="001305BD"/>
    <w:rsid w:val="00130FF7"/>
    <w:rsid w:val="0013181A"/>
    <w:rsid w:val="00131BFB"/>
    <w:rsid w:val="00131F68"/>
    <w:rsid w:val="001330E9"/>
    <w:rsid w:val="001335C6"/>
    <w:rsid w:val="00133C88"/>
    <w:rsid w:val="00133E3C"/>
    <w:rsid w:val="00134950"/>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987"/>
    <w:rsid w:val="00173F82"/>
    <w:rsid w:val="00175232"/>
    <w:rsid w:val="001759C1"/>
    <w:rsid w:val="001763A2"/>
    <w:rsid w:val="00177D92"/>
    <w:rsid w:val="00180CB0"/>
    <w:rsid w:val="00183060"/>
    <w:rsid w:val="00183EE9"/>
    <w:rsid w:val="00185E59"/>
    <w:rsid w:val="00186DF1"/>
    <w:rsid w:val="00187526"/>
    <w:rsid w:val="00187B04"/>
    <w:rsid w:val="001904E4"/>
    <w:rsid w:val="00190565"/>
    <w:rsid w:val="00190582"/>
    <w:rsid w:val="00193182"/>
    <w:rsid w:val="00193962"/>
    <w:rsid w:val="00196AC6"/>
    <w:rsid w:val="001974DA"/>
    <w:rsid w:val="001A0A5D"/>
    <w:rsid w:val="001A1A33"/>
    <w:rsid w:val="001A1D02"/>
    <w:rsid w:val="001A1D78"/>
    <w:rsid w:val="001A24FD"/>
    <w:rsid w:val="001A39E4"/>
    <w:rsid w:val="001A479E"/>
    <w:rsid w:val="001A521A"/>
    <w:rsid w:val="001A7EAB"/>
    <w:rsid w:val="001A7EB1"/>
    <w:rsid w:val="001B09D5"/>
    <w:rsid w:val="001B2D0B"/>
    <w:rsid w:val="001B63CC"/>
    <w:rsid w:val="001C2C82"/>
    <w:rsid w:val="001C2F51"/>
    <w:rsid w:val="001C2F77"/>
    <w:rsid w:val="001C5D97"/>
    <w:rsid w:val="001C645A"/>
    <w:rsid w:val="001C69EB"/>
    <w:rsid w:val="001D0612"/>
    <w:rsid w:val="001D4452"/>
    <w:rsid w:val="001D6439"/>
    <w:rsid w:val="001D6F51"/>
    <w:rsid w:val="001D7684"/>
    <w:rsid w:val="001E039D"/>
    <w:rsid w:val="001E1221"/>
    <w:rsid w:val="001E1995"/>
    <w:rsid w:val="001E33C9"/>
    <w:rsid w:val="001E33E9"/>
    <w:rsid w:val="001E73E9"/>
    <w:rsid w:val="001F0A6D"/>
    <w:rsid w:val="001F1366"/>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4651"/>
    <w:rsid w:val="002B76DC"/>
    <w:rsid w:val="002C064F"/>
    <w:rsid w:val="002C093D"/>
    <w:rsid w:val="002C1135"/>
    <w:rsid w:val="002C240E"/>
    <w:rsid w:val="002C2434"/>
    <w:rsid w:val="002C404B"/>
    <w:rsid w:val="002D0AB4"/>
    <w:rsid w:val="002D47E7"/>
    <w:rsid w:val="002D59EA"/>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3370"/>
    <w:rsid w:val="0030601D"/>
    <w:rsid w:val="003060AB"/>
    <w:rsid w:val="003069A4"/>
    <w:rsid w:val="00306D29"/>
    <w:rsid w:val="00306EBC"/>
    <w:rsid w:val="00307C7B"/>
    <w:rsid w:val="00310E88"/>
    <w:rsid w:val="003125C4"/>
    <w:rsid w:val="00312E78"/>
    <w:rsid w:val="00313DDB"/>
    <w:rsid w:val="003158D1"/>
    <w:rsid w:val="0031600D"/>
    <w:rsid w:val="00316605"/>
    <w:rsid w:val="00320D59"/>
    <w:rsid w:val="00324177"/>
    <w:rsid w:val="003248FF"/>
    <w:rsid w:val="00325666"/>
    <w:rsid w:val="003271D4"/>
    <w:rsid w:val="00330139"/>
    <w:rsid w:val="003317EC"/>
    <w:rsid w:val="00332A05"/>
    <w:rsid w:val="00334570"/>
    <w:rsid w:val="00334ABD"/>
    <w:rsid w:val="00337AEA"/>
    <w:rsid w:val="003429FC"/>
    <w:rsid w:val="003443CA"/>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688"/>
    <w:rsid w:val="003817E1"/>
    <w:rsid w:val="003834C4"/>
    <w:rsid w:val="003851BE"/>
    <w:rsid w:val="003861FC"/>
    <w:rsid w:val="00386A43"/>
    <w:rsid w:val="0039003C"/>
    <w:rsid w:val="00396724"/>
    <w:rsid w:val="00396B35"/>
    <w:rsid w:val="00396B82"/>
    <w:rsid w:val="00397128"/>
    <w:rsid w:val="003A2DDD"/>
    <w:rsid w:val="003A36E0"/>
    <w:rsid w:val="003A3819"/>
    <w:rsid w:val="003A5B74"/>
    <w:rsid w:val="003A6F1A"/>
    <w:rsid w:val="003A758E"/>
    <w:rsid w:val="003B1F63"/>
    <w:rsid w:val="003B421F"/>
    <w:rsid w:val="003B46D0"/>
    <w:rsid w:val="003C0E07"/>
    <w:rsid w:val="003C13BD"/>
    <w:rsid w:val="003C1625"/>
    <w:rsid w:val="003C21CC"/>
    <w:rsid w:val="003C316F"/>
    <w:rsid w:val="003C480B"/>
    <w:rsid w:val="003C4BB6"/>
    <w:rsid w:val="003C5486"/>
    <w:rsid w:val="003C60BC"/>
    <w:rsid w:val="003C69FE"/>
    <w:rsid w:val="003D3154"/>
    <w:rsid w:val="003D4329"/>
    <w:rsid w:val="003D5BDE"/>
    <w:rsid w:val="003D6A26"/>
    <w:rsid w:val="003E3737"/>
    <w:rsid w:val="003E3EA0"/>
    <w:rsid w:val="003E5377"/>
    <w:rsid w:val="003E6357"/>
    <w:rsid w:val="003E6999"/>
    <w:rsid w:val="003F0440"/>
    <w:rsid w:val="003F17A0"/>
    <w:rsid w:val="003F2FF2"/>
    <w:rsid w:val="003F315D"/>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1C9C"/>
    <w:rsid w:val="0045300F"/>
    <w:rsid w:val="00456056"/>
    <w:rsid w:val="00457869"/>
    <w:rsid w:val="00457A20"/>
    <w:rsid w:val="00457D12"/>
    <w:rsid w:val="004608B5"/>
    <w:rsid w:val="00460F03"/>
    <w:rsid w:val="00463CBB"/>
    <w:rsid w:val="00465F0D"/>
    <w:rsid w:val="004700DC"/>
    <w:rsid w:val="00471C7E"/>
    <w:rsid w:val="00472246"/>
    <w:rsid w:val="004727D1"/>
    <w:rsid w:val="00474305"/>
    <w:rsid w:val="004748C3"/>
    <w:rsid w:val="0047490D"/>
    <w:rsid w:val="00474CE7"/>
    <w:rsid w:val="004758DD"/>
    <w:rsid w:val="00476C91"/>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8EA"/>
    <w:rsid w:val="004C39AF"/>
    <w:rsid w:val="004C6704"/>
    <w:rsid w:val="004C68F9"/>
    <w:rsid w:val="004D2097"/>
    <w:rsid w:val="004D3466"/>
    <w:rsid w:val="004D3DE7"/>
    <w:rsid w:val="004D653B"/>
    <w:rsid w:val="004E3D47"/>
    <w:rsid w:val="004E6F39"/>
    <w:rsid w:val="004E7334"/>
    <w:rsid w:val="004F0565"/>
    <w:rsid w:val="004F5280"/>
    <w:rsid w:val="00500335"/>
    <w:rsid w:val="00500ED3"/>
    <w:rsid w:val="00501B90"/>
    <w:rsid w:val="005076AF"/>
    <w:rsid w:val="00507AB9"/>
    <w:rsid w:val="005117ED"/>
    <w:rsid w:val="00511A34"/>
    <w:rsid w:val="005123FB"/>
    <w:rsid w:val="00514869"/>
    <w:rsid w:val="0051568E"/>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51C39"/>
    <w:rsid w:val="00552297"/>
    <w:rsid w:val="00553778"/>
    <w:rsid w:val="00560A8E"/>
    <w:rsid w:val="00560C4B"/>
    <w:rsid w:val="00560E2A"/>
    <w:rsid w:val="00560E92"/>
    <w:rsid w:val="0056239C"/>
    <w:rsid w:val="0056291E"/>
    <w:rsid w:val="00563815"/>
    <w:rsid w:val="00563C6E"/>
    <w:rsid w:val="005644F6"/>
    <w:rsid w:val="0056475A"/>
    <w:rsid w:val="00564C9C"/>
    <w:rsid w:val="00565492"/>
    <w:rsid w:val="00567310"/>
    <w:rsid w:val="00567D63"/>
    <w:rsid w:val="00567E13"/>
    <w:rsid w:val="00572404"/>
    <w:rsid w:val="00572921"/>
    <w:rsid w:val="00573261"/>
    <w:rsid w:val="0057432D"/>
    <w:rsid w:val="00576C00"/>
    <w:rsid w:val="00584FFF"/>
    <w:rsid w:val="00587439"/>
    <w:rsid w:val="00590E59"/>
    <w:rsid w:val="005928A1"/>
    <w:rsid w:val="005A0453"/>
    <w:rsid w:val="005A15D5"/>
    <w:rsid w:val="005A3FD7"/>
    <w:rsid w:val="005A49AC"/>
    <w:rsid w:val="005B1730"/>
    <w:rsid w:val="005B236F"/>
    <w:rsid w:val="005B65A4"/>
    <w:rsid w:val="005C06A3"/>
    <w:rsid w:val="005C1F05"/>
    <w:rsid w:val="005C5E9A"/>
    <w:rsid w:val="005D05AF"/>
    <w:rsid w:val="005D11B5"/>
    <w:rsid w:val="005D12C7"/>
    <w:rsid w:val="005D2270"/>
    <w:rsid w:val="005D45D2"/>
    <w:rsid w:val="005D494F"/>
    <w:rsid w:val="005D4F87"/>
    <w:rsid w:val="005D5529"/>
    <w:rsid w:val="005D6517"/>
    <w:rsid w:val="005D6A35"/>
    <w:rsid w:val="005D71DF"/>
    <w:rsid w:val="005D754D"/>
    <w:rsid w:val="005D77C1"/>
    <w:rsid w:val="005E0B37"/>
    <w:rsid w:val="005E3063"/>
    <w:rsid w:val="005E4D2F"/>
    <w:rsid w:val="005E6BDA"/>
    <w:rsid w:val="005F1117"/>
    <w:rsid w:val="005F3980"/>
    <w:rsid w:val="00601454"/>
    <w:rsid w:val="006021E3"/>
    <w:rsid w:val="00602CDA"/>
    <w:rsid w:val="006053EC"/>
    <w:rsid w:val="006062EF"/>
    <w:rsid w:val="00606C43"/>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5DFD"/>
    <w:rsid w:val="006269DE"/>
    <w:rsid w:val="006275F4"/>
    <w:rsid w:val="00630DDF"/>
    <w:rsid w:val="00631329"/>
    <w:rsid w:val="006315E6"/>
    <w:rsid w:val="006322E6"/>
    <w:rsid w:val="00632417"/>
    <w:rsid w:val="00633344"/>
    <w:rsid w:val="00633D30"/>
    <w:rsid w:val="00635862"/>
    <w:rsid w:val="00636356"/>
    <w:rsid w:val="006372A3"/>
    <w:rsid w:val="00637A22"/>
    <w:rsid w:val="00641E82"/>
    <w:rsid w:val="0064637E"/>
    <w:rsid w:val="00654BF2"/>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3195"/>
    <w:rsid w:val="00676E46"/>
    <w:rsid w:val="00677738"/>
    <w:rsid w:val="00677E1F"/>
    <w:rsid w:val="0068001D"/>
    <w:rsid w:val="00686925"/>
    <w:rsid w:val="0068766D"/>
    <w:rsid w:val="00691A3B"/>
    <w:rsid w:val="0069301F"/>
    <w:rsid w:val="00694D45"/>
    <w:rsid w:val="00695E13"/>
    <w:rsid w:val="006A1085"/>
    <w:rsid w:val="006A339A"/>
    <w:rsid w:val="006A3D66"/>
    <w:rsid w:val="006A429E"/>
    <w:rsid w:val="006A4FA1"/>
    <w:rsid w:val="006A52AD"/>
    <w:rsid w:val="006A5D29"/>
    <w:rsid w:val="006A5FED"/>
    <w:rsid w:val="006A7848"/>
    <w:rsid w:val="006B0AF5"/>
    <w:rsid w:val="006B0F67"/>
    <w:rsid w:val="006B152E"/>
    <w:rsid w:val="006B1C75"/>
    <w:rsid w:val="006B2670"/>
    <w:rsid w:val="006B395C"/>
    <w:rsid w:val="006B453A"/>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123A"/>
    <w:rsid w:val="006D239B"/>
    <w:rsid w:val="006D45AE"/>
    <w:rsid w:val="006D6C7A"/>
    <w:rsid w:val="006D6FBB"/>
    <w:rsid w:val="006D73F4"/>
    <w:rsid w:val="006D7644"/>
    <w:rsid w:val="006E095A"/>
    <w:rsid w:val="006E159C"/>
    <w:rsid w:val="006E190A"/>
    <w:rsid w:val="006E1977"/>
    <w:rsid w:val="006E42A3"/>
    <w:rsid w:val="006E4386"/>
    <w:rsid w:val="006E78E4"/>
    <w:rsid w:val="006E7C2C"/>
    <w:rsid w:val="006F1C0F"/>
    <w:rsid w:val="006F4C3B"/>
    <w:rsid w:val="006F56DD"/>
    <w:rsid w:val="006F75DC"/>
    <w:rsid w:val="0070173B"/>
    <w:rsid w:val="00701D02"/>
    <w:rsid w:val="0070215D"/>
    <w:rsid w:val="00703691"/>
    <w:rsid w:val="00704F48"/>
    <w:rsid w:val="0070688C"/>
    <w:rsid w:val="00706F2C"/>
    <w:rsid w:val="007106B6"/>
    <w:rsid w:val="00711041"/>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2D7"/>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87C6A"/>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9C4"/>
    <w:rsid w:val="007C6B0F"/>
    <w:rsid w:val="007D42C7"/>
    <w:rsid w:val="007D5D2B"/>
    <w:rsid w:val="007D6984"/>
    <w:rsid w:val="007E033A"/>
    <w:rsid w:val="007E03CD"/>
    <w:rsid w:val="007E0C43"/>
    <w:rsid w:val="007E0F7D"/>
    <w:rsid w:val="007E288D"/>
    <w:rsid w:val="007E30E9"/>
    <w:rsid w:val="007E3A8F"/>
    <w:rsid w:val="007E4C6C"/>
    <w:rsid w:val="007E4D7B"/>
    <w:rsid w:val="007E65B7"/>
    <w:rsid w:val="007E7F5F"/>
    <w:rsid w:val="007F0B05"/>
    <w:rsid w:val="007F1BE3"/>
    <w:rsid w:val="007F4401"/>
    <w:rsid w:val="007F791D"/>
    <w:rsid w:val="00800D3D"/>
    <w:rsid w:val="0080259B"/>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725"/>
    <w:rsid w:val="00873A30"/>
    <w:rsid w:val="00874A01"/>
    <w:rsid w:val="00875E60"/>
    <w:rsid w:val="00876C03"/>
    <w:rsid w:val="00880271"/>
    <w:rsid w:val="00883501"/>
    <w:rsid w:val="0088464F"/>
    <w:rsid w:val="00884B4A"/>
    <w:rsid w:val="00886570"/>
    <w:rsid w:val="008911A6"/>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F"/>
    <w:rsid w:val="008B6023"/>
    <w:rsid w:val="008C2659"/>
    <w:rsid w:val="008C2E2E"/>
    <w:rsid w:val="008C4A6E"/>
    <w:rsid w:val="008C58DC"/>
    <w:rsid w:val="008C5AC4"/>
    <w:rsid w:val="008D0E75"/>
    <w:rsid w:val="008D1FCC"/>
    <w:rsid w:val="008D3259"/>
    <w:rsid w:val="008D4EDB"/>
    <w:rsid w:val="008E1213"/>
    <w:rsid w:val="008E4303"/>
    <w:rsid w:val="008E4430"/>
    <w:rsid w:val="008E4568"/>
    <w:rsid w:val="008E4695"/>
    <w:rsid w:val="008E4896"/>
    <w:rsid w:val="008E6BF1"/>
    <w:rsid w:val="008F10EA"/>
    <w:rsid w:val="008F11FB"/>
    <w:rsid w:val="008F2CC2"/>
    <w:rsid w:val="008F30C1"/>
    <w:rsid w:val="008F349C"/>
    <w:rsid w:val="008F4216"/>
    <w:rsid w:val="008F6C54"/>
    <w:rsid w:val="008F7ADE"/>
    <w:rsid w:val="009010F1"/>
    <w:rsid w:val="00901D18"/>
    <w:rsid w:val="0090288D"/>
    <w:rsid w:val="00902E20"/>
    <w:rsid w:val="009030C7"/>
    <w:rsid w:val="00903A5B"/>
    <w:rsid w:val="00905743"/>
    <w:rsid w:val="009058D0"/>
    <w:rsid w:val="00911F95"/>
    <w:rsid w:val="00913C24"/>
    <w:rsid w:val="00921317"/>
    <w:rsid w:val="00921DC8"/>
    <w:rsid w:val="00922241"/>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5109"/>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D93"/>
    <w:rsid w:val="00977E3C"/>
    <w:rsid w:val="00977FFD"/>
    <w:rsid w:val="00980829"/>
    <w:rsid w:val="00981AF8"/>
    <w:rsid w:val="00982DDD"/>
    <w:rsid w:val="009833A4"/>
    <w:rsid w:val="0098457C"/>
    <w:rsid w:val="00985231"/>
    <w:rsid w:val="0098713D"/>
    <w:rsid w:val="00990011"/>
    <w:rsid w:val="00990A74"/>
    <w:rsid w:val="009A0080"/>
    <w:rsid w:val="009A1082"/>
    <w:rsid w:val="009A1161"/>
    <w:rsid w:val="009A14D7"/>
    <w:rsid w:val="009A2BC6"/>
    <w:rsid w:val="009A2CFC"/>
    <w:rsid w:val="009A4707"/>
    <w:rsid w:val="009A6DED"/>
    <w:rsid w:val="009A7FB7"/>
    <w:rsid w:val="009B04C0"/>
    <w:rsid w:val="009B10F9"/>
    <w:rsid w:val="009B3485"/>
    <w:rsid w:val="009B39E4"/>
    <w:rsid w:val="009B3B56"/>
    <w:rsid w:val="009B5BEA"/>
    <w:rsid w:val="009B60D0"/>
    <w:rsid w:val="009B66DA"/>
    <w:rsid w:val="009B6744"/>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F04E1"/>
    <w:rsid w:val="009F36E4"/>
    <w:rsid w:val="009F4CD6"/>
    <w:rsid w:val="009F5FDC"/>
    <w:rsid w:val="009F7820"/>
    <w:rsid w:val="00A00227"/>
    <w:rsid w:val="00A025D8"/>
    <w:rsid w:val="00A06586"/>
    <w:rsid w:val="00A06A13"/>
    <w:rsid w:val="00A06A71"/>
    <w:rsid w:val="00A06ECC"/>
    <w:rsid w:val="00A07C7C"/>
    <w:rsid w:val="00A10373"/>
    <w:rsid w:val="00A10798"/>
    <w:rsid w:val="00A11A29"/>
    <w:rsid w:val="00A13468"/>
    <w:rsid w:val="00A1352E"/>
    <w:rsid w:val="00A14027"/>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5018"/>
    <w:rsid w:val="00A465D4"/>
    <w:rsid w:val="00A47E62"/>
    <w:rsid w:val="00A50C6D"/>
    <w:rsid w:val="00A51D65"/>
    <w:rsid w:val="00A51E83"/>
    <w:rsid w:val="00A54A92"/>
    <w:rsid w:val="00A56572"/>
    <w:rsid w:val="00A56900"/>
    <w:rsid w:val="00A62740"/>
    <w:rsid w:val="00A62C1E"/>
    <w:rsid w:val="00A63236"/>
    <w:rsid w:val="00A64A24"/>
    <w:rsid w:val="00A65E24"/>
    <w:rsid w:val="00A65E26"/>
    <w:rsid w:val="00A71752"/>
    <w:rsid w:val="00A72A69"/>
    <w:rsid w:val="00A74A17"/>
    <w:rsid w:val="00A75267"/>
    <w:rsid w:val="00A7562A"/>
    <w:rsid w:val="00A763C1"/>
    <w:rsid w:val="00A81A0D"/>
    <w:rsid w:val="00A8598B"/>
    <w:rsid w:val="00A859F7"/>
    <w:rsid w:val="00A85B53"/>
    <w:rsid w:val="00A9584D"/>
    <w:rsid w:val="00A96D04"/>
    <w:rsid w:val="00AA204D"/>
    <w:rsid w:val="00AA23B3"/>
    <w:rsid w:val="00AA34E0"/>
    <w:rsid w:val="00AA4EB9"/>
    <w:rsid w:val="00AA5666"/>
    <w:rsid w:val="00AA6F73"/>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959"/>
    <w:rsid w:val="00B04AB3"/>
    <w:rsid w:val="00B05232"/>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0D34"/>
    <w:rsid w:val="00B311DB"/>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77B61"/>
    <w:rsid w:val="00B805C5"/>
    <w:rsid w:val="00B8191B"/>
    <w:rsid w:val="00B81A24"/>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0978"/>
    <w:rsid w:val="00BD12FD"/>
    <w:rsid w:val="00BD19F2"/>
    <w:rsid w:val="00BD37AB"/>
    <w:rsid w:val="00BD6CCE"/>
    <w:rsid w:val="00BD7E3D"/>
    <w:rsid w:val="00BE028F"/>
    <w:rsid w:val="00BE0400"/>
    <w:rsid w:val="00BE0D1E"/>
    <w:rsid w:val="00BE14E5"/>
    <w:rsid w:val="00BE376E"/>
    <w:rsid w:val="00BE3D8E"/>
    <w:rsid w:val="00BF1BA4"/>
    <w:rsid w:val="00BF3411"/>
    <w:rsid w:val="00BF43AA"/>
    <w:rsid w:val="00BF4E06"/>
    <w:rsid w:val="00BF50C7"/>
    <w:rsid w:val="00C03547"/>
    <w:rsid w:val="00C04324"/>
    <w:rsid w:val="00C04A88"/>
    <w:rsid w:val="00C067A4"/>
    <w:rsid w:val="00C0770E"/>
    <w:rsid w:val="00C106C4"/>
    <w:rsid w:val="00C12ACF"/>
    <w:rsid w:val="00C13BB9"/>
    <w:rsid w:val="00C153C5"/>
    <w:rsid w:val="00C155D6"/>
    <w:rsid w:val="00C1581E"/>
    <w:rsid w:val="00C15B64"/>
    <w:rsid w:val="00C16A2B"/>
    <w:rsid w:val="00C16D4D"/>
    <w:rsid w:val="00C17380"/>
    <w:rsid w:val="00C17472"/>
    <w:rsid w:val="00C17D98"/>
    <w:rsid w:val="00C20ED5"/>
    <w:rsid w:val="00C216CE"/>
    <w:rsid w:val="00C23380"/>
    <w:rsid w:val="00C23539"/>
    <w:rsid w:val="00C23818"/>
    <w:rsid w:val="00C258C4"/>
    <w:rsid w:val="00C25954"/>
    <w:rsid w:val="00C27A69"/>
    <w:rsid w:val="00C31E57"/>
    <w:rsid w:val="00C35700"/>
    <w:rsid w:val="00C369EA"/>
    <w:rsid w:val="00C37F23"/>
    <w:rsid w:val="00C406CE"/>
    <w:rsid w:val="00C437F6"/>
    <w:rsid w:val="00C43B32"/>
    <w:rsid w:val="00C44487"/>
    <w:rsid w:val="00C4568C"/>
    <w:rsid w:val="00C462BE"/>
    <w:rsid w:val="00C50330"/>
    <w:rsid w:val="00C505D5"/>
    <w:rsid w:val="00C50927"/>
    <w:rsid w:val="00C50D66"/>
    <w:rsid w:val="00C523FD"/>
    <w:rsid w:val="00C524C1"/>
    <w:rsid w:val="00C554A7"/>
    <w:rsid w:val="00C6284F"/>
    <w:rsid w:val="00C64E44"/>
    <w:rsid w:val="00C738E5"/>
    <w:rsid w:val="00C74D7A"/>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A602A"/>
    <w:rsid w:val="00CB0D60"/>
    <w:rsid w:val="00CB1A4A"/>
    <w:rsid w:val="00CB3769"/>
    <w:rsid w:val="00CB43D8"/>
    <w:rsid w:val="00CB4E01"/>
    <w:rsid w:val="00CB7CDE"/>
    <w:rsid w:val="00CC076F"/>
    <w:rsid w:val="00CC0A71"/>
    <w:rsid w:val="00CC1236"/>
    <w:rsid w:val="00CC156A"/>
    <w:rsid w:val="00CC29F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16342"/>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2B61"/>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763AC"/>
    <w:rsid w:val="00D804EB"/>
    <w:rsid w:val="00D826AD"/>
    <w:rsid w:val="00D83E21"/>
    <w:rsid w:val="00D869FD"/>
    <w:rsid w:val="00D8729A"/>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0368"/>
    <w:rsid w:val="00DF2BE3"/>
    <w:rsid w:val="00DF31D7"/>
    <w:rsid w:val="00DF333D"/>
    <w:rsid w:val="00DF43D8"/>
    <w:rsid w:val="00DF47BE"/>
    <w:rsid w:val="00E006C0"/>
    <w:rsid w:val="00E02317"/>
    <w:rsid w:val="00E027EE"/>
    <w:rsid w:val="00E030B7"/>
    <w:rsid w:val="00E044C0"/>
    <w:rsid w:val="00E0578B"/>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28D"/>
    <w:rsid w:val="00E31869"/>
    <w:rsid w:val="00E401D3"/>
    <w:rsid w:val="00E40B8B"/>
    <w:rsid w:val="00E41B91"/>
    <w:rsid w:val="00E42560"/>
    <w:rsid w:val="00E43EA1"/>
    <w:rsid w:val="00E45E58"/>
    <w:rsid w:val="00E47ED0"/>
    <w:rsid w:val="00E50695"/>
    <w:rsid w:val="00E519AD"/>
    <w:rsid w:val="00E531CE"/>
    <w:rsid w:val="00E56413"/>
    <w:rsid w:val="00E575A5"/>
    <w:rsid w:val="00E6244B"/>
    <w:rsid w:val="00E65884"/>
    <w:rsid w:val="00E65BEA"/>
    <w:rsid w:val="00E71932"/>
    <w:rsid w:val="00E71BEC"/>
    <w:rsid w:val="00E73AED"/>
    <w:rsid w:val="00E77F0A"/>
    <w:rsid w:val="00E81208"/>
    <w:rsid w:val="00E830DB"/>
    <w:rsid w:val="00E83FF6"/>
    <w:rsid w:val="00E853BC"/>
    <w:rsid w:val="00E853E2"/>
    <w:rsid w:val="00E8673C"/>
    <w:rsid w:val="00E91521"/>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28B7"/>
    <w:rsid w:val="00ED3CC2"/>
    <w:rsid w:val="00ED3D09"/>
    <w:rsid w:val="00ED5201"/>
    <w:rsid w:val="00ED5741"/>
    <w:rsid w:val="00EE1493"/>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88D"/>
    <w:rsid w:val="00F222D9"/>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B70E3"/>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8DB"/>
    <w:rsid w:val="00FE331F"/>
    <w:rsid w:val="00FE385D"/>
    <w:rsid w:val="00FE3917"/>
    <w:rsid w:val="00FE47EF"/>
    <w:rsid w:val="00FE511B"/>
    <w:rsid w:val="00FE7841"/>
    <w:rsid w:val="00FF065D"/>
    <w:rsid w:val="00FF06DA"/>
    <w:rsid w:val="00FF169E"/>
    <w:rsid w:val="00FF2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95E13"/>
    <w:rPr>
      <w:rFonts w:hAnsi="Arial" w:ascii="Arial"/>
      <w:b/>
      <w:sz w:val="24"/>
      <w:szCs w:val="24"/>
      <w:lang w:eastAsia="en-US"/>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Tijeloteksta" w:type="paragraph">
    <w:name w:val="Body Text"/>
    <w:basedOn w:val="Normal"/>
    <w:rsid w:val="000326EF"/>
    <w:pPr>
      <w:jc w:val="both"/>
    </w:pPr>
    <w:rPr>
      <w:rFonts w:hAnsi="Times New Roman" w:ascii="Times New Roman"/>
      <w:b w:val="false"/>
      <w:szCs w:val="20"/>
      <w:lang w:eastAsia="hr-HR"/>
    </w:rPr>
  </w:style>
  <w:style w:styleId="Odlomakpopisa" w:type="paragraph">
    <w:name w:val="List Paragraph"/>
    <w:basedOn w:val="Normal"/>
    <w:uiPriority w:val="34"/>
    <w:qFormat/>
    <w:rsid w:val="004727D1"/>
    <w:pPr>
      <w:ind w:left="708"/>
    </w:pPr>
  </w:style>
  <w:style w:styleId="Tekstrezerviranogmjesta" w:type="character">
    <w:name w:val="Placeholder Text"/>
    <w:basedOn w:val="Zadanifontodlomka"/>
    <w:uiPriority w:val="99"/>
    <w:semiHidden/>
    <w:rsid w:val="006F75DC"/>
    <w:rPr>
      <w:color w:val="808080"/>
      <w:bdr w:space="0" w:sz="0" w:color="auto" w:val="none"/>
      <w:shd w:fill="auto" w:color="auto" w:val="clear"/>
    </w:rPr>
  </w:style>
  <w:style w:customStyle="true" w:styleId="eSPISCCParagraphDefaultFont" w:type="character">
    <w:name w:val="eSPIS_CC_Paragraph Default Font"/>
    <w:basedOn w:val="Zadanifontodlomka"/>
    <w:rsid w:val="006F75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75D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F75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75DC"/>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6F75DC"/>
    <w:rPr>
      <w:rFonts w:cs="Tahoma" w:hAnsi="Tahoma" w:ascii="Tahoma"/>
      <w:sz w:val="16"/>
      <w:szCs w:val="16"/>
    </w:rPr>
  </w:style>
  <w:style w:customStyle="true" w:styleId="TekstbaloniaChar" w:type="character">
    <w:name w:val="Tekst balončića Char"/>
    <w:basedOn w:val="Zadanifontodlomka"/>
    <w:link w:val="Tekstbalonia"/>
    <w:rsid w:val="006F75DC"/>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95E13"/>
    <w:rPr>
      <w:rFonts w:ascii="Arial" w:hAnsi="Arial"/>
      <w:b/>
      <w:sz w:val="24"/>
      <w:szCs w:val="24"/>
      <w:lang w:eastAsia="en-US"/>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Tijeloteksta" w:type="paragraph">
    <w:name w:val="Body Text"/>
    <w:basedOn w:val="Normal"/>
    <w:rsid w:val="000326EF"/>
    <w:pPr>
      <w:jc w:val="both"/>
    </w:pPr>
    <w:rPr>
      <w:rFonts w:ascii="Times New Roman" w:hAnsi="Times New Roman"/>
      <w:b w:val="0"/>
      <w:szCs w:val="20"/>
      <w:lang w:eastAsia="hr-HR"/>
    </w:rPr>
  </w:style>
  <w:style w:styleId="Odlomakpopisa" w:type="paragraph">
    <w:name w:val="List Paragraph"/>
    <w:basedOn w:val="Normal"/>
    <w:uiPriority w:val="34"/>
    <w:qFormat/>
    <w:rsid w:val="004727D1"/>
    <w:pPr>
      <w:ind w:left="708"/>
    </w:pPr>
  </w:style>
  <w:style w:styleId="Tekstrezerviranogmjesta" w:type="character">
    <w:name w:val="Placeholder Text"/>
    <w:basedOn w:val="Zadanifontodlomka"/>
    <w:uiPriority w:val="99"/>
    <w:semiHidden/>
    <w:rsid w:val="006F75DC"/>
    <w:rPr>
      <w:color w:val="808080"/>
      <w:bdr w:color="auto" w:space="0" w:sz="0" w:val="none"/>
      <w:shd w:color="auto" w:fill="auto" w:val="clear"/>
    </w:rPr>
  </w:style>
  <w:style w:customStyle="1" w:styleId="eSPISCCParagraphDefaultFont" w:type="character">
    <w:name w:val="eSPIS_CC_Paragraph Default Font"/>
    <w:basedOn w:val="Zadanifontodlomka"/>
    <w:rsid w:val="006F75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75D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F75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75DC"/>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6F75DC"/>
    <w:rPr>
      <w:rFonts w:ascii="Tahoma" w:cs="Tahoma" w:hAnsi="Tahoma"/>
      <w:sz w:val="16"/>
      <w:szCs w:val="16"/>
    </w:rPr>
  </w:style>
  <w:style w:customStyle="1" w:styleId="TekstbaloniaChar" w:type="character">
    <w:name w:val="Tekst balončića Char"/>
    <w:basedOn w:val="Zadanifontodlomka"/>
    <w:link w:val="Tekstbalonia"/>
    <w:rsid w:val="006F75DC"/>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2016.</izvorni_sadrzaj>
    <derivirana_varijabla naziv="DomainObject.DatumDonosenjaOdluke_1">23.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St-16/2016-8</izvorni_sadrzaj>
    <derivirana_varijabla naziv="DomainObject.Oznaka_1">St-16/2016-8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St-16/2016</izvorni_sadrzaj>
    <derivirana_varijabla naziv="DomainObject.Predmet.OznakaBroj_1">St-16/2016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Boćarski klub TURNIĆ</izvorni_sadrzaj>
    <derivirana_varijabla naziv="DomainObject.Predmet.ProtustrankaFormated_1">  Boćarski klub TURNIĆ</derivirana_varijabla>
  </DomainObject.Predmet.ProtustrankaFormated>
  <DomainObject.Predmet.ProtustrankaFormatedOIB>
    <izvorni_sadrzaj>  Boćarski klub TURNIĆ, OIB 89688897411</izvorni_sadrzaj>
    <derivirana_varijabla naziv="DomainObject.Predmet.ProtustrankaFormatedOIB_1">  Boćarski klub TURNIĆ, OIB 89688897411</derivirana_varijabla>
  </DomainObject.Predmet.ProtustrankaFormatedOIB>
  <DomainObject.Predmet.ProtustrankaFormatedWithAdress>
    <izvorni_sadrzaj> Boćarski klub TURNIĆ, Antuna Barca 7, 51000 Rijeka</izvorni_sadrzaj>
    <derivirana_varijabla naziv="DomainObject.Predmet.ProtustrankaFormatedWithAdress_1"> Boćarski klub TURNIĆ, Antuna Barca 7, 51000 Rijeka</derivirana_varijabla>
  </DomainObject.Predmet.ProtustrankaFormatedWithAdress>
  <DomainObject.Predmet.ProtustrankaFormatedWithAdressOIB>
    <izvorni_sadrzaj> Boćarski klub TURNIĆ, OIB 89688897411, Antuna Barca 7, 51000 Rijeka</izvorni_sadrzaj>
    <derivirana_varijabla naziv="DomainObject.Predmet.ProtustrankaFormatedWithAdressOIB_1"> Boćarski klub TURNIĆ, OIB 89688897411, Antuna Barca 7, 51000 Rijeka</derivirana_varijabla>
  </DomainObject.Predmet.ProtustrankaFormatedWithAdressOIB>
  <DomainObject.Predmet.ProtustrankaWithAdress>
    <izvorni_sadrzaj>Boćarski klub TURNIĆ Antuna Barca 7, 51000 Rijeka</izvorni_sadrzaj>
    <derivirana_varijabla naziv="DomainObject.Predmet.ProtustrankaWithAdress_1">Boćarski klub TURNIĆ Antuna Barca 7, 51000 Rijeka</derivirana_varijabla>
  </DomainObject.Predmet.ProtustrankaWithAdress>
  <DomainObject.Predmet.ProtustrankaWithAdressOIB>
    <izvorni_sadrzaj>Boćarski klub TURNIĆ, OIB 89688897411, Antuna Barca 7, 51000 Rijeka</izvorni_sadrzaj>
    <derivirana_varijabla naziv="DomainObject.Predmet.ProtustrankaWithAdressOIB_1">Boćarski klub TURNIĆ, OIB 89688897411, Antuna Barca 7, 51000 Rijeka</derivirana_varijabla>
  </DomainObject.Predmet.ProtustrankaWithAdressOIB>
  <DomainObject.Predmet.ProtustrankaNazivFormated>
    <izvorni_sadrzaj>Boćarski klub TURNIĆ</izvorni_sadrzaj>
    <derivirana_varijabla naziv="DomainObject.Predmet.ProtustrankaNazivFormated_1">Boćarski klub TURNIĆ</derivirana_varijabla>
  </DomainObject.Predmet.ProtustrankaNazivFormated>
  <DomainObject.Predmet.ProtustrankaNazivFormatedOIB>
    <izvorni_sadrzaj>Boćarski klub TURNIĆ, OIB 89688897411</izvorni_sadrzaj>
    <derivirana_varijabla naziv="DomainObject.Predmet.ProtustrankaNazivFormatedOIB_1">Boćarski klub TURNIĆ, OIB 89688897411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 NA Rijeka</izvorni_sadrzaj>
    <derivirana_varijabla naziv="DomainObject.Predmet.StrankaFormated_1">  FI NA Rijeka</derivirana_varijabla>
  </DomainObject.Predmet.StrankaFormated>
  <DomainObject.Predmet.StrankaFormatedOIB>
    <izvorni_sadrzaj>  FI NA Rijeka, OIB 85821130368</izvorni_sadrzaj>
    <derivirana_varijabla naziv="DomainObject.Predmet.StrankaFormatedOIB_1">  FI NA Rijeka, OIB 85821130368</derivirana_varijabla>
  </DomainObject.Predmet.StrankaFormatedOIB>
  <DomainObject.Predmet.StrankaFormatedWithAdress>
    <izvorni_sadrzaj> FI NA Rijeka, Frana Kurelca 8, 51000 Rijeka</izvorni_sadrzaj>
    <derivirana_varijabla naziv="DomainObject.Predmet.StrankaFormatedWithAdress_1"> FI NA Rijeka, Frana Kurelca 8, 51000 Rijeka</derivirana_varijabla>
  </DomainObject.Predmet.StrankaFormatedWithAdress>
  <DomainObject.Predmet.StrankaFormatedWithAdressOIB>
    <izvorni_sadrzaj> FI NA Rijeka, OIB 85821130368, Frana Kurelca 8, 51000 Rijeka</izvorni_sadrzaj>
    <derivirana_varijabla naziv="DomainObject.Predmet.StrankaFormatedWithAdressOIB_1"> FI NA Rijeka, OIB 85821130368, Frana Kurelca 8, 51000 Rijeka</derivirana_varijabla>
  </DomainObject.Predmet.StrankaFormatedWithAdressOIB>
  <DomainObject.Predmet.StrankaWithAdress>
    <izvorni_sadrzaj>FI NA Rijeka Frana Kurelca 8,51000 Rijeka</izvorni_sadrzaj>
    <derivirana_varijabla naziv="DomainObject.Predmet.StrankaWithAdress_1">FI NA Rijeka Frana Kurelca 8,51000 Rijeka</derivirana_varijabla>
  </DomainObject.Predmet.StrankaWithAdress>
  <DomainObject.Predmet.StrankaWithAdressOIB>
    <izvorni_sadrzaj>FI NA Rijeka, OIB 85821130368, Frana Kurelca 8,51000 Rijeka</izvorni_sadrzaj>
    <derivirana_varijabla naziv="DomainObject.Predmet.StrankaWithAdressOIB_1">FI NA Rijeka, OIB 85821130368, Frana Kurelca 8,51000 Rijeka</derivirana_varijabla>
  </DomainObject.Predmet.StrankaWithAdressOIB>
  <DomainObject.Predmet.StrankaNazivFormated>
    <izvorni_sadrzaj>FI NA Rijeka</izvorni_sadrzaj>
    <derivirana_varijabla naziv="DomainObject.Predmet.StrankaNazivFormated_1">FI NA Rijeka</derivirana_varijabla>
  </DomainObject.Predmet.StrankaNazivFormated>
  <DomainObject.Predmet.StrankaNazivFormatedOIB>
    <izvorni_sadrzaj>FI NA Rijeka, OIB 85821130368</izvorni_sadrzaj>
    <derivirana_varijabla naziv="DomainObject.Predmet.StrankaNazivFormatedOIB_1">FI 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 NA Rijeka</item>
    </izvorni_sadrzaj>
    <derivirana_varijabla naziv="DomainObject.Predmet.StrankaListFormated_1">
      <item>FI NA Rijeka</item>
    </derivirana_varijabla>
  </DomainObject.Predmet.StrankaListFormated>
  <DomainObject.Predmet.StrankaListFormatedOIB>
    <izvorni_sadrzaj>
      <item>FI NA Rijeka, OIB 85821130368</item>
    </izvorni_sadrzaj>
    <derivirana_varijabla naziv="DomainObject.Predmet.StrankaListFormatedOIB_1">
      <item>FI NA Rijeka, OIB 85821130368</item>
    </derivirana_varijabla>
  </DomainObject.Predmet.StrankaListFormatedOIB>
  <DomainObject.Predmet.StrankaListFormatedWithAdress>
    <izvorni_sadrzaj>
      <item>FI NA Rijeka, Frana Kurelca 8, 51000 Rijeka</item>
    </izvorni_sadrzaj>
    <derivirana_varijabla naziv="DomainObject.Predmet.StrankaListFormatedWithAdress_1">
      <item>FI NA Rijeka, Frana Kurelca 8, 51000 Rijeka</item>
    </derivirana_varijabla>
  </DomainObject.Predmet.StrankaListFormatedWithAdress>
  <DomainObject.Predmet.StrankaListFormatedWithAdressOIB>
    <izvorni_sadrzaj>
      <item>FI NA Rijeka, OIB 85821130368, Frana Kurelca 8, 51000 Rijeka</item>
    </izvorni_sadrzaj>
    <derivirana_varijabla naziv="DomainObject.Predmet.StrankaListFormatedWithAdressOIB_1">
      <item>FI NA Rijeka, OIB 85821130368, Frana Kurelca 8, 51000 Rijeka</item>
    </derivirana_varijabla>
  </DomainObject.Predmet.StrankaListFormatedWithAdressOIB>
  <DomainObject.Predmet.StrankaListNazivFormated>
    <izvorni_sadrzaj>
      <item>FI NA Rijeka</item>
    </izvorni_sadrzaj>
    <derivirana_varijabla naziv="DomainObject.Predmet.StrankaListNazivFormated_1">
      <item>FI NA Rijeka</item>
    </derivirana_varijabla>
  </DomainObject.Predmet.StrankaListNazivFormated>
  <DomainObject.Predmet.StrankaListNazivFormatedOIB>
    <izvorni_sadrzaj>
      <item>FI NA Rijeka, OIB 85821130368</item>
    </izvorni_sadrzaj>
    <derivirana_varijabla naziv="DomainObject.Predmet.StrankaListNazivFormatedOIB_1">
      <item>FI NA Rijeka, OIB 85821130368</item>
    </derivirana_varijabla>
  </DomainObject.Predmet.StrankaListNazivFormatedOIB>
  <DomainObject.Predmet.ProtuStrankaListFormated>
    <izvorni_sadrzaj>
      <item>Boćarski klub TURNIĆ</item>
    </izvorni_sadrzaj>
    <derivirana_varijabla naziv="DomainObject.Predmet.ProtuStrankaListFormated_1">
      <item>Boćarski klub TURNIĆ</item>
    </derivirana_varijabla>
  </DomainObject.Predmet.ProtuStrankaListFormated>
  <DomainObject.Predmet.ProtuStrankaListFormatedOIB>
    <izvorni_sadrzaj>
      <item>Boćarski klub TURNIĆ, OIB 89688897411</item>
    </izvorni_sadrzaj>
    <derivirana_varijabla naziv="DomainObject.Predmet.ProtuStrankaListFormatedOIB_1">
      <item>Boćarski klub TURNIĆ, OIB 89688897411</item>
    </derivirana_varijabla>
  </DomainObject.Predmet.ProtuStrankaListFormatedOIB>
  <DomainObject.Predmet.ProtuStrankaListFormatedWithAdress>
    <izvorni_sadrzaj>
      <item>Boćarski klub TURNIĆ, Antuna Barca 7, 51000 Rijeka</item>
    </izvorni_sadrzaj>
    <derivirana_varijabla naziv="DomainObject.Predmet.ProtuStrankaListFormatedWithAdress_1">
      <item>Boćarski klub TURNIĆ, Antuna Barca 7, 51000 Rijeka</item>
    </derivirana_varijabla>
  </DomainObject.Predmet.ProtuStrankaListFormatedWithAdress>
  <DomainObject.Predmet.ProtuStrankaListFormatedWithAdressOIB>
    <izvorni_sadrzaj>
      <item>Boćarski klub TURNIĆ, OIB 89688897411, Antuna Barca 7, 51000 Rijeka</item>
    </izvorni_sadrzaj>
    <derivirana_varijabla naziv="DomainObject.Predmet.ProtuStrankaListFormatedWithAdressOIB_1">
      <item>Boćarski klub TURNIĆ, OIB 89688897411, Antuna Barca 7, 51000 Rijeka</item>
    </derivirana_varijabla>
  </DomainObject.Predmet.ProtuStrankaListFormatedWithAdressOIB>
  <DomainObject.Predmet.ProtuStrankaListNazivFormated>
    <izvorni_sadrzaj>
      <item>Boćarski klub TURNIĆ</item>
    </izvorni_sadrzaj>
    <derivirana_varijabla naziv="DomainObject.Predmet.ProtuStrankaListNazivFormated_1">
      <item>Boćarski klub TURNIĆ</item>
    </derivirana_varijabla>
  </DomainObject.Predmet.ProtuStrankaListNazivFormated>
  <DomainObject.Predmet.ProtuStrankaListNazivFormatedOIB>
    <izvorni_sadrzaj>
      <item>Boćarski klub TURNIĆ, OIB 89688897411</item>
    </izvorni_sadrzaj>
    <derivirana_varijabla naziv="DomainObject.Predmet.ProtuStrankaListNazivFormatedOIB_1">
      <item>Boćarski klub TURNIĆ, OIB 89688897411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St-16/2016-8</izvorni_sadrzaj>
    <derivirana_varijabla naziv="DomainObject.PoslovniBrojDokumenta_1">St-16/2016-8</derivirana_varijabla>
  </DomainObject.PoslovniBrojDokumenta>
  <DomainObject.Predmet.StrankaIDrugi>
    <izvorni_sadrzaj>FI NA Rijeka</izvorni_sadrzaj>
    <derivirana_varijabla naziv="DomainObject.Predmet.StrankaIDrugi_1">FI NA Rijeka</derivirana_varijabla>
  </DomainObject.Predmet.StrankaIDrugi>
  <DomainObject.Predmet.ProtustrankaIDrugi>
    <izvorni_sadrzaj>Boćarski klub TURNIĆ</izvorni_sadrzaj>
    <derivirana_varijabla naziv="DomainObject.Predmet.ProtustrankaIDrugi_1">Boćarski klub TURNIĆ</derivirana_varijabla>
  </DomainObject.Predmet.ProtustrankaIDrugi>
  <DomainObject.Predmet.StrankaIDrugiAdressOIB>
    <izvorni_sadrzaj>FI NA Rijeka, OIB 85821130368, Frana Kurelca 8, 51000 Rijeka</izvorni_sadrzaj>
    <derivirana_varijabla naziv="DomainObject.Predmet.StrankaIDrugiAdressOIB_1">FI NA Rijeka, OIB 85821130368, Frana Kurelca 8, 51000 Rijeka</derivirana_varijabla>
  </DomainObject.Predmet.StrankaIDrugiAdressOIB>
  <DomainObject.Predmet.ProtustrankaIDrugiAdressOIB>
    <izvorni_sadrzaj>Boćarski klub TURNIĆ, OIB 89688897411, Antuna Barca 7, 51000 Rijeka</izvorni_sadrzaj>
    <derivirana_varijabla naziv="DomainObject.Predmet.ProtustrankaIDrugiAdressOIB_1">Boćarski klub TURNIĆ, OIB 89688897411, Antuna Barca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 NA Rijeka</item>
      <item>Boćarski klub TURNIĆ</item>
    </izvorni_sadrzaj>
    <derivirana_varijabla naziv="DomainObject.Predmet.SudioniciListNaziv_1">
      <item>FI NA Rijeka</item>
      <item>Boćarski klub TURNIĆ</item>
    </derivirana_varijabla>
  </DomainObject.Predmet.SudioniciListNaziv>
  <DomainObject.Predmet.SudioniciListAdressOIB>
    <izvorni_sadrzaj>
      <item>FI NA Rijeka, OIB 85821130368, Frana Kurelca 8,51000 Rijeka</item>
      <item>Boćarski klub TURNIĆ, OIB 89688897411, Antuna Barca 7,51000 Rijeka</item>
    </izvorni_sadrzaj>
    <derivirana_varijabla naziv="DomainObject.Predmet.SudioniciListAdressOIB_1">
      <item>FI NA Rijeka, OIB 85821130368, Frana Kurelca 8,51000 Rijeka</item>
      <item>Boćarski klub TURNIĆ, OIB 89688897411, Antuna Barca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89688897411</item>
    </izvorni_sadrzaj>
    <derivirana_varijabla naziv="DomainObject.Predmet.SudioniciListNazivOIB_1">
      <item>, OIB 85821130368</item>
      <item>, OIB 89688897411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320</properties:Words>
  <properties:Characters>1693</properties:Characters>
  <properties:Lines>54</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2016-08-23T08:28:00Z</dcterms:created>
  <dc:creator>korlevicd</dc:creator>
  <cp:lastModifiedBy>Jasna Radulović</cp:lastModifiedBy>
  <cp:lastPrinted>2016-08-23T06:59:00Z</cp:lastPrinted>
  <dcterms:modified xmlns:xsi="http://www.w3.org/2001/XMLSchema-instance" xsi:type="dcterms:W3CDTF">2016-08-23T12:51:00Z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St-16/2016-8 / Odluka - Rješenje - obustava postupka</vt:lpwstr>
  </prop:property>
  <prop:property name="CC_coloring" pid="4" fmtid="{D5CDD505-2E9C-101B-9397-08002B2CF9AE}">
    <vt:bool>false</vt:bool>
  </prop:property>
  <prop:property name="BrojStranica" pid="5" fmtid="{D5CDD505-2E9C-101B-9397-08002B2CF9AE}">
    <vt:i4>2</vt:i4>
  </prop:property>
</prop:Properties>
</file>