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fa03" w14:paraId="725fa03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3212D7">
        <w:t>1837</w:t>
      </w:r>
      <w:r w:rsidR="007D047B">
        <w:t>/16-</w:t>
      </w:r>
      <w:r w:rsidR="003212D7">
        <w:t>8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3212D7">
        <w:t>FLEXOR d.o.o., Osijek, Ružina Ulica 36, MBS: 030028214, OIB: 87239616636</w:t>
      </w:r>
      <w:r w:rsidR="002F3F8D" w:rsidRPr="00AE7D44">
        <w:t>,</w:t>
      </w:r>
      <w:r w:rsidR="002F3F8D">
        <w:t xml:space="preserve"> dana </w:t>
      </w:r>
      <w:r w:rsidR="003212D7">
        <w:t>17</w:t>
      </w:r>
      <w:r w:rsidR="005F2DDE">
        <w:t xml:space="preserve">. </w:t>
      </w:r>
      <w:r w:rsidR="00B506AD">
        <w:t>veljače</w:t>
      </w:r>
      <w:r w:rsidR="002F3F8D">
        <w:t xml:space="preserve"> 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3212D7">
        <w:t xml:space="preserve">FLEXOR d.o.o., Osijek, Ružina Ulica 36, MBS: 030028214, OIB: 87239616636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3212D7">
        <w:t>1837</w:t>
      </w:r>
      <w:r w:rsidRPr="00AE7D44">
        <w:t>-16</w:t>
      </w:r>
      <w:r>
        <w:t xml:space="preserve"> kod Hrvatske poštanske banke iznos od </w:t>
      </w:r>
      <w:r w:rsidR="003212D7">
        <w:t>30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3212D7">
        <w:t>14</w:t>
      </w:r>
      <w:r w:rsidR="007D047B">
        <w:t xml:space="preserve">. </w:t>
      </w:r>
      <w:r w:rsidR="003212D7">
        <w:t>lipnja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3212D7">
        <w:t>FLEXOR d.o.o., Osijek, Ružina Ulica 36, MBS: 030028214, OIB: 87239616636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032CF" w:rsidR="001032CF">
      <w:pPr>
        <w:jc w:val="right"/>
      </w:pPr>
      <w:r>
        <w:lastRenderedPageBreak/>
        <w:tab/>
      </w:r>
      <w:r w:rsidR="007D047B">
        <w:tab/>
      </w:r>
      <w:r w:rsidR="00B506AD">
        <w:tab/>
        <w:t>Broj: 6 St-</w:t>
      </w:r>
      <w:r w:rsidR="003212D7">
        <w:t>1837</w:t>
      </w:r>
      <w:r w:rsidR="00B506AD">
        <w:t>/16-</w:t>
      </w:r>
      <w:r w:rsidR="003212D7">
        <w:t>8</w:t>
      </w:r>
    </w:p>
    <w:p w:rsidRDefault="00B37FD5" w:rsidP="001435B1" w:rsidR="00B37FD5">
      <w:pPr>
        <w:tabs>
          <w:tab w:pos="4050" w:val="left"/>
        </w:tabs>
        <w:jc w:val="right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3212D7">
        <w:t>1837</w:t>
      </w:r>
      <w:r w:rsidR="00411A7F">
        <w:t xml:space="preserve">/16 od </w:t>
      </w:r>
      <w:r w:rsidR="003212D7">
        <w:t>18</w:t>
      </w:r>
      <w:r w:rsidR="007D047B">
        <w:t xml:space="preserve">. </w:t>
      </w:r>
      <w:r w:rsidR="00B506AD">
        <w:t>siječnja</w:t>
      </w:r>
      <w:r w:rsidR="00411A7F">
        <w:t xml:space="preserve"> </w:t>
      </w:r>
      <w:r w:rsidR="00FD751B">
        <w:t>201</w:t>
      </w:r>
      <w:r w:rsidR="00B506AD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3212D7">
        <w:t>30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212D7">
        <w:t>17</w:t>
      </w:r>
      <w:r w:rsidR="00AE7D44">
        <w:t>.</w:t>
      </w:r>
      <w:r w:rsidR="003B0183">
        <w:t xml:space="preserve"> </w:t>
      </w:r>
      <w:r w:rsidR="00B506AD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3212D7">
        <w:t>17</w:t>
      </w:r>
      <w:r w:rsidR="00AE7D44">
        <w:t>/</w:t>
      </w:r>
      <w:r w:rsidR="00B506AD">
        <w:t>3</w:t>
      </w:r>
      <w:r w:rsidR="003B0183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491" w:rsidR="009B4491">
      <w:r>
        <w:separator/>
      </w:r>
    </w:p>
  </w:endnote>
  <w:endnote w:id="0" w:type="continuationSeparator">
    <w:p w:rsidRDefault="009B4491" w:rsidR="009B4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491" w:rsidR="009B4491">
      <w:r>
        <w:separator/>
      </w:r>
    </w:p>
  </w:footnote>
  <w:footnote w:id="0" w:type="continuationSeparator">
    <w:p w:rsidRDefault="009B4491" w:rsidR="009B44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3FA5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1F68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95906"/>
    <w:rsid w:val="002F3F8D"/>
    <w:rsid w:val="00313F98"/>
    <w:rsid w:val="003212D7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33FA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310B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4491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506AD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F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F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FLEXOR društvo s ograničenom odgovornošću za trgovinu i građevinarstvo</izvorni_sadrzaj>
    <derivirana_varijabla naziv="DomainObject.Predmet.ProtustrankaFormated_1">  FLEXOR društvo s ograničenom odgovornošću za trgovinu i građevinarstvo</derivirana_varijabla>
  </DomainObject.Predmet.ProtustrankaFormated>
  <DomainObject.Predmet.ProtustrankaFormatedOIB>
    <izvorni_sadrzaj>  FLEXOR društvo s ograničenom odgovornošću za trgovinu i građevinarstvo, OIB 87239616636</izvorni_sadrzaj>
    <derivirana_varijabla naziv="DomainObject.Predmet.ProtustrankaFormatedOIB_1">  FLEXOR društvo s ograničenom odgovornošću za trgovinu i građevinarstvo, OIB 87239616636</derivirana_varijabla>
  </DomainObject.Predmet.ProtustrankaFormatedOIB>
  <DomainObject.Predmet.ProtustrankaFormatedWithAdress>
    <izvorni_sadrzaj> FLEXOR društvo s ograničenom odgovornošću za trgovinu i građevinarstvo, Ružina Ulica 36, 31000 Osijek</izvorni_sadrzaj>
    <derivirana_varijabla naziv="DomainObject.Predmet.ProtustrankaFormatedWithAdress_1"> FLEXOR društvo s ograničenom odgovornošću za trgovinu i građevinarstvo, Ružina Ulica 36, 31000 Osijek</derivirana_varijabla>
  </DomainObject.Predmet.ProtustrankaFormatedWithAdress>
  <DomainObject.Predmet.ProtustrankaFormatedWithAdressOIB>
    <izvorni_sadrzaj> FLEXOR društvo s ograničenom odgovornošću za trgovinu i građevinarstvo, OIB 87239616636, Ružina Ulica 36, 31000 Osijek</izvorni_sadrzaj>
    <derivirana_varijabla naziv="DomainObject.Predmet.ProtustrankaFormatedWithAdressOIB_1"> FLEXOR društvo s ograničenom odgovornošću za trgovinu i građevinarstvo, OIB 87239616636, Ružina Ulica 36, 31000 Osijek</derivirana_varijabla>
  </DomainObject.Predmet.ProtustrankaFormatedWithAdressOIB>
  <DomainObject.Predmet.ProtustrankaWithAdress>
    <izvorni_sadrzaj>FLEXOR društvo s ograničenom odgovornošću za trgovinu i građevinarstvo Ružina Ulica 36, 31000 Osijek</izvorni_sadrzaj>
    <derivirana_varijabla naziv="DomainObject.Predmet.ProtustrankaWithAdress_1">FLEXOR društvo s ograničenom odgovornošću za trgovinu i građevinarstvo Ružina Ulica 36, 31000 Osijek</derivirana_varijabla>
  </DomainObject.Predmet.ProtustrankaWithAdress>
  <DomainObject.Predmet.ProtustrankaWithAdressOIB>
    <izvorni_sadrzaj>FLEXOR društvo s ograničenom odgovornošću za trgovinu i građevinarstvo, OIB 87239616636, Ružina Ulica 36, 31000 Osijek</izvorni_sadrzaj>
    <derivirana_varijabla naziv="DomainObject.Predmet.ProtustrankaWithAdressOIB_1">FLEXOR društvo s ograničenom odgovornošću za trgovinu i građevinarstvo, OIB 87239616636, Ružina Ulica 36, 31000 Osijek</derivirana_varijabla>
  </DomainObject.Predmet.ProtustrankaWithAdressOIB>
  <DomainObject.Predmet.ProtustrankaNazivFormated>
    <izvorni_sadrzaj>FLEXOR društvo s ograničenom odgovornošću za trgovinu i građevinarstvo</izvorni_sadrzaj>
    <derivirana_varijabla naziv="DomainObject.Predmet.ProtustrankaNazivFormated_1">FLEXOR društvo s ograničenom odgovornošću za trgovinu i građevinarstvo</derivirana_varijabla>
  </DomainObject.Predmet.ProtustrankaNazivFormated>
  <DomainObject.Predmet.ProtustrankaNazivFormatedOIB>
    <izvorni_sadrzaj>FLEXOR društvo s ograničenom odgovornošću za trgovinu i građevinarstvo, OIB 87239616636</izvorni_sadrzaj>
    <derivirana_varijabla naziv="DomainObject.Predmet.ProtustrankaNazivFormatedOIB_1">FLEXOR društvo s ograničenom odgovornošću za trgovinu i građevinarstvo, OIB 87239616636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FLEXOR društvo s ograničenom odgovornošću za trgovinu i građevinarstvo</item>
    </izvorni_sadrzaj>
    <derivirana_varijabla naziv="DomainObject.Predmet.ProtuStrankaListFormated_1">
      <item>FLEXOR društvo s ograničenom odgovornošću za trgovinu i građevinarstvo</item>
    </derivirana_varijabla>
  </DomainObject.Predmet.ProtuStrankaListFormated>
  <DomainObject.Predmet.ProtuStrankaListFormatedOIB>
    <izvorni_sadrzaj>
      <item>FLEXOR društvo s ograničenom odgovornošću za trgovinu i građevinarstvo, OIB 87239616636</item>
    </izvorni_sadrzaj>
    <derivirana_varijabla naziv="DomainObject.Predmet.ProtuStrankaListFormatedOIB_1">
      <item>FLEXOR društvo s ograničenom odgovornošću za trgovinu i građevinarstvo, OIB 87239616636</item>
    </derivirana_varijabla>
  </DomainObject.Predmet.ProtuStrankaListFormatedOIB>
  <DomainObject.Predmet.ProtuStrankaListFormatedWithAdress>
    <izvorni_sadrzaj>
      <item>FLEXOR društvo s ograničenom odgovornošću za trgovinu i građevinarstvo, Ružina Ulica 36, 31000 Osijek</item>
    </izvorni_sadrzaj>
    <derivirana_varijabla naziv="DomainObject.Predmet.ProtuStrankaListFormatedWithAdress_1">
      <item>FLEXOR društvo s ograničenom odgovornošću za trgovinu i građevinarstvo, Ružina Ulica 36, 31000 Osijek</item>
    </derivirana_varijabla>
  </DomainObject.Predmet.ProtuStrankaListFormatedWithAdress>
  <DomainObject.Predmet.ProtuStrankaListFormatedWithAdressOIB>
    <izvorni_sadrzaj>
      <item>FLEXOR društvo s ograničenom odgovornošću za trgovinu i građevinarstvo, OIB 87239616636, Ružina Ulica 36, 31000 Osijek</item>
    </izvorni_sadrzaj>
    <derivirana_varijabla naziv="DomainObject.Predmet.ProtuStrankaListFormatedWithAdressOIB_1">
      <item>FLEXOR društvo s ograničenom odgovornošću za trgovinu i građevinarstvo, OIB 87239616636, Ružina Ulica 36, 31000 Osijek</item>
    </derivirana_varijabla>
  </DomainObject.Predmet.ProtuStrankaListFormatedWithAdressOIB>
  <DomainObject.Predmet.ProtuStrankaListNazivFormated>
    <izvorni_sadrzaj>
      <item>FLEXOR društvo s ograničenom odgovornošću za trgovinu i građevinarstvo</item>
    </izvorni_sadrzaj>
    <derivirana_varijabla naziv="DomainObject.Predmet.ProtuStrankaListNazivFormated_1">
      <item>FLEXOR društvo s ograničenom odgovornošću za trgovinu i građevinarstvo</item>
    </derivirana_varijabla>
  </DomainObject.Predmet.ProtuStrankaListNazivFormated>
  <DomainObject.Predmet.ProtuStrankaListNazivFormatedOIB>
    <izvorni_sadrzaj>
      <item>FLEXOR društvo s ograničenom odgovornošću za trgovinu i građevinarstvo, OIB 87239616636</item>
    </izvorni_sadrzaj>
    <derivirana_varijabla naziv="DomainObject.Predmet.ProtuStrankaListNazivFormatedOIB_1">
      <item>FLEXOR društvo s ograničenom odgovornošću za trgovinu i građevinarstvo, OIB 87239616636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FLEXOR društvo s ograničenom odgovornošću za trgovinu i građevinarstvo</izvorni_sadrzaj>
    <derivirana_varijabla naziv="DomainObject.Predmet.ProtustrankaIDrugi_1">FLEXOR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FLEXOR društvo s ograničenom odgovornošću za trgovinu i građevinarstvo, OIB 87239616636, Ružina Ulica 36, 31000 Osijek</izvorni_sadrzaj>
    <derivirana_varijabla naziv="DomainObject.Predmet.ProtustrankaIDrugiAdressOIB_1">FLEXOR društvo s ograničenom odgovornošću za trgovinu i građevinarstvo, OIB 87239616636, Ružina Ulica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FLEXOR društvo s ograničenom odgovornošću za trgovinu i građevinarstvo</item>
    </izvorni_sadrzaj>
    <derivirana_varijabla naziv="DomainObject.Predmet.SudioniciListNaziv_1">
      <item>FINA RC OSIJEK</item>
      <item>FLEXOR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FLEXOR društvo s ograničenom odgovornošću za trgovinu i građevinarstvo, OIB 87239616636, Ružina Ulica 36,31000 Osijek</item>
    </izvorni_sadrzaj>
    <derivirana_varijabla naziv="DomainObject.Predmet.SudioniciListAdressOIB_1">
      <item>FINA RC OSIJEK, OIB 85821130368</item>
      <item>FLEXOR društvo s ograničenom odgovornošću za trgovinu i građevinarstvo, OIB 87239616636, Ružina Ulica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87239616636</item>
    </izvorni_sadrzaj>
    <derivirana_varijabla naziv="DomainObject.Predmet.SudioniciListNazivOIB_1">
      <item>, OIB 85821130368</item>
      <item>, OIB 87239616636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0C9D6-24C8-498C-A8BE-1BE79B12C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2208</properties:Characters>
  <properties:Lines>89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2017-02-17T08:52:00Z</dcterms:created>
  <dc:creator>hermanj</dc:creator>
  <cp:lastModifiedBy>Snježana Markotić Jurić</cp:lastModifiedBy>
  <cp:lastPrinted>2017-02-17T08:52:00Z</cp:lastPrinted>
  <dcterms:modified xmlns:xsi="http://www.w3.org/2001/XMLSchema-instance" xsi:type="dcterms:W3CDTF">2017-02-17T08:54:00Z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