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544f" w14:paraId="02d544f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DE61BE">
        <w:rPr>
          <w:rFonts w:hAnsi="Times New Roman" w:ascii="Times New Roman"/>
        </w:rPr>
        <w:t>4</w:t>
      </w:r>
      <w:r w:rsidR="00D90BA9">
        <w:rPr>
          <w:rFonts w:hAnsi="Times New Roman" w:ascii="Times New Roman"/>
        </w:rPr>
        <w:t>266</w:t>
      </w:r>
      <w:r w:rsidR="005323CF" w:rsidRPr="005323CF">
        <w:rPr>
          <w:rFonts w:hAnsi="Times New Roman" w:ascii="Times New Roman"/>
        </w:rPr>
        <w:t>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C02561">
        <w:rPr>
          <w:rFonts w:hAnsi="Times New Roman" w:ascii="Times New Roman"/>
        </w:rPr>
        <w:t>Trg hrvatskih branitelja 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C02561">
      <w:pPr>
        <w:jc w:val="both"/>
        <w:rPr>
          <w:rFonts w:hAnsi="Times New Roman" w:ascii="Times New Roman"/>
        </w:rPr>
      </w:pPr>
    </w:p>
    <w:p w:rsidRDefault="005D1D09" w:rsidP="005D1D09" w:rsidR="005D1D09" w:rsidRPr="00C02561">
      <w:pPr>
        <w:ind w:firstLine="708"/>
        <w:jc w:val="both"/>
        <w:rPr>
          <w:rFonts w:hAnsi="Times New Roman" w:ascii="Times New Roman"/>
        </w:rPr>
      </w:pPr>
      <w:r w:rsidRPr="00C02561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D90BA9">
        <w:rPr>
          <w:rFonts w:hAnsi="Times New Roman" w:ascii="Times New Roman"/>
        </w:rPr>
        <w:t>IN TERRA d.o.o. u stečaju, Oroslavje, Trsna 2/D, OIB 11908086403</w:t>
      </w:r>
      <w:r w:rsidRPr="00C02561">
        <w:rPr>
          <w:rFonts w:hAnsi="Times New Roman" w:ascii="Times New Roman"/>
        </w:rPr>
        <w:t xml:space="preserve">, dana </w:t>
      </w:r>
      <w:r w:rsidR="00D90BA9">
        <w:rPr>
          <w:rFonts w:hAnsi="Times New Roman" w:ascii="Times New Roman"/>
        </w:rPr>
        <w:t>5</w:t>
      </w:r>
      <w:r w:rsidR="00C02561" w:rsidRPr="00C02561">
        <w:rPr>
          <w:rFonts w:hAnsi="Times New Roman" w:ascii="Times New Roman"/>
        </w:rPr>
        <w:t>. rujna 2018.</w:t>
      </w:r>
    </w:p>
    <w:p w:rsidRDefault="001774A0" w:rsidP="005D1D09" w:rsidR="001774A0" w:rsidRPr="00C02561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304ECE">
        <w:rPr>
          <w:rFonts w:hAnsi="Times New Roman" w:ascii="Times New Roman"/>
        </w:rPr>
        <w:t>IN TERRA d.o.o. u stečaju, Oroslavje, Trsna 2/D, OIB 11908086403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304ECE">
        <w:rPr>
          <w:rFonts w:hAnsi="Times New Roman" w:ascii="Times New Roman"/>
          <w:noProof w:val="false"/>
          <w:szCs w:val="24"/>
        </w:rPr>
        <w:t>25. rujna</w:t>
      </w:r>
      <w:r w:rsidR="0031637E">
        <w:rPr>
          <w:rFonts w:hAnsi="Times New Roman" w:ascii="Times New Roman"/>
          <w:noProof w:val="false"/>
          <w:szCs w:val="24"/>
        </w:rPr>
        <w:t xml:space="preserve"> 2018.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</w:t>
      </w:r>
      <w:r w:rsidR="00304ECE">
        <w:rPr>
          <w:rFonts w:hAnsi="Times New Roman" w:ascii="Times New Roman"/>
          <w:noProof w:val="false"/>
          <w:szCs w:val="24"/>
        </w:rPr>
        <w:t>10,00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31637E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31637E">
        <w:rPr>
          <w:rFonts w:hAnsi="Times New Roman" w:ascii="Times New Roman"/>
          <w:noProof w:val="false"/>
          <w:szCs w:val="24"/>
        </w:rPr>
        <w:t xml:space="preserve"> 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 w:rsidRPr="006F44B0">
        <w:rPr>
          <w:rFonts w:hAnsi="Times New Roman" w:ascii="Times New Roman"/>
          <w:noProof w:val="false"/>
          <w:szCs w:val="24"/>
        </w:rPr>
        <w:t xml:space="preserve">pribava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</w:t>
      </w:r>
      <w:r w:rsidR="0031637E"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304ECE">
        <w:rPr>
          <w:rFonts w:hAnsi="Times New Roman" w:ascii="Times New Roman"/>
          <w:noProof w:val="false"/>
          <w:szCs w:val="24"/>
        </w:rPr>
        <w:t>4266</w:t>
      </w:r>
      <w:r w:rsidR="00556E4E">
        <w:rPr>
          <w:rFonts w:hAnsi="Times New Roman" w:ascii="Times New Roman"/>
          <w:noProof w:val="false"/>
          <w:szCs w:val="24"/>
        </w:rPr>
        <w:t>/16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304ECE">
        <w:rPr>
          <w:rFonts w:hAnsi="Times New Roman" w:ascii="Times New Roman"/>
          <w:szCs w:val="24"/>
        </w:rPr>
        <w:t>5</w:t>
      </w:r>
      <w:r w:rsidR="0031637E">
        <w:rPr>
          <w:rFonts w:hAnsi="Times New Roman" w:ascii="Times New Roman"/>
          <w:szCs w:val="24"/>
        </w:rPr>
        <w:t>. rujna 2018.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04ECE"/>
    <w:rsid w:val="0031637E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D711D"/>
    <w:rsid w:val="00AF0972"/>
    <w:rsid w:val="00B314E8"/>
    <w:rsid w:val="00B36C59"/>
    <w:rsid w:val="00B47849"/>
    <w:rsid w:val="00B678F4"/>
    <w:rsid w:val="00BC2CFC"/>
    <w:rsid w:val="00C02561"/>
    <w:rsid w:val="00C10BDA"/>
    <w:rsid w:val="00C75C60"/>
    <w:rsid w:val="00C82DD3"/>
    <w:rsid w:val="00C84B2B"/>
    <w:rsid w:val="00D34170"/>
    <w:rsid w:val="00D90BA9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1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1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1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1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1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1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1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1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4266</izvorni_sadrzaj>
    <derivirana_varijabla naziv="DomainObject.Predmet.Broj_1">4266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St-4266/2016</izvorni_sadrzaj>
    <derivirana_varijabla naziv="DomainObject.Predmet.OznakaBroj_1">St-4266/2016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TERRA d.o.o. za ugostiteljstvo i turistička agencija u stečaju zastupanog po punomoćniku Mirjana Visinski</izvorni_sadrzaj>
    <derivirana_varijabla naziv="DomainObject.Predmet.ProtustrankaFormated_1">  IN TERRA d.o.o. za ugostiteljstvo i turistička agencija u stečaju zastupanog po punomoćniku Mirjana Visinski</derivirana_varijabla>
  </DomainObject.Predmet.ProtustrankaFormated>
  <DomainObject.Predmet.ProtustrankaFormatedOIB>
    <izvorni_sadrzaj>  IN TERRA d.o.o. za ugostiteljstvo i turistička agencija u stečaju, OIB 11908086403 zastupanog po punomoćniku Mirjana Visinski</izvorni_sadrzaj>
    <derivirana_varijabla naziv="DomainObject.Predmet.ProtustrankaFormatedOIB_1">  IN TERRA d.o.o. za ugostiteljstvo i turistička agencija u stečaju, OIB 11908086403 zastupanog po punomoćniku Mirjana Visinski</derivirana_varijabla>
  </DomainObject.Predmet.ProtustrankaFormatedOIB>
  <DomainObject.Predmet.ProtustrankaFormatedWithAdress>
    <izvorni_sadrzaj> IN TERRA d.o.o. za ugostiteljstvo i turistička agencija u stečaju, Trsna 2/D, 49243 Oroslavje zastupanog po punomoćniku Mirjana Visinski</izvorni_sadrzaj>
    <derivirana_varijabla naziv="DomainObject.Predmet.ProtustrankaFormatedWithAdress_1"> IN TERRA d.o.o. za ugostiteljstvo i turistička agencija u stečaju, Trsna 2/D, 49243 Oroslavje zastupanog po punomoćniku Mirjana Visinski</derivirana_varijabla>
  </DomainObject.Predmet.ProtustrankaFormatedWithAdress>
  <DomainObject.Predmet.ProtustrankaFormatedWithAdressOIB>
    <izvorni_sadrzaj> IN TERRA d.o.o. za ugostiteljstvo i turistička agencija u stečaju, OIB 11908086403, Trsna 2/D, 49243 Oroslavje zastupanog po punomoćniku Mirjana Visinski</izvorni_sadrzaj>
    <derivirana_varijabla naziv="DomainObject.Predmet.ProtustrankaFormatedWithAdressOIB_1"> IN TERRA d.o.o. za ugostiteljstvo i turistička agencija u stečaju, OIB 11908086403, Trsna 2/D, 49243 Oroslavje zastupanog po punomoćniku Mirjana Visinski</derivirana_varijabla>
  </DomainObject.Predmet.ProtustrankaFormatedWithAdressOIB>
  <DomainObject.Predmet.ProtustrankaWithAdress>
    <izvorni_sadrzaj>IN TERRA d.o.o. za ugostiteljstvo i turistička agencija u stečaju Trsna 2/D, 49243 Oroslavje</izvorni_sadrzaj>
    <derivirana_varijabla naziv="DomainObject.Predmet.ProtustrankaWithAdress_1">IN TERRA d.o.o. za ugostiteljstvo i turistička agencija u stečaju Trsna 2/D, 49243 Oroslavje</derivirana_varijabla>
  </DomainObject.Predmet.ProtustrankaWithAdress>
  <DomainObject.Predmet.ProtustrankaWithAdressOIB>
    <izvorni_sadrzaj>IN TERRA d.o.o. za ugostiteljstvo i turistička agencija u stečaju, OIB 11908086403, Trsna 2/D, 49243 Oroslavje</izvorni_sadrzaj>
    <derivirana_varijabla naziv="DomainObject.Predmet.ProtustrankaWithAdressOIB_1">IN TERRA d.o.o. za ugostiteljstvo i turistička agencija u stečaju, OIB 11908086403, Trsna 2/D, 49243 Oroslavje</derivirana_varijabla>
  </DomainObject.Predmet.ProtustrankaWithAdressOIB>
  <DomainObject.Predmet.ProtustrankaNazivFormated>
    <izvorni_sadrzaj>IN TERRA d.o.o. za ugostiteljstvo i turistička agencija u stečaju</izvorni_sadrzaj>
    <derivirana_varijabla naziv="DomainObject.Predmet.ProtustrankaNazivFormated_1">IN TERRA d.o.o. za ugostiteljstvo i turistička agencija u stečaju</derivirana_varijabla>
  </DomainObject.Predmet.ProtustrankaNazivFormated>
  <DomainObject.Predmet.ProtustrankaNazivFormatedOIB>
    <izvorni_sadrzaj>IN TERRA d.o.o. za ugostiteljstvo i turistička agencija u stečaju, OIB 11908086403</izvorni_sadrzaj>
    <derivirana_varijabla naziv="DomainObject.Predmet.ProtustrankaNazivFormatedOIB_1">IN TERRA d.o.o. za ugostiteljstvo i turistička agencija u stečaju, OIB 11908086403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TERRA d.o.o. za ugostiteljstvo i turistička agencija u stečaju zastupanog po punomoćniku Mirjana Visinski</item>
    </izvorni_sadrzaj>
    <derivirana_varijabla naziv="DomainObject.Predmet.ProtuStrankaListFormated_1">
      <item>IN TERRA d.o.o. za ugostiteljstvo i turistička agencija u stečaju zastupanog po punomoćniku Mirjana Visinski</item>
    </derivirana_varijabla>
  </DomainObject.Predmet.ProtuStrankaListFormated>
  <DomainObject.Predmet.ProtuStrankaListFormatedOIB>
    <izvorni_sadrzaj>
      <item>IN TERRA d.o.o. za ugostiteljstvo i turistička agencija u stečaju, OIB 11908086403 zastupanog po punomoćniku Mirjana Visinski</item>
    </izvorni_sadrzaj>
    <derivirana_varijabla naziv="DomainObject.Predmet.ProtuStrankaListFormatedOIB_1">
      <item>IN TERRA d.o.o. za ugostiteljstvo i turistička agencija u stečaju, OIB 11908086403 zastupanog po punomoćniku Mirjana Visinski</item>
    </derivirana_varijabla>
  </DomainObject.Predmet.ProtuStrankaListFormatedOIB>
  <DomainObject.Predmet.ProtuStrankaListFormatedWithAdress>
    <izvorni_sadrzaj>
      <item>IN TERRA d.o.o. za ugostiteljstvo i turistička agencija u stečaju, Trsna 2/D, 49243 Oroslavje zastupanog po punomoćniku Mirjana Visinski</item>
    </izvorni_sadrzaj>
    <derivirana_varijabla naziv="DomainObject.Predmet.ProtuStrankaListFormatedWithAdress_1">
      <item>IN TERRA d.o.o. za ugostiteljstvo i turistička agencija u stečaju, Trsna 2/D, 49243 Oroslavje zastupanog po punomoćniku Mirjana Visinski</item>
    </derivirana_varijabla>
  </DomainObject.Predmet.ProtuStrankaListFormatedWithAdress>
  <DomainObject.Predmet.ProtuStrankaListFormatedWithAdressOIB>
    <izvorni_sadrzaj>
      <item>IN TERRA d.o.o. za ugostiteljstvo i turistička agencija u stečaju, OIB 11908086403, Trsna 2/D, 49243 Oroslavje zastupanog po punomoćniku Mirjana Visinski</item>
    </izvorni_sadrzaj>
    <derivirana_varijabla naziv="DomainObject.Predmet.ProtuStrankaListFormatedWithAdressOIB_1">
      <item>IN TERRA d.o.o. za ugostiteljstvo i turistička agencija u stečaju, OIB 11908086403, Trsna 2/D, 49243 Oroslavje zastupanog po punomoćniku Mirjana Visinski</item>
    </derivirana_varijabla>
  </DomainObject.Predmet.ProtuStrankaListFormatedWithAdressOIB>
  <DomainObject.Predmet.ProtuStrankaListNazivFormated>
    <izvorni_sadrzaj>
      <item>IN TERRA d.o.o. za ugostiteljstvo i turistička agencija u stečaju</item>
    </izvorni_sadrzaj>
    <derivirana_varijabla naziv="DomainObject.Predmet.ProtuStrankaListNazivFormated_1">
      <item>IN TERRA d.o.o. za ugostiteljstvo i turistička agencija u stečaju</item>
    </derivirana_varijabla>
  </DomainObject.Predmet.ProtuStrankaListNazivFormated>
  <DomainObject.Predmet.ProtuStrankaListNazivFormatedOIB>
    <izvorni_sadrzaj>
      <item>IN TERRA d.o.o. za ugostiteljstvo i turistička agencija u stečaju, OIB 11908086403</item>
    </izvorni_sadrzaj>
    <derivirana_varijabla naziv="DomainObject.Predmet.ProtuStrankaListNazivFormatedOIB_1">
      <item>IN TERRA d.o.o. za ugostiteljstvo i turistička agencija u stečaju, OIB 11908086403</item>
    </derivirana_varijabla>
  </DomainObject.Predmet.ProtuStrankaListNazivFormatedOIB>
  <DomainObject.Predmet.OstaliListFormated>
    <izvorni_sadrzaj>
      <item>Mirjana Visinski punomoćnica sudionika u postupku IN TERRA d.o.o. za ugostiteljstvo i turistička agencija u stečaju</item>
    </izvorni_sadrzaj>
    <derivirana_varijabla naziv="DomainObject.Predmet.OstaliListFormated_1">
      <item>Mirjana Visinski punomoćnica sudionika u postupku IN TERRA d.o.o. za ugostiteljstvo i turistička agencija u stečaju</item>
    </derivirana_varijabla>
  </DomainObject.Predmet.OstaliListFormated>
  <DomainObject.Predmet.OstaliListFormatedOIB>
    <izvorni_sadrzaj>
      <item>Mirjana Visinski, OIB 35466432436 punomoćnica sudionika u postupku IN TERRA d.o.o. za ugostiteljstvo i turistička agencija u stečaju</item>
    </izvorni_sadrzaj>
    <derivirana_varijabla naziv="DomainObject.Predmet.OstaliListFormatedOIB_1">
      <item>Mirjana Visinski, OIB 35466432436 punomoćnica sudionika u postupku IN TERRA d.o.o. za ugostiteljstvo i turistička agencija u stečaju</item>
    </derivirana_varijabla>
  </DomainObject.Predmet.OstaliListFormatedOIB>
  <DomainObject.Predmet.OstaliListFormatedWithAdress>
    <izvorni_sadrzaj>
      <item>Mirjana Visinski, Matije Gupca 72 B, 49210 Zabok punomoćnica sudionika u postupku IN TERRA d.o.o. za ugostiteljstvo i turistička agencija u stečaju</item>
    </izvorni_sadrzaj>
    <derivirana_varijabla naziv="DomainObject.Predmet.OstaliListFormatedWithAdress_1">
      <item>Mirjana Visinski, Matije Gupca 72 B, 49210 Zabok punomoćnica sudionika u postupku IN TERRA d.o.o. za ugostiteljstvo i turistička agencija u stečaju</item>
    </derivirana_varijabla>
  </DomainObject.Predmet.OstaliListFormatedWithAdress>
  <DomainObject.Predmet.OstaliListFormatedWithAdressOIB>
    <izvorni_sadrzaj>
      <item>Mirjana Visinski, OIB 35466432436, Matije Gupca 72 B, 49210 Zabok punomoćnica sudionika u postupku IN TERRA d.o.o. za ugostiteljstvo i turistička agencija u stečaju</item>
    </izvorni_sadrzaj>
    <derivirana_varijabla naziv="DomainObject.Predmet.OstaliListFormatedWithAdressOIB_1">
      <item>Mirjana Visinski, OIB 35466432436, Matije Gupca 72 B, 49210 Zabok punomoćnica sudionika u postupku IN TERRA d.o.o. za ugostiteljstvo i turistička agencija u stečaju</item>
    </derivirana_varijabla>
  </DomainObject.Predmet.OstaliListFormatedWithAdressOIB>
  <DomainObject.Predmet.OstaliListNazivFormated>
    <izvorni_sadrzaj>
      <item>Mirjana Visinski</item>
    </izvorni_sadrzaj>
    <derivirana_varijabla naziv="DomainObject.Predmet.OstaliListNazivFormated_1">
      <item>Mirjana Visinski</item>
    </derivirana_varijabla>
  </DomainObject.Predmet.OstaliListNazivFormated>
  <DomainObject.Predmet.OstaliListNazivFormatedOIB>
    <izvorni_sadrzaj>
      <item>Mirjana Visinski, OIB 35466432436</item>
    </izvorni_sadrzaj>
    <derivirana_varijabla naziv="DomainObject.Predmet.OstaliListNazivFormatedOIB_1">
      <item>Mirjana Visinski, OIB 35466432436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TERRA d.o.o. za ugostiteljstvo i turistička agencija u stečaju</izvorni_sadrzaj>
    <derivirana_varijabla naziv="DomainObject.Predmet.ProtustrankaIDrugi_1">IN TERRA d.o.o. za ugostiteljstvo i turistička agencija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 TERRA d.o.o. za ugostiteljstvo i turistička agencija u stečaju, OIB 11908086403, Trsna 2/D, 49243 Oroslavje</izvorni_sadrzaj>
    <derivirana_varijabla naziv="DomainObject.Predmet.ProtustrankaIDrugiAdressOIB_1">IN TERRA d.o.o. za ugostiteljstvo i turistička agencija u stečaju, OIB 11908086403, Trsna 2/D,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TERRA d.o.o. za ugostiteljstvo i turistička agencija u stečaju</item>
      <item>Mirjana Visinski</item>
    </izvorni_sadrzaj>
    <derivirana_varijabla naziv="DomainObject.Predmet.SudioniciListNaziv_1">
      <item>FINA Regionalni centar Zagreb</item>
      <item>IN TERRA d.o.o. za ugostiteljstvo i turistička agencija u stečaju</item>
      <item>Mirjana Visinski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 TERRA d.o.o. za ugostiteljstvo i turistička agencija u stečaju, OIB 11908086403, Trsna 2/D,49243 Oroslavje</item>
      <item>Mirjana Visinski, OIB 35466432436, Matije Gupca 72 B,49210 Zabok</item>
    </izvorni_sadrzaj>
    <derivirana_varijabla naziv="DomainObject.Predmet.SudioniciListAdressOIB_1">
      <item>FINA Regionalni centar Zagreb, OIB 85821130368, Trg svibanjskih žrtava 1995. br. 1,10000 Zagreb</item>
      <item>IN TERRA d.o.o. za ugostiteljstvo i turistička agencija u stečaju, OIB 11908086403, Trsna 2/D,49243 Oroslavje</item>
      <item>Mirjana Visinski, OIB 35466432436, Matije Gupca 72 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11908086403</item>
      <item>, OIB 35466432436</item>
    </izvorni_sadrzaj>
    <derivirana_varijabla naziv="DomainObject.Predmet.SudioniciListNazivOIB_1">
      <item>, OIB 85821130368</item>
      <item>, OIB 11908086403</item>
      <item>, OIB 35466432436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240</properties:Words>
  <properties:Characters>1202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2018-09-05T12:31:00Z</dcterms:created>
  <dc:creator>x</dc:creator>
  <cp:lastModifiedBy>Renata Klokočki</cp:lastModifiedBy>
  <cp:lastPrinted>2018-09-03T11:08:00Z</cp:lastPrinted>
  <dcterms:modified xmlns:xsi="http://www.w3.org/2001/XMLSchema-instance" xsi:type="dcterms:W3CDTF">2018-09-05T12:34:00Z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293.-IN TERRA.docx)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