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65bc" w14:paraId="1c965bc" w:rsidRDefault="0058325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830580</wp:posOffset>
            </wp:positionV>
            <wp:extent cy="712298" cx="5334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2298" cx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325D" w:rsidP="0058325D" w:rsidR="00AE649C">
      <w:pPr>
        <w:pStyle w:val="Bezproreda"/>
      </w:pPr>
      <w:r>
        <w:t xml:space="preserve">     Republika Hrvatska</w:t>
      </w:r>
    </w:p>
    <w:p w:rsidRDefault="0058325D" w:rsidP="0058325D" w:rsidR="0058325D">
      <w:pPr>
        <w:pStyle w:val="Bezproreda"/>
      </w:pPr>
      <w:r>
        <w:t>Trgovački sud u Bjelovaru</w:t>
      </w:r>
    </w:p>
    <w:p w:rsidRDefault="0058325D" w:rsidP="0058325D" w:rsidR="0058325D">
      <w:pPr>
        <w:pStyle w:val="Bezproreda"/>
        <w:spacing w:after="0"/>
      </w:pPr>
      <w:r w:rsidRPr="0058325D">
        <w:rPr>
          <w:sz w:val="18"/>
          <w:szCs w:val="18"/>
        </w:rPr>
        <w:t xml:space="preserve">Bjelovar, Šetalište dr. I. </w:t>
      </w:r>
      <w:proofErr w:type="spellStart"/>
      <w:r w:rsidRPr="0058325D">
        <w:rPr>
          <w:sz w:val="18"/>
          <w:szCs w:val="18"/>
        </w:rPr>
        <w:t>Lebovića</w:t>
      </w:r>
      <w:proofErr w:type="spellEnd"/>
      <w:r w:rsidRPr="0058325D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</w:t>
      </w:r>
    </w:p>
    <w:p w:rsidRDefault="0058325D" w:rsidP="0058325D" w:rsidR="0058325D">
      <w:pPr>
        <w:ind w:firstLine="5245"/>
        <w:jc w:val="both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St-139/2018-2</w:t>
      </w:r>
    </w:p>
    <w:p w:rsidRDefault="0058325D" w:rsidP="0058325D" w:rsidR="0058325D">
      <w:pPr>
        <w:rPr>
          <w:lang w:val="hr-HR"/>
        </w:rPr>
      </w:pPr>
    </w:p>
    <w:p w:rsidRDefault="0058325D" w:rsidP="0058325D" w:rsidR="0058325D">
      <w:pPr>
        <w:rPr>
          <w:lang w:val="hr-HR"/>
        </w:rPr>
      </w:pPr>
    </w:p>
    <w:p w:rsidRDefault="0058325D" w:rsidP="0058325D" w:rsidR="0058325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8325D" w:rsidP="0058325D" w:rsidR="0058325D">
      <w:pPr>
        <w:jc w:val="center"/>
        <w:rPr>
          <w:lang w:val="hr-HR"/>
        </w:rPr>
      </w:pPr>
    </w:p>
    <w:p w:rsidRDefault="0058325D" w:rsidP="0058325D" w:rsidR="0058325D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HUMANITARNA UDRUGA "PLEMENITO SRCE", Virovitica, J. J. </w:t>
      </w:r>
      <w:proofErr w:type="spellStart"/>
      <w:r>
        <w:rPr>
          <w:lang w:val="hr-HR"/>
        </w:rPr>
        <w:t>Štrosmajera</w:t>
      </w:r>
      <w:proofErr w:type="spellEnd"/>
      <w:r>
        <w:rPr>
          <w:lang w:val="hr-HR"/>
        </w:rPr>
        <w:t xml:space="preserve"> 242,  registarski broj: 10000899, OIB: 76930924210, koji se vodi kod ovoga suda pod poslovnim brojem St-139/2018 temeljem odredbe čl.430., 431. i 434. Stečajnog zakona (Narodne novine br. 71/15), objavljuje:</w:t>
      </w:r>
    </w:p>
    <w:p w:rsidRDefault="0058325D" w:rsidP="0058325D" w:rsidR="0058325D">
      <w:pPr>
        <w:jc w:val="both"/>
        <w:rPr>
          <w:lang w:val="hr-HR"/>
        </w:rPr>
      </w:pPr>
    </w:p>
    <w:p w:rsidRDefault="0058325D" w:rsidP="0058325D" w:rsidR="0058325D">
      <w:pPr>
        <w:jc w:val="both"/>
        <w:rPr>
          <w:lang w:val="hr-HR"/>
        </w:rPr>
      </w:pPr>
      <w:r>
        <w:rPr>
          <w:lang w:val="hr-HR"/>
        </w:rPr>
        <w:t xml:space="preserve">1. Na dan 20. ožujka 2018. dužnik u Očevidniku redoslijeda osnova za plaćanje ima evidentirane neizvršene osnove za plaćanje u ukupnom iznosu od 19.119,65 kn, u koji iznos je uračunata kamata i naknada Financijske agencije za provedbu ovrhe na novčanim sredstvima.  </w:t>
      </w:r>
    </w:p>
    <w:p w:rsidRDefault="0058325D" w:rsidP="0058325D" w:rsidR="0058325D">
      <w:pPr>
        <w:jc w:val="both"/>
        <w:rPr>
          <w:lang w:val="hr-HR"/>
        </w:rPr>
      </w:pPr>
    </w:p>
    <w:p w:rsidRDefault="0058325D" w:rsidP="0058325D" w:rsidR="0058325D">
      <w:pPr>
        <w:jc w:val="both"/>
        <w:rPr>
          <w:lang w:val="hr-HR"/>
        </w:rPr>
      </w:pPr>
      <w:r>
        <w:rPr>
          <w:lang w:val="hr-HR"/>
        </w:rP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58325D" w:rsidP="0058325D" w:rsidR="0058325D">
      <w:pPr>
        <w:jc w:val="both"/>
        <w:rPr>
          <w:lang w:val="hr-HR"/>
        </w:rPr>
      </w:pPr>
    </w:p>
    <w:p w:rsidRDefault="0058325D" w:rsidP="0058325D" w:rsidR="0058325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8325D" w:rsidP="0058325D" w:rsidR="0058325D">
      <w:pPr>
        <w:jc w:val="both"/>
        <w:rPr>
          <w:lang w:val="hr-HR"/>
        </w:rPr>
      </w:pPr>
    </w:p>
    <w:p w:rsidRDefault="0058325D" w:rsidP="0058325D" w:rsidR="0058325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8325D" w:rsidP="0058325D" w:rsidR="0058325D">
      <w:pPr>
        <w:jc w:val="both"/>
        <w:rPr>
          <w:lang w:val="hr-HR"/>
        </w:rPr>
      </w:pPr>
    </w:p>
    <w:p w:rsidRDefault="0058325D" w:rsidP="0058325D" w:rsidR="0058325D">
      <w:pPr>
        <w:jc w:val="center"/>
        <w:rPr>
          <w:lang w:val="hr-HR"/>
        </w:rPr>
      </w:pPr>
      <w:r>
        <w:rPr>
          <w:lang w:val="hr-HR"/>
        </w:rPr>
        <w:t>Bjelovar, 3. travnja 2018.</w:t>
      </w:r>
    </w:p>
    <w:p w:rsidRDefault="0058325D" w:rsidP="0058325D" w:rsidR="0058325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58325D" w:rsidP="0058325D" w:rsidR="0058325D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58325D" w:rsidP="0058325D" w:rsidR="0058325D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Siniša Rajnović</w:t>
      </w:r>
    </w:p>
    <w:p w:rsidRDefault="0058325D" w:rsidP="0058325D" w:rsidR="0058325D">
      <w:pPr>
        <w:rPr>
          <w:lang w:val="hr-HR"/>
        </w:rPr>
      </w:pPr>
    </w:p>
    <w:p w:rsidRDefault="0058325D" w:rsidP="0058325D" w:rsidR="0058325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25D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8325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8325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25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St-139/2018-2</izvorni_sadrzaj>
    <derivirana_varijabla naziv="DomainObject.Oznaka_1">St-139/2018-2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"PLEMENITO SRCE"</izvorni_sadrzaj>
    <derivirana_varijabla naziv="DomainObject.Predmet.ProtustrankaFormated_1">  HUMANITARNA UDRUGA "PLEMENITO SRCE"</derivirana_varijabla>
  </DomainObject.Predmet.ProtustrankaFormated>
  <DomainObject.Predmet.ProtustrankaFormatedOIB>
    <izvorni_sadrzaj>  HUMANITARNA UDRUGA "PLEMENITO SRCE", OIB 76930924210</izvorni_sadrzaj>
    <derivirana_varijabla naziv="DomainObject.Predmet.ProtustrankaFormatedOIB_1">  HUMANITARNA UDRUGA "PLEMENITO SRCE", OIB 76930924210</derivirana_varijabla>
  </DomainObject.Predmet.ProtustrankaFormatedOIB>
  <DomainObject.Predmet.ProtustrankaFormatedWithAdress>
    <izvorni_sadrzaj> HUMANITARNA UDRUGA "PLEMENITO SRCE", J.J. Štrosmajera 242, 33000 Virovitica</izvorni_sadrzaj>
    <derivirana_varijabla naziv="DomainObject.Predmet.ProtustrankaFormatedWithAdress_1"> HUMANITARNA UDRUGA "PLEMENITO SRCE", J.J. Štrosmajera 242, 33000 Virovitica</derivirana_varijabla>
  </DomainObject.Predmet.ProtustrankaFormatedWithAdress>
  <DomainObject.Predmet.ProtustrankaFormatedWithAdressOIB>
    <izvorni_sadrzaj> HUMANITARNA UDRUGA "PLEMENITO SRCE", OIB 76930924210, J.J. Štrosmajera 242, 33000 Virovitica</izvorni_sadrzaj>
    <derivirana_varijabla naziv="DomainObject.Predmet.ProtustrankaFormatedWithAdressOIB_1"> HUMANITARNA UDRUGA "PLEMENITO SRCE", OIB 76930924210, J.J. Štrosmajera 242, 33000 Virovitica</derivirana_varijabla>
  </DomainObject.Predmet.ProtustrankaFormatedWithAdressOIB>
  <DomainObject.Predmet.ProtustrankaWithAdress>
    <izvorni_sadrzaj>HUMANITARNA UDRUGA "PLEMENITO SRCE" J.J. Štrosmajera 242, 33000 Virovitica</izvorni_sadrzaj>
    <derivirana_varijabla naziv="DomainObject.Predmet.ProtustrankaWithAdress_1">HUMANITARNA UDRUGA "PLEMENITO SRCE" J.J. Štrosmajera 242, 33000 Virovitica</derivirana_varijabla>
  </DomainObject.Predmet.ProtustrankaWithAdress>
  <DomainObject.Predmet.ProtustrankaWithAdressOIB>
    <izvorni_sadrzaj>HUMANITARNA UDRUGA "PLEMENITO SRCE", OIB 76930924210, J.J. Štrosmajera 242, 33000 Virovitica</izvorni_sadrzaj>
    <derivirana_varijabla naziv="DomainObject.Predmet.ProtustrankaWithAdressOIB_1">HUMANITARNA UDRUGA "PLEMENITO SRCE", OIB 76930924210, J.J. Štrosmajera 242, 33000 Virovitica</derivirana_varijabla>
  </DomainObject.Predmet.ProtustrankaWithAdressOIB>
  <DomainObject.Predmet.ProtustrankaNazivFormated>
    <izvorni_sadrzaj>HUMANITARNA UDRUGA "PLEMENITO SRCE"</izvorni_sadrzaj>
    <derivirana_varijabla naziv="DomainObject.Predmet.ProtustrankaNazivFormated_1">HUMANITARNA UDRUGA "PLEMENITO SRCE"</derivirana_varijabla>
  </DomainObject.Predmet.ProtustrankaNazivFormated>
  <DomainObject.Predmet.ProtustrankaNazivFormatedOIB>
    <izvorni_sadrzaj>HUMANITARNA UDRUGA "PLEMENITO SRCE", OIB 76930924210</izvorni_sadrzaj>
    <derivirana_varijabla naziv="DomainObject.Predmet.ProtustrankaNazivFormatedOIB_1">HUMANITARNA UDRUGA "PLEMENITO SRCE", OIB 76930924210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HUMANITARNA UDRUGA "PLEMENITO SRCE"</item>
    </izvorni_sadrzaj>
    <derivirana_varijabla naziv="DomainObject.Predmet.ProtuStrankaListFormated_1">
      <item>HUMANITARNA UDRUGA "PLEMENITO SRCE"</item>
    </derivirana_varijabla>
  </DomainObject.Predmet.ProtuStrankaListFormated>
  <DomainObject.Predmet.ProtuStrankaListFormatedOIB>
    <izvorni_sadrzaj>
      <item>HUMANITARNA UDRUGA "PLEMENITO SRCE", OIB 76930924210</item>
    </izvorni_sadrzaj>
    <derivirana_varijabla naziv="DomainObject.Predmet.ProtuStrankaListFormatedOIB_1">
      <item>HUMANITARNA UDRUGA "PLEMENITO SRCE", OIB 76930924210</item>
    </derivirana_varijabla>
  </DomainObject.Predmet.ProtuStrankaListFormatedOIB>
  <DomainObject.Predmet.ProtuStrankaListFormatedWithAdress>
    <izvorni_sadrzaj>
      <item>HUMANITARNA UDRUGA "PLEMENITO SRCE", J.J. Štrosmajera 242, 33000 Virovitica</item>
    </izvorni_sadrzaj>
    <derivirana_varijabla naziv="DomainObject.Predmet.ProtuStrankaListFormatedWithAdress_1">
      <item>HUMANITARNA UDRUGA "PLEMENITO SRCE", J.J. Štrosmajera 242, 33000 Virovitica</item>
    </derivirana_varijabla>
  </DomainObject.Predmet.ProtuStrankaListFormatedWithAdress>
  <DomainObject.Predmet.ProtuStrankaListFormatedWithAdressOIB>
    <izvorni_sadrzaj>
      <item>HUMANITARNA UDRUGA "PLEMENITO SRCE", OIB 76930924210, J.J. Štrosmajera 242, 33000 Virovitica</item>
    </izvorni_sadrzaj>
    <derivirana_varijabla naziv="DomainObject.Predmet.ProtuStrankaListFormatedWithAdressOIB_1">
      <item>HUMANITARNA UDRUGA "PLEMENITO SRCE", OIB 76930924210, J.J. Štrosmajera 242, 33000 Virovitica</item>
    </derivirana_varijabla>
  </DomainObject.Predmet.ProtuStrankaListFormatedWithAdressOIB>
  <DomainObject.Predmet.ProtuStrankaListNazivFormated>
    <izvorni_sadrzaj>
      <item>HUMANITARNA UDRUGA "PLEMENITO SRCE"</item>
    </izvorni_sadrzaj>
    <derivirana_varijabla naziv="DomainObject.Predmet.ProtuStrankaListNazivFormated_1">
      <item>HUMANITARNA UDRUGA "PLEMENITO SRCE"</item>
    </derivirana_varijabla>
  </DomainObject.Predmet.ProtuStrankaListNazivFormated>
  <DomainObject.Predmet.ProtuStrankaListNazivFormatedOIB>
    <izvorni_sadrzaj>
      <item>HUMANITARNA UDRUGA "PLEMENITO SRCE", OIB 76930924210</item>
    </izvorni_sadrzaj>
    <derivirana_varijabla naziv="DomainObject.Predmet.ProtuStrankaListNazivFormatedOIB_1">
      <item>HUMANITARNA UDRUGA "PLEMENITO SRCE", OIB 76930924210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St-139/2018-2</izvorni_sadrzaj>
    <derivirana_varijabla naziv="DomainObject.PoslovniBrojDokumenta_1">St-139/2018-2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HUMANITARNA UDRUGA "PLEMENITO SRCE"</izvorni_sadrzaj>
    <derivirana_varijabla naziv="DomainObject.Predmet.ProtustrankaIDrugi_1">HUMANITARNA UDRUGA "PLEMENITO SRCE"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HUMANITARNA UDRUGA "PLEMENITO SRCE", OIB 76930924210, J.J. Štrosmajera 242, 33000 Virovitica</izvorni_sadrzaj>
    <derivirana_varijabla naziv="DomainObject.Predmet.ProtustrankaIDrugiAdressOIB_1">HUMANITARNA UDRUGA "PLEMENITO SRCE", OIB 76930924210, J.J. Štrosmajera 242,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HUMANITARNA UDRUGA "PLEMENITO SRCE"</item>
    </izvorni_sadrzaj>
    <derivirana_varijabla naziv="DomainObject.Predmet.SudioniciListNaziv_1">
      <item>FINA, RC ZAGREB, Podružnica BJELOVAR</item>
      <item>HUMANITARNA UDRUGA "PLEMENITO SRCE"</item>
    </derivirana_varijabla>
  </DomainObject.Predmet.SudioniciListNaziv>
  <DomainObject.Predmet.SudioniciListAdressOIB>
    <izvorni_sadrzaj>
      <item>FINA, RC ZAGREB, Podružnica BJELOVAR, OIB 85821130368, F. Supila 4,43000 Bjelovar</item>
      <item>HUMANITARNA UDRUGA "PLEMENITO SRCE", OIB 76930924210, J.J. Štrosmajera 242,33000 Virovitica</item>
    </izvorni_sadrzaj>
    <derivirana_varijabla naziv="DomainObject.Predmet.SudioniciListAdressOIB_1">
      <item>FINA, RC ZAGREB, Podružnica BJELOVAR, OIB 85821130368, F. Supila 4,43000 Bjelovar</item>
      <item>HUMANITARNA UDRUGA "PLEMENITO SRCE", OIB 76930924210, J.J. Štrosmajera 242,33000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C1C5B4-05F6-4D2A-8DC8-60E0AFF1E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1646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2018-04-03T10:28:00Z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