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9300" w14:paraId="fe39300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5442BA">
        <w:t>1823/17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3C008A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5442BA" w:rsidRPr="00B94B45">
        <w:t>Stečajna masa iza GOSPEŠ d.o.o. u stečaju, Zagreb, 7. Ravnice 36, OIB 86026012342</w:t>
      </w:r>
      <w:r w:rsidR="009459C3">
        <w:t xml:space="preserve">, dana </w:t>
      </w:r>
      <w:r w:rsidR="005442BA">
        <w:t>30. studenog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5442BA" w:rsidP="00495E5C" w:rsidR="002E4EE7">
      <w:pPr>
        <w:ind w:firstLine="708"/>
        <w:jc w:val="both"/>
      </w:pPr>
      <w:r>
        <w:t>Z</w:t>
      </w:r>
      <w:r w:rsidRPr="003375EC">
        <w:t>avršno ročište vjerovnika</w:t>
      </w:r>
      <w:r w:rsidR="002E4EE7" w:rsidRPr="00B27F98">
        <w:t xml:space="preserve"> </w:t>
      </w:r>
      <w:r w:rsidR="00D6390A">
        <w:t>zakazano</w:t>
      </w:r>
      <w:r w:rsidR="002E4EE7" w:rsidRPr="00B27F98">
        <w:t xml:space="preserve"> za </w:t>
      </w:r>
      <w:r w:rsidR="002E4EE7">
        <w:t xml:space="preserve">dan </w:t>
      </w:r>
      <w:r>
        <w:t>19. prosinca 2018.</w:t>
      </w:r>
      <w:r w:rsidR="002E4EE7" w:rsidRPr="00B27F98">
        <w:t xml:space="preserve"> u </w:t>
      </w:r>
      <w:r>
        <w:t>10,00</w:t>
      </w:r>
      <w:r w:rsidR="002E4EE7" w:rsidRPr="00B27F98">
        <w:t xml:space="preserve"> sati, u sjedištu suda u Karlovcu, </w:t>
      </w:r>
      <w:r w:rsidR="003C008A">
        <w:t>Trg hrvatskih branitelja 1,</w:t>
      </w:r>
      <w:r w:rsidR="00D6390A">
        <w:t xml:space="preserve"> </w:t>
      </w:r>
    </w:p>
    <w:p w:rsidRDefault="00D6390A" w:rsidP="002E4EE7" w:rsidR="00D6390A">
      <w:pPr>
        <w:jc w:val="both"/>
      </w:pPr>
      <w:proofErr w:type="spellStart"/>
      <w:r>
        <w:t>prelaže</w:t>
      </w:r>
      <w:proofErr w:type="spellEnd"/>
      <w:r>
        <w:t xml:space="preserve"> se za dan </w:t>
      </w:r>
    </w:p>
    <w:p w:rsidRDefault="00495E5C" w:rsidP="00D6390A" w:rsidR="00D6390A" w:rsidRPr="00D6390A">
      <w:pPr>
        <w:jc w:val="center"/>
        <w:rPr>
          <w:b/>
        </w:rPr>
      </w:pPr>
      <w:r>
        <w:rPr>
          <w:b/>
        </w:rPr>
        <w:t xml:space="preserve">21. prosinca </w:t>
      </w:r>
      <w:r w:rsidR="005442BA">
        <w:rPr>
          <w:b/>
        </w:rPr>
        <w:t>2018.</w:t>
      </w:r>
      <w:r w:rsidR="00D6390A" w:rsidRPr="00D6390A">
        <w:rPr>
          <w:b/>
        </w:rPr>
        <w:t xml:space="preserve"> u </w:t>
      </w:r>
      <w:r w:rsidR="003C008A">
        <w:rPr>
          <w:b/>
        </w:rPr>
        <w:t>9</w:t>
      </w:r>
      <w:r w:rsidR="00D6390A" w:rsidRPr="00D6390A">
        <w:rPr>
          <w:b/>
        </w:rPr>
        <w:t>,30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3C008A">
        <w:rPr>
          <w:b/>
        </w:rPr>
        <w:t>broj 204.</w:t>
      </w:r>
    </w:p>
    <w:p w:rsidRDefault="002E4EE7" w:rsidP="002E4EE7" w:rsidR="002E4EE7" w:rsidRPr="00B27F98"/>
    <w:p w:rsidRDefault="002E4EE7" w:rsidP="002E4EE7" w:rsidR="002E4EE7" w:rsidRPr="00B27F98">
      <w:pPr>
        <w:jc w:val="both"/>
      </w:pPr>
    </w:p>
    <w:p w:rsidRDefault="00607FE3" w:rsidP="002E4EE7" w:rsidR="00607FE3" w:rsidRPr="00B27F98"/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D6390A" w:rsidP="002E4EE7" w:rsidR="002E4EE7" w:rsidRPr="00B27F98">
      <w:pPr>
        <w:ind w:firstLine="708"/>
        <w:jc w:val="both"/>
      </w:pPr>
      <w:r>
        <w:t xml:space="preserve">Zbog spriječenosti stečajnog upravitelja </w:t>
      </w:r>
      <w:r w:rsidR="00495E5C">
        <w:t>Martina Lukina</w:t>
      </w:r>
      <w:r>
        <w:t xml:space="preserve"> da prisustvuje </w:t>
      </w:r>
      <w:r w:rsidR="00495E5C">
        <w:t>završnom ročištu vjerovnika</w:t>
      </w:r>
      <w:r>
        <w:t xml:space="preserve"> koje je bilo određeno za dan </w:t>
      </w:r>
      <w:r w:rsidR="00495E5C">
        <w:t>19. prosinca 2018.</w:t>
      </w:r>
      <w:r>
        <w:t>, valjalo je riješiti kao u izreci.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495E5C">
        <w:t>30. studenog 2018.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008A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95E5C"/>
    <w:rsid w:val="004F47B9"/>
    <w:rsid w:val="00523E58"/>
    <w:rsid w:val="00526F4E"/>
    <w:rsid w:val="00531C2D"/>
    <w:rsid w:val="005442BA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52174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52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52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St-1823/2017</izvorni_sadrzaj>
    <derivirana_varijabla naziv="DomainObject.Predmet.OznakaBroj_1">St-1823/2017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GOSPEŠ  d.o.o. u stečaju</izvorni_sadrzaj>
    <derivirana_varijabla naziv="DomainObject.Predmet.ProtustrankaFormated_1">  Stečajna masa iza GOSPEŠ  d.o.o. u stečaju</derivirana_varijabla>
  </DomainObject.Predmet.ProtustrankaFormated>
  <DomainObject.Predmet.ProtustrankaFormatedOIB>
    <izvorni_sadrzaj>  Stečajna masa iza GOSPEŠ  d.o.o. u stečaju, OIB 86026012342</izvorni_sadrzaj>
    <derivirana_varijabla naziv="DomainObject.Predmet.ProtustrankaFormatedOIB_1">  Stečajna masa iza GOSPEŠ  d.o.o. u stečaju, OIB 86026012342</derivirana_varijabla>
  </DomainObject.Predmet.ProtustrankaFormatedOIB>
  <DomainObject.Predmet.ProtustrankaFormatedWithAdress>
    <izvorni_sadrzaj> Stečajna masa iza GOSPEŠ  d.o.o. u stečaju, 7. Ravnice 36, 10000 Zagreb</izvorni_sadrzaj>
    <derivirana_varijabla naziv="DomainObject.Predmet.ProtustrankaFormatedWithAdress_1"> Stečajna masa iza GOSPEŠ  d.o.o. u stečaju, 7. Ravnice 36, 10000 Zagreb</derivirana_varijabla>
  </DomainObject.Predmet.ProtustrankaFormatedWithAdress>
  <DomainObject.Predmet.ProtustrankaFormatedWithAdressOIB>
    <izvorni_sadrzaj> Stečajna masa iza GOSPEŠ  d.o.o. u stečaju, OIB 86026012342, 7. Ravnice 36, 10000 Zagreb</izvorni_sadrzaj>
    <derivirana_varijabla naziv="DomainObject.Predmet.ProtustrankaFormatedWithAdressOIB_1"> Stečajna masa iza GOSPEŠ  d.o.o. u stečaju, OIB 86026012342, 7. Ravnice 36, 10000 Zagreb</derivirana_varijabla>
  </DomainObject.Predmet.ProtustrankaFormatedWithAdressOIB>
  <DomainObject.Predmet.ProtustrankaWithAdress>
    <izvorni_sadrzaj>Stečajna masa iza GOSPEŠ  d.o.o. u stečaju 7. Ravnice 36, 10000 Zagreb</izvorni_sadrzaj>
    <derivirana_varijabla naziv="DomainObject.Predmet.ProtustrankaWithAdress_1">Stečajna masa iza GOSPEŠ  d.o.o. u stečaju 7. Ravnice 36, 10000 Zagreb</derivirana_varijabla>
  </DomainObject.Predmet.ProtustrankaWithAdress>
  <DomainObject.Predmet.ProtustrankaWithAdressOIB>
    <izvorni_sadrzaj>Stečajna masa iza GOSPEŠ  d.o.o. u stečaju, OIB 86026012342, 7. Ravnice 36, 10000 Zagreb</izvorni_sadrzaj>
    <derivirana_varijabla naziv="DomainObject.Predmet.ProtustrankaWithAdressOIB_1">Stečajna masa iza GOSPEŠ  d.o.o. u stečaju, OIB 86026012342, 7. Ravnice 36, 10000 Zagreb</derivirana_varijabla>
  </DomainObject.Predmet.ProtustrankaWithAdressOIB>
  <DomainObject.Predmet.ProtustrankaNazivFormated>
    <izvorni_sadrzaj>Stečajna masa iza GOSPEŠ  d.o.o. u stečaju</izvorni_sadrzaj>
    <derivirana_varijabla naziv="DomainObject.Predmet.ProtustrankaNazivFormated_1">Stečajna masa iza GOSPEŠ  d.o.o. u stečaju</derivirana_varijabla>
  </DomainObject.Predmet.ProtustrankaNazivFormated>
  <DomainObject.Predmet.ProtustrankaNazivFormatedOIB>
    <izvorni_sadrzaj>Stečajna masa iza GOSPEŠ  d.o.o. u stečaju, OIB 86026012342</izvorni_sadrzaj>
    <derivirana_varijabla naziv="DomainObject.Predmet.ProtustrankaNazivFormatedOIB_1">Stečajna masa iza GOSPEŠ  d.o.o. u stečaju, OIB 86026012342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GOSPEŠ  d.o.o. u stečaju</item>
    </izvorni_sadrzaj>
    <derivirana_varijabla naziv="DomainObject.Predmet.ProtuStrankaListFormated_1">
      <item>Stečajna masa iza GOSPEŠ  d.o.o. u stečaju</item>
    </derivirana_varijabla>
  </DomainObject.Predmet.ProtuStrankaListFormated>
  <DomainObject.Predmet.ProtuStrankaListFormatedOIB>
    <izvorni_sadrzaj>
      <item>Stečajna masa iza GOSPEŠ  d.o.o. u stečaju, OIB 86026012342</item>
    </izvorni_sadrzaj>
    <derivirana_varijabla naziv="DomainObject.Predmet.ProtuStrankaListFormatedOIB_1">
      <item>Stečajna masa iza GOSPEŠ  d.o.o. u stečaju, OIB 86026012342</item>
    </derivirana_varijabla>
  </DomainObject.Predmet.ProtuStrankaListFormatedOIB>
  <DomainObject.Predmet.ProtuStrankaListFormatedWithAdress>
    <izvorni_sadrzaj>
      <item>Stečajna masa iza GOSPEŠ  d.o.o. u stečaju, 7. Ravnice 36, 10000 Zagreb</item>
    </izvorni_sadrzaj>
    <derivirana_varijabla naziv="DomainObject.Predmet.ProtuStrankaListFormatedWithAdress_1">
      <item>Stečajna masa iza GOSPEŠ  d.o.o. u stečaju, 7. Ravnice 36, 10000 Zagreb</item>
    </derivirana_varijabla>
  </DomainObject.Predmet.ProtuStrankaListFormatedWithAdress>
  <DomainObject.Predmet.ProtuStrankaListFormatedWithAdressOIB>
    <izvorni_sadrzaj>
      <item>Stečajna masa iza GOSPEŠ  d.o.o. u stečaju, OIB 86026012342, 7. Ravnice 36, 10000 Zagreb</item>
    </izvorni_sadrzaj>
    <derivirana_varijabla naziv="DomainObject.Predmet.ProtuStrankaListFormatedWithAdressOIB_1">
      <item>Stečajna masa iza GOSPEŠ  d.o.o. u stečaju, OIB 86026012342, 7. Ravnice 36, 10000 Zagreb</item>
    </derivirana_varijabla>
  </DomainObject.Predmet.ProtuStrankaListFormatedWithAdressOIB>
  <DomainObject.Predmet.ProtuStrankaListNazivFormated>
    <izvorni_sadrzaj>
      <item>Stečajna masa iza GOSPEŠ  d.o.o. u stečaju</item>
    </izvorni_sadrzaj>
    <derivirana_varijabla naziv="DomainObject.Predmet.ProtuStrankaListNazivFormated_1">
      <item>Stečajna masa iza GOSPEŠ  d.o.o. u stečaju</item>
    </derivirana_varijabla>
  </DomainObject.Predmet.ProtuStrankaListNazivFormated>
  <DomainObject.Predmet.ProtuStrankaListNazivFormatedOIB>
    <izvorni_sadrzaj>
      <item>Stečajna masa iza GOSPEŠ  d.o.o. u stečaju, OIB 86026012342</item>
    </izvorni_sadrzaj>
    <derivirana_varijabla naziv="DomainObject.Predmet.ProtuStrankaListNazivFormatedOIB_1">
      <item>Stečajna masa iza GOSPEŠ  d.o.o. u stečaju, OIB 86026012342</item>
    </derivirana_varijabla>
  </DomainObject.Predmet.ProtuStrankaListNazivFormatedOIB>
  <DomainObject.Predmet.OstaliListFormated>
    <izvorni_sadrzaj>
      <item>Denis Pešić</item>
      <item>ODVJETNIČKO DRUŠTVO GRAHOVAC, HORVAT, ŽAPER d.o.o.</item>
    </izvorni_sadrzaj>
    <derivirana_varijabla naziv="DomainObject.Predmet.OstaliListFormated_1">
      <item>Denis Pešić</item>
      <item>ODVJETNIČKO DRUŠTVO GRAHOVAC, HORVAT, ŽAPER d.o.o.</item>
    </derivirana_varijabla>
  </DomainObject.Predmet.OstaliListFormated>
  <DomainObject.Predmet.OstaliListFormatedOIB>
    <izvorni_sadrzaj>
      <item>Denis Pešić, OIB 44174587164</item>
      <item>ODVJETNIČKO DRUŠTVO GRAHOVAC, HORVAT, ŽAPER d.o.o., OIB 61520657790</item>
    </izvorni_sadrzaj>
    <derivirana_varijabla naziv="DomainObject.Predmet.OstaliListFormatedOIB_1">
      <item>Denis Pešić, OIB 44174587164</item>
      <item>ODVJETNIČKO DRUŠTVO GRAHOVAC, HORVAT, ŽAPER d.o.o., OIB 61520657790</item>
    </derivirana_varijabla>
  </DomainObject.Predmet.OstaliListFormatedOIB>
  <DomainObject.Predmet.OstaliListFormatedWithAdress>
    <izvorni_sadrzaj>
      <item>Denis Pešić, 7. Ravnice 36, 10000 Zagreb</item>
      <item>ODVJETNIČKO DRUŠTVO GRAHOVAC, HORVAT, ŽAPER d.o.o., Hebrangova 9, 10000 Zagreb</item>
    </izvorni_sadrzaj>
    <derivirana_varijabla naziv="DomainObject.Predmet.OstaliListFormatedWithAdress_1">
      <item>Denis Pešić, 7. Ravnice 36, 10000 Zagreb</item>
      <item>ODVJETNIČKO DRUŠTVO GRAHOVAC, HORVAT, ŽAPER d.o.o., Hebrangova 9, 10000 Zagreb</item>
    </derivirana_varijabla>
  </DomainObject.Predmet.OstaliListFormatedWithAdress>
  <DomainObject.Predmet.OstaliListFormatedWithAdressOIB>
    <izvorni_sadrzaj>
      <item>Denis Pešić, OIB 44174587164, 7. Ravnice 36, 10000 Zagreb</item>
      <item>ODVJETNIČKO DRUŠTVO GRAHOVAC, HORVAT, ŽAPER d.o.o., OIB 61520657790, Hebrangova 9, 10000 Zagreb</item>
    </izvorni_sadrzaj>
    <derivirana_varijabla naziv="DomainObject.Predmet.OstaliListFormatedWithAdressOIB_1">
      <item>Denis Pešić, OIB 44174587164, 7. Ravnice 36, 10000 Zagreb</item>
      <item>ODVJETNIČKO DRUŠTVO GRAHOVAC, HORVAT, ŽAPER d.o.o., OIB 61520657790, Hebrangova 9, 10000 Zagreb</item>
    </derivirana_varijabla>
  </DomainObject.Predmet.OstaliListFormatedWithAdressOIB>
  <DomainObject.Predmet.OstaliListNazivFormated>
    <izvorni_sadrzaj>
      <item>Denis Pešić</item>
      <item>ODVJETNIČKO DRUŠTVO GRAHOVAC, HORVAT, ŽAPER d.o.o.</item>
    </izvorni_sadrzaj>
    <derivirana_varijabla naziv="DomainObject.Predmet.OstaliListNazivFormated_1">
      <item>Denis Pešić</item>
      <item>ODVJETNIČKO DRUŠTVO GRAHOVAC, HORVAT, ŽAPER d.o.o.</item>
    </derivirana_varijabla>
  </DomainObject.Predmet.OstaliListNazivFormated>
  <DomainObject.Predmet.OstaliListNazivFormatedOIB>
    <izvorni_sadrzaj>
      <item>Denis Pešić, OIB 44174587164</item>
      <item>ODVJETNIČKO DRUŠTVO GRAHOVAC, HORVAT, ŽAPER d.o.o., OIB 61520657790</item>
    </izvorni_sadrzaj>
    <derivirana_varijabla naziv="DomainObject.Predmet.OstaliListNazivFormatedOIB_1">
      <item>Denis Pešić, OIB 44174587164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GOSPEŠ  d.o.o. u stečaju</izvorni_sadrzaj>
    <derivirana_varijabla naziv="DomainObject.Predmet.ProtustrankaIDrugi_1">Stečajna masa iza GOSPEŠ 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GOSPEŠ  d.o.o. u stečaju, OIB 86026012342, 7. Ravnice 36, 10000 Zagreb</izvorni_sadrzaj>
    <derivirana_varijabla naziv="DomainObject.Predmet.ProtustrankaIDrugiAdressOIB_1">Stečajna masa iza GOSPEŠ  d.o.o. u stečaju, OIB 86026012342,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GOSPEŠ  d.o.o. u stečaju</item>
      <item>FINA Regionalni centar Zagreb</item>
      <item>Denis Pešić</item>
      <item>ODVJETNIČKO DRUŠTVO GRAHOVAC, HORVAT, ŽAPER d.o.o.</item>
    </izvorni_sadrzaj>
    <derivirana_varijabla naziv="DomainObject.Predmet.SudioniciListNaziv_1">
      <item>Stečajna masa iza GOSPEŠ  d.o.o. u stečaju</item>
      <item>FINA Regionalni centar Zagreb</item>
      <item>Denis Pešić</item>
      <item>ODVJETNIČKO DRUŠTVO GRAHOVAC, HORVAT, ŽAPER d.o.o.</item>
    </derivirana_varijabla>
  </DomainObject.Predmet.SudioniciListNaziv>
  <DomainObject.Predmet.SudioniciListAdressOIB>
    <izvorni_sadrzaj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izvorni_sadrzaj>
    <derivirana_varijabla naziv="DomainObject.Predmet.SudioniciListAdressOIB_1"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86026012342</item>
      <item>, OIB 85821130368</item>
      <item>, OIB 44174587164</item>
      <item>, OIB 61520657790</item>
    </izvorni_sadrzaj>
    <derivirana_varijabla naziv="DomainObject.Predmet.SudioniciListNazivOIB_1">
      <item>, OIB 86026012342</item>
      <item>, OIB 85821130368</item>
      <item>, OIB 44174587164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St-1823/2017-20</izvorni_sadrzaj>
    <derivirana_varijabla naziv="DomainObject.PredzadnjaOdlukaIzPredmeta.Oznaka_1">St-1823/2017-20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178</properties:Words>
  <properties:Characters>861</properties:Characters>
  <properties:Lines>42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2018-11-30T08:54:00Z</dcterms:created>
  <dc:creator>Korisnik</dc:creator>
  <cp:lastModifiedBy>Renata Klokočki</cp:lastModifiedBy>
  <cp:lastPrinted>2018-11-30T08:55:00Z</cp:lastPrinted>
  <dcterms:modified xmlns:xsi="http://www.w3.org/2001/XMLSchema-instance" xsi:type="dcterms:W3CDTF">2018-11-30T08:56:00Z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ROČIŠTA-završno ročište vjerovnika-GOSPEŠ-spriječenost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